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189617" w14:paraId="e189617" w:rsidRDefault="00EF5B77" w:rsidP="00EF5B77" w:rsidR="00EF5B77">
      <w:pPr>
        <w:pStyle w:val="Bezproreda"/>
        <w:jc w:val="both"/>
        <w15:collapsed w:val="false"/>
        <w:rPr>
          <w:rFonts w:cs="Times New Roman" w:hAnsi="Times New Roman" w:ascii="Times New Roman"/>
          <w:sz w:val="24"/>
        </w:rPr>
      </w:pPr>
      <w:bookmarkStart w:name="_GoBack" w:id="0"/>
      <w:bookmarkEnd w:id="0"/>
      <w:r>
        <w:rPr>
          <w:rFonts w:cs="Times New Roman" w:hAnsi="Times New Roman" w:ascii="Times New Roman"/>
          <w:sz w:val="24"/>
        </w:rPr>
        <w:t xml:space="preserve">                 </w:t>
      </w:r>
      <w:r>
        <w:rPr>
          <w:rFonts w:cs="Times New Roman" w:hAnsi="Times New Roman" w:ascii="Times New Roman"/>
          <w:noProof/>
          <w:sz w:val="24"/>
          <w:lang w:eastAsia="hr-HR"/>
        </w:rPr>
        <w:drawing>
          <wp:inline distR="0" distL="0" distB="0" distT="0">
            <wp:extent cy="650240" cx="52324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50240" cx="523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F5B77" w:rsidP="00EF5B77" w:rsidR="00EF5B77">
      <w:pPr>
        <w:pStyle w:val="Bezproreda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  <w:szCs w:val="24"/>
        </w:rPr>
        <w:t xml:space="preserve">   REPUBLIKA HRVATSKA</w:t>
      </w:r>
    </w:p>
    <w:p w:rsidRDefault="00EF5B77" w:rsidP="00EF5B77" w:rsidR="00EF5B77">
      <w:pPr>
        <w:pStyle w:val="Bezproreda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  <w:szCs w:val="24"/>
        </w:rPr>
        <w:t>TRGOVAČKI SUD U RIJECI</w:t>
      </w:r>
    </w:p>
    <w:p w:rsidRDefault="00EF5B77" w:rsidP="00EF5B77" w:rsidR="00EF5B77">
      <w:pPr>
        <w:pStyle w:val="Bezproreda"/>
        <w:jc w:val="both"/>
        <w:rPr>
          <w:rFonts w:cs="Times New Roman" w:eastAsia="MS Mincho" w:hAnsi="Times New Roman" w:ascii="Times New Roman"/>
          <w:sz w:val="24"/>
          <w:szCs w:val="24"/>
        </w:rPr>
      </w:pPr>
      <w:r>
        <w:rPr>
          <w:rFonts w:cs="Times New Roman" w:eastAsia="MS Mincho" w:hAnsi="Times New Roman" w:ascii="Times New Roman"/>
          <w:sz w:val="24"/>
          <w:szCs w:val="24"/>
        </w:rPr>
        <w:t xml:space="preserve">       Rijeka, Zadarska 1 i 3</w:t>
      </w:r>
    </w:p>
    <w:p w:rsidRDefault="00760F72" w:rsidP="00760F72" w:rsidR="00760F72" w:rsidRPr="00EF5B77">
      <w:pPr>
        <w:rPr>
          <w:b/>
        </w:rPr>
      </w:pPr>
    </w:p>
    <w:p w:rsidRDefault="00760F72" w:rsidP="00760F72" w:rsidR="00760F72" w:rsidRPr="00DC0722"/>
    <w:p w:rsidRDefault="00760F72" w:rsidP="00760F72" w:rsidR="00760F72" w:rsidRPr="00DC0722"/>
    <w:p w:rsidRDefault="00760F72" w:rsidP="00760F72" w:rsidR="00760F72" w:rsidRPr="00DC0722">
      <w:pPr>
        <w:jc w:val="center"/>
      </w:pPr>
    </w:p>
    <w:p w:rsidRDefault="00BB6F1B" w:rsidP="00760F72" w:rsidR="00BB6F1B" w:rsidRPr="00DC0722">
      <w:pPr>
        <w:jc w:val="center"/>
      </w:pPr>
      <w:r w:rsidRPr="00DC0722">
        <w:t>R E P U B L I K A    H R V A T S K A</w:t>
      </w:r>
    </w:p>
    <w:p w:rsidRDefault="00760F72" w:rsidP="00760F72" w:rsidR="00760F72" w:rsidRPr="00DC0722">
      <w:pPr>
        <w:jc w:val="center"/>
      </w:pPr>
      <w:r w:rsidRPr="00DC0722">
        <w:t>Z A K L J U Č A K</w:t>
      </w:r>
    </w:p>
    <w:p w:rsidRDefault="00760F72" w:rsidP="00760F72" w:rsidR="00760F72" w:rsidRPr="00DC0722"/>
    <w:p w:rsidRDefault="00760F72" w:rsidP="00AF7550" w:rsidR="00760F72" w:rsidRPr="00AF7550">
      <w:pPr>
        <w:jc w:val="both"/>
        <w:rPr>
          <w:rFonts w:cs="Arial" w:hAnsi="Arial" w:ascii="Arial"/>
          <w:color w:val="003366"/>
          <w:sz w:val="18"/>
          <w:szCs w:val="18"/>
        </w:rPr>
      </w:pPr>
      <w:r w:rsidRPr="00DC0722">
        <w:t>Trgovački sud u Rijeci, po sucu ovog suda Veri Jelenović, u postupku sklapanja predstečajne nagodbe nad dužnikom</w:t>
      </w:r>
      <w:r w:rsidR="000E2E04">
        <w:t xml:space="preserve"> </w:t>
      </w:r>
      <w:r w:rsidR="00F602BF" w:rsidRPr="00F602BF">
        <w:rPr>
          <w:bCs/>
        </w:rPr>
        <w:t>FINVEST CORP</w:t>
      </w:r>
      <w:r w:rsidR="00F602BF" w:rsidRPr="00F602BF">
        <w:t xml:space="preserve"> dioničko društvo za proizvodnju, trgovinu i usluge Čabar, Ivana Gorana Kovačića 24</w:t>
      </w:r>
      <w:r w:rsidR="00BA102E" w:rsidRPr="00F602BF">
        <w:t xml:space="preserve">, OIB: </w:t>
      </w:r>
      <w:r w:rsidR="00F602BF" w:rsidRPr="00F602BF">
        <w:t>40819225982</w:t>
      </w:r>
      <w:r w:rsidR="00E02A9F">
        <w:rPr>
          <w:bCs/>
        </w:rPr>
        <w:t xml:space="preserve">, </w:t>
      </w:r>
      <w:r w:rsidRPr="00DC0722">
        <w:t>na temelju čl. 66. st. 4. i 5. Zakona o financijskom poslovanju i pr</w:t>
      </w:r>
      <w:r w:rsidR="00DC0722" w:rsidRPr="00DC0722">
        <w:t>edstečajnoj nagodbi (NN 108/12,</w:t>
      </w:r>
      <w:r w:rsidRPr="00DC0722">
        <w:t xml:space="preserve"> 144/12</w:t>
      </w:r>
      <w:r w:rsidR="00DC0722" w:rsidRPr="00DC0722">
        <w:t>, 81/13 i 112/13</w:t>
      </w:r>
      <w:r w:rsidRPr="00DC0722">
        <w:t xml:space="preserve">, dalje ZFPPN-i), dana </w:t>
      </w:r>
      <w:r w:rsidR="00F602BF">
        <w:t>3. siječnja</w:t>
      </w:r>
      <w:r w:rsidR="00AF7550">
        <w:t xml:space="preserve"> 201</w:t>
      </w:r>
      <w:r w:rsidR="00F602BF">
        <w:t>7</w:t>
      </w:r>
      <w:r w:rsidRPr="00DC0722">
        <w:t xml:space="preserve">. godine </w:t>
      </w:r>
    </w:p>
    <w:p w:rsidRDefault="00760F72" w:rsidP="00760F72" w:rsidR="00760F72" w:rsidRPr="00DC0722"/>
    <w:p w:rsidRDefault="00760F72" w:rsidP="00760F72" w:rsidR="00760F72" w:rsidRPr="00DC0722"/>
    <w:p w:rsidRDefault="00760F72" w:rsidP="00760F72" w:rsidR="00760F72" w:rsidRPr="00DC0722">
      <w:pPr>
        <w:jc w:val="center"/>
      </w:pPr>
      <w:r w:rsidRPr="00DC0722">
        <w:t>z a k l j u č i o    j e</w:t>
      </w:r>
    </w:p>
    <w:p w:rsidRDefault="00760F72" w:rsidP="00760F72" w:rsidR="00760F72" w:rsidRPr="00DC0722"/>
    <w:p w:rsidRDefault="00760F72" w:rsidP="00760F72" w:rsidR="00760F72" w:rsidRPr="00DC0722"/>
    <w:p w:rsidRDefault="00760F72" w:rsidP="00760F72" w:rsidR="00760F72" w:rsidRPr="00DC0722">
      <w:pPr>
        <w:ind w:firstLine="708"/>
        <w:jc w:val="both"/>
      </w:pPr>
      <w:r w:rsidRPr="00DC0722">
        <w:t>Ročište radi sklapanja predstečajne</w:t>
      </w:r>
      <w:r w:rsidR="00560505" w:rsidRPr="00DC0722">
        <w:t xml:space="preserve"> nagodbe nad dužnikom</w:t>
      </w:r>
      <w:r w:rsidRPr="00DC0722">
        <w:t xml:space="preserve"> </w:t>
      </w:r>
      <w:r w:rsidR="00F602BF" w:rsidRPr="00F602BF">
        <w:rPr>
          <w:bCs/>
        </w:rPr>
        <w:t>FINVEST CORP</w:t>
      </w:r>
      <w:r w:rsidR="00F602BF" w:rsidRPr="00F602BF">
        <w:t xml:space="preserve"> dioničko društvo za proizvodnju, trgovinu i usluge Čabar, Ivana Gorana Kovačića 24, OIB: 40819225982</w:t>
      </w:r>
      <w:r w:rsidRPr="00DC0722">
        <w:t>, određuje se za dan</w:t>
      </w:r>
    </w:p>
    <w:p w:rsidRDefault="00760F72" w:rsidP="00760F72" w:rsidR="00760F72" w:rsidRPr="00DC0722"/>
    <w:p w:rsidRDefault="00760F72" w:rsidP="00760F72" w:rsidR="00760F72" w:rsidRPr="00DC0722"/>
    <w:p w:rsidRDefault="00760F72" w:rsidP="00760F72" w:rsidR="00760F72" w:rsidRPr="00DC0722"/>
    <w:p w:rsidRDefault="007B51F7" w:rsidP="005A373D" w:rsidR="005A373D" w:rsidRPr="00DC0722">
      <w:pPr>
        <w:jc w:val="center"/>
      </w:pPr>
      <w:r>
        <w:t>2</w:t>
      </w:r>
      <w:r w:rsidR="00BD1C85">
        <w:t>9</w:t>
      </w:r>
      <w:r>
        <w:t>. ožujka</w:t>
      </w:r>
      <w:r w:rsidR="005A373D">
        <w:t xml:space="preserve"> </w:t>
      </w:r>
      <w:r w:rsidR="005A373D" w:rsidRPr="00DC0722">
        <w:t>201</w:t>
      </w:r>
      <w:r w:rsidR="005A373D">
        <w:t>7</w:t>
      </w:r>
      <w:r w:rsidR="005A373D" w:rsidRPr="00DC0722">
        <w:t xml:space="preserve">.g. u </w:t>
      </w:r>
      <w:r>
        <w:t>9</w:t>
      </w:r>
      <w:r w:rsidR="005A373D" w:rsidRPr="00DC0722">
        <w:t>:</w:t>
      </w:r>
      <w:r>
        <w:t>00</w:t>
      </w:r>
      <w:r w:rsidR="005A373D" w:rsidRPr="00DC0722">
        <w:t xml:space="preserve"> sati</w:t>
      </w:r>
    </w:p>
    <w:p w:rsidRDefault="00760F72" w:rsidP="00760F72" w:rsidR="00760F72" w:rsidRPr="00DC0722">
      <w:pPr>
        <w:jc w:val="center"/>
      </w:pPr>
      <w:r w:rsidRPr="00DC0722">
        <w:t>kod Trgovačkog suda u Rijeci</w:t>
      </w:r>
    </w:p>
    <w:p w:rsidRDefault="00760F72" w:rsidP="00760F72" w:rsidR="00760F72" w:rsidRPr="00DC0722">
      <w:pPr>
        <w:jc w:val="center"/>
      </w:pPr>
      <w:r w:rsidRPr="00DC0722">
        <w:t>Zadarska 1 i 3</w:t>
      </w:r>
    </w:p>
    <w:p w:rsidRDefault="00760F72" w:rsidP="00760F72" w:rsidR="00760F72" w:rsidRPr="00DC0722">
      <w:pPr>
        <w:jc w:val="center"/>
      </w:pPr>
      <w:r w:rsidRPr="00DC0722">
        <w:t xml:space="preserve">sudnica br. </w:t>
      </w:r>
      <w:r w:rsidR="00805B8F" w:rsidRPr="00DC0722">
        <w:t>3</w:t>
      </w:r>
      <w:r w:rsidRPr="00DC0722">
        <w:t>, I. kat</w:t>
      </w:r>
      <w:r w:rsidR="0076411A" w:rsidRPr="00DC0722">
        <w:t>.</w:t>
      </w:r>
    </w:p>
    <w:p w:rsidRDefault="00760F72" w:rsidP="00760F72" w:rsidR="00760F72" w:rsidRPr="00DC0722">
      <w:pPr>
        <w:jc w:val="both"/>
      </w:pPr>
    </w:p>
    <w:p w:rsidRDefault="00760F72" w:rsidP="00760F72" w:rsidR="00760F72" w:rsidRPr="00DC0722">
      <w:pPr>
        <w:jc w:val="both"/>
      </w:pPr>
      <w:r w:rsidRPr="00DC0722">
        <w:t xml:space="preserve">O ročištu se dužnik i svi vjerovnici koji su prihvatili plan financijskog restrukturiranja obavještavaju oglasom koji se objavljuje na </w:t>
      </w:r>
      <w:r w:rsidR="00FC7F20">
        <w:t>mrežnoj stranici e-O</w:t>
      </w:r>
      <w:r w:rsidRPr="00DC0722">
        <w:t>glasn</w:t>
      </w:r>
      <w:r w:rsidR="00FC7F20">
        <w:t>a</w:t>
      </w:r>
      <w:r w:rsidRPr="00DC0722">
        <w:t xml:space="preserve"> ploč</w:t>
      </w:r>
      <w:r w:rsidR="00FC7F20">
        <w:t>a</w:t>
      </w:r>
      <w:r w:rsidRPr="00DC0722">
        <w:t xml:space="preserve"> sud</w:t>
      </w:r>
      <w:r w:rsidR="00FC7F20">
        <w:t>ova</w:t>
      </w:r>
      <w:r w:rsidRPr="00DC0722">
        <w:t xml:space="preserve"> i objavom na web-stranici Financijske agencije najkasnije 8 dana prije održavanja ročišta.</w:t>
      </w:r>
    </w:p>
    <w:p w:rsidRDefault="00760F72" w:rsidP="00760F72" w:rsidR="00760F72" w:rsidRPr="00DC0722"/>
    <w:p w:rsidRDefault="00760F72" w:rsidP="00760F72" w:rsidR="00760F72" w:rsidRPr="00DC0722"/>
    <w:p w:rsidRDefault="00760F72" w:rsidP="00760F72" w:rsidR="00760F72" w:rsidRPr="00DC0722">
      <w:pPr>
        <w:jc w:val="center"/>
      </w:pPr>
      <w:r w:rsidRPr="00DC0722">
        <w:t xml:space="preserve">Rijeka, </w:t>
      </w:r>
      <w:r w:rsidR="00F602BF">
        <w:t>3. siječnja 2017</w:t>
      </w:r>
      <w:r w:rsidRPr="00DC0722">
        <w:t>. godine</w:t>
      </w:r>
    </w:p>
    <w:p w:rsidRDefault="00760F72" w:rsidP="00760F72" w:rsidR="00760F72" w:rsidRPr="00DC0722"/>
    <w:p w:rsidRDefault="00760F72" w:rsidP="00760F72" w:rsidR="00760F72" w:rsidRPr="00DC0722"/>
    <w:p w:rsidRDefault="00760F72" w:rsidR="00760F72" w:rsidRPr="00DC0722">
      <w:pPr>
        <w:jc w:val="center"/>
      </w:pPr>
      <w:r w:rsidRPr="00DC0722">
        <w:t xml:space="preserve">                                                                                Sudac</w:t>
      </w:r>
    </w:p>
    <w:p w:rsidRDefault="00760F72" w:rsidR="00760F72" w:rsidRPr="00DC0722">
      <w:pPr>
        <w:jc w:val="both"/>
      </w:pPr>
      <w:r w:rsidRPr="00DC0722">
        <w:t xml:space="preserve">                                                                                       </w:t>
      </w:r>
      <w:r w:rsidR="00DC0722">
        <w:t xml:space="preserve">    </w:t>
      </w:r>
      <w:r w:rsidRPr="00DC0722">
        <w:t xml:space="preserve">        Vera Jelenović</w:t>
      </w:r>
    </w:p>
    <w:p w:rsidRDefault="00760F72" w:rsidP="00760F72" w:rsidR="00760F72" w:rsidRPr="00DC0722"/>
    <w:p w:rsidRDefault="00760F72" w:rsidP="00760F72" w:rsidR="00760F72" w:rsidRPr="00DC0722"/>
    <w:p w:rsidRDefault="00760F72" w:rsidP="00760F72" w:rsidR="00760F72" w:rsidRPr="00DC0722"/>
    <w:p w:rsidRDefault="00760F72" w:rsidP="00760F72" w:rsidR="00760F72" w:rsidRPr="00DC0722"/>
    <w:p w:rsidRDefault="00760F72" w:rsidP="00760F72" w:rsidR="00760F72" w:rsidRPr="00DC0722">
      <w:r w:rsidRPr="00DC0722">
        <w:t>UPUTA O PRAVNOM LIJEKU:</w:t>
      </w:r>
    </w:p>
    <w:p w:rsidRDefault="00760F72" w:rsidP="00760F72" w:rsidR="00760F72" w:rsidRPr="00DC0722">
      <w:r w:rsidRPr="00DC0722">
        <w:t>Protiv zaključka nije dopuštena žalba (čl. 11. st.9. SZ).</w:t>
      </w:r>
    </w:p>
    <w:p w:rsidRDefault="00760F72" w:rsidP="00760F72" w:rsidR="00760F72" w:rsidRPr="00DC0722">
      <w:r w:rsidRPr="00DC0722">
        <w:lastRenderedPageBreak/>
        <w:t>DNA:</w:t>
      </w:r>
    </w:p>
    <w:p w:rsidRDefault="00760F72" w:rsidP="00760F72" w:rsidR="005E03EC" w:rsidRPr="00DC0722">
      <w:r w:rsidRPr="00DC0722">
        <w:t>-dužniku i</w:t>
      </w:r>
      <w:r w:rsidR="005E03EC" w:rsidRPr="00DC0722">
        <w:t xml:space="preserve"> </w:t>
      </w:r>
    </w:p>
    <w:p w:rsidRDefault="005E03EC" w:rsidP="00760F72" w:rsidR="007D50A6">
      <w:r w:rsidRPr="00DC0722">
        <w:t xml:space="preserve">- </w:t>
      </w:r>
      <w:r w:rsidR="00AE1998">
        <w:t>oglas</w:t>
      </w:r>
      <w:r w:rsidRPr="00DC0722">
        <w:t xml:space="preserve"> </w:t>
      </w:r>
      <w:r w:rsidR="00F14E0B">
        <w:t>na</w:t>
      </w:r>
      <w:r w:rsidR="00760F72" w:rsidRPr="00DC0722">
        <w:t xml:space="preserve"> </w:t>
      </w:r>
      <w:r w:rsidR="000F7A76">
        <w:t>e-</w:t>
      </w:r>
      <w:r w:rsidR="007B51F7">
        <w:t>O</w:t>
      </w:r>
      <w:r w:rsidR="00760F72" w:rsidRPr="00DC0722">
        <w:t>glasn</w:t>
      </w:r>
      <w:r w:rsidR="00F14E0B">
        <w:t>u</w:t>
      </w:r>
      <w:r w:rsidR="00760F72" w:rsidRPr="00DC0722">
        <w:t xml:space="preserve"> ploč</w:t>
      </w:r>
      <w:r w:rsidR="00F14E0B">
        <w:t>u</w:t>
      </w:r>
      <w:r w:rsidR="00760F72" w:rsidRPr="00DC0722">
        <w:t xml:space="preserve"> </w:t>
      </w:r>
    </w:p>
    <w:p w:rsidRDefault="00F14E0B" w:rsidP="00760F72" w:rsidR="00760F72" w:rsidRPr="00DC0722">
      <w:r>
        <w:t>- vjerovnicima</w:t>
      </w:r>
      <w:r w:rsidR="00760F72" w:rsidRPr="00DC0722">
        <w:t xml:space="preserve"> oglasom na web-stranici Fine</w:t>
      </w:r>
    </w:p>
    <w:p w:rsidRDefault="00760F72" w:rsidP="00760F72" w:rsidR="00760F72" w:rsidRPr="00DC0722"/>
    <w:p w:rsidRDefault="00760F72" w:rsidP="00760F72" w:rsidR="00760F72" w:rsidRPr="00DC0722"/>
    <w:p w:rsidRDefault="00760F72" w:rsidP="00760F72" w:rsidR="00760F72" w:rsidRPr="00DC0722">
      <w:r w:rsidRPr="00DC0722">
        <w:t xml:space="preserve">Rijeka, </w:t>
      </w:r>
      <w:r w:rsidR="00F602BF">
        <w:t>3. siječnja 2017</w:t>
      </w:r>
      <w:r w:rsidRPr="00DC0722">
        <w:t>.g.</w:t>
      </w:r>
    </w:p>
    <w:p w:rsidRDefault="00760F72" w:rsidP="00760F72" w:rsidR="00760F72" w:rsidRPr="00DC0722"/>
    <w:p w:rsidRDefault="00760F72" w:rsidP="00760F72" w:rsidR="00760F72" w:rsidRPr="00DC0722">
      <w:r w:rsidRPr="00DC0722">
        <w:t xml:space="preserve">Sudac </w:t>
      </w:r>
    </w:p>
    <w:p w:rsidRDefault="00DB06BC" w:rsidP="00760F72" w:rsidR="00760F72" w:rsidRPr="00DC0722">
      <w:r w:rsidRPr="00DC0722">
        <w:t>Vera Jelenović</w:t>
      </w:r>
    </w:p>
    <w:p w:rsidRDefault="00F74D93" w:rsidP="00760F72" w:rsidR="00F74D93" w:rsidRPr="00DC0722"/>
    <w:p w:rsidRDefault="00760F72" w:rsidR="00760F72" w:rsidRPr="00DC0722"/>
    <w:sectPr w:rsidR="00760F72" w:rsidRPr="00DC0722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6433B" w:rsidR="00B6433B">
      <w:r>
        <w:separator/>
      </w:r>
    </w:p>
  </w:endnote>
  <w:endnote w:id="0" w:type="continuationSeparator">
    <w:p w:rsidRDefault="00B6433B" w:rsidR="00B6433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6433B" w:rsidR="00B6433B">
      <w:r>
        <w:separator/>
      </w:r>
    </w:p>
  </w:footnote>
  <w:footnote w:id="0" w:type="continuationSeparator">
    <w:p w:rsidRDefault="00B6433B" w:rsidR="00B6433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22B2" w:rsidP="00760F72" w:rsidR="00A222B2" w:rsidRPr="00BB6F1B">
    <w:pPr>
      <w:pStyle w:val="Zaglavlje"/>
      <w:jc w:val="right"/>
    </w:pPr>
    <w:r w:rsidRPr="00BB6F1B">
      <w:t>Posl. br. 14 Stpn-</w:t>
    </w:r>
    <w:r w:rsidR="00F602BF">
      <w:t>31</w:t>
    </w:r>
    <w:r w:rsidR="00DC0722">
      <w:t>/201</w:t>
    </w:r>
    <w:r w:rsidR="007B51F7">
      <w:t>6</w:t>
    </w:r>
    <w:r w:rsidRPr="00BB6F1B">
      <w:t>-</w:t>
    </w:r>
    <w:r w:rsidR="00F602BF">
      <w:t>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60F72"/>
    <w:rsid w:val="00005833"/>
    <w:rsid w:val="000571D3"/>
    <w:rsid w:val="000E2E04"/>
    <w:rsid w:val="000F7A76"/>
    <w:rsid w:val="00120ECA"/>
    <w:rsid w:val="00121256"/>
    <w:rsid w:val="001534EB"/>
    <w:rsid w:val="00195026"/>
    <w:rsid w:val="001A4F5F"/>
    <w:rsid w:val="001C2356"/>
    <w:rsid w:val="001E5A2A"/>
    <w:rsid w:val="00254BEB"/>
    <w:rsid w:val="00271076"/>
    <w:rsid w:val="002901BF"/>
    <w:rsid w:val="002A0C18"/>
    <w:rsid w:val="002A20D5"/>
    <w:rsid w:val="0031402A"/>
    <w:rsid w:val="00333140"/>
    <w:rsid w:val="0038054A"/>
    <w:rsid w:val="003E7F43"/>
    <w:rsid w:val="00546779"/>
    <w:rsid w:val="00560505"/>
    <w:rsid w:val="005A373D"/>
    <w:rsid w:val="005E03EC"/>
    <w:rsid w:val="005E6D00"/>
    <w:rsid w:val="00606084"/>
    <w:rsid w:val="0074147E"/>
    <w:rsid w:val="00760F72"/>
    <w:rsid w:val="0076411A"/>
    <w:rsid w:val="007A0ABF"/>
    <w:rsid w:val="007B51F7"/>
    <w:rsid w:val="007D50A6"/>
    <w:rsid w:val="00805B8F"/>
    <w:rsid w:val="0081253F"/>
    <w:rsid w:val="0081752B"/>
    <w:rsid w:val="008C0509"/>
    <w:rsid w:val="00A222B2"/>
    <w:rsid w:val="00A67EAB"/>
    <w:rsid w:val="00AD1CC3"/>
    <w:rsid w:val="00AE1998"/>
    <w:rsid w:val="00AF7550"/>
    <w:rsid w:val="00B6433B"/>
    <w:rsid w:val="00B75948"/>
    <w:rsid w:val="00BA102E"/>
    <w:rsid w:val="00BB6F1B"/>
    <w:rsid w:val="00BD1C85"/>
    <w:rsid w:val="00C552C0"/>
    <w:rsid w:val="00C85ECE"/>
    <w:rsid w:val="00CC14A6"/>
    <w:rsid w:val="00CC3C67"/>
    <w:rsid w:val="00D003F7"/>
    <w:rsid w:val="00D1684F"/>
    <w:rsid w:val="00D36B12"/>
    <w:rsid w:val="00D87D7F"/>
    <w:rsid w:val="00DB06BC"/>
    <w:rsid w:val="00DB4944"/>
    <w:rsid w:val="00DC0722"/>
    <w:rsid w:val="00E02A9F"/>
    <w:rsid w:val="00E22407"/>
    <w:rsid w:val="00E33CB1"/>
    <w:rsid w:val="00E942DA"/>
    <w:rsid w:val="00E96234"/>
    <w:rsid w:val="00EA750A"/>
    <w:rsid w:val="00EC728A"/>
    <w:rsid w:val="00ED796D"/>
    <w:rsid w:val="00EF5B77"/>
    <w:rsid w:val="00F027EB"/>
    <w:rsid w:val="00F05885"/>
    <w:rsid w:val="00F14E0B"/>
    <w:rsid w:val="00F4400B"/>
    <w:rsid w:val="00F602BF"/>
    <w:rsid w:val="00F74D93"/>
    <w:rsid w:val="00F87B93"/>
    <w:rsid w:val="00FA40B6"/>
    <w:rsid w:val="00FC7F20"/>
    <w:rsid w:val="00FD6ABB"/>
    <w:rsid w:val="00FF53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60F72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760F72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EF5B7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F5B7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F5B7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F5B7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F5B7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EF5B77"/>
    <w:rPr>
      <w:rFonts w:cstheme="minorBidi" w:eastAsiaTheme="minorHAnsi" w:hAnsiTheme="minorHAnsi" w:asciiTheme="minorHAns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EF5B7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F5B77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60F72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760F72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EF5B7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F5B7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F5B7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F5B7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F5B7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EF5B77"/>
    <w:rPr>
      <w:rFonts w:asciiTheme="minorHAnsi" w:cstheme="minorBidi" w:eastAsiaTheme="minorHAnsi" w:hAnsiTheme="minorHAns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EF5B7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F5B77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7969930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7134550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6502211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0876655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7601332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9750110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979005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130067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530198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789039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323593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7978108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7368887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0876405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1180644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5715057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50971709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1067306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5516233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59514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782070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7253562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322161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538493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6989976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0906274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4508512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8161849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51414952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60611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454086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4911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149191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1144728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7992171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4143462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50223236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95297645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4745921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6813218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50583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727483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345947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372917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769862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siječnja 2017.</izvorni_sadrzaj>
    <derivirana_varijabla naziv="DomainObject.DatumDonosenjaOdluke_1">3.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</izvorni_sadrzaj>
    <derivirana_varijabla naziv="DomainObject.Predmet.Broj_1">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rujna 2016.</izvorni_sadrzaj>
    <derivirana_varijabla naziv="DomainObject.Predmet.DatumOsnivanja_1">2.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Stpn-31/2016</izvorni_sadrzaj>
    <derivirana_varijabla naziv="DomainObject.Predmet.OznakaBroj_1">Stpn-31/2016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FINVEST CORP d.d.  Čabar</izvorni_sadrzaj>
    <derivirana_varijabla naziv="DomainObject.Predmet.StrankaFormated_1">  FINVEST CORP d.d.  Čabar</derivirana_varijabla>
  </DomainObject.Predmet.StrankaFormated>
  <DomainObject.Predmet.StrankaFormatedOIB>
    <izvorni_sadrzaj>  FINVEST CORP d.d.  Čabar, OIB 40819225982</izvorni_sadrzaj>
    <derivirana_varijabla naziv="DomainObject.Predmet.StrankaFormatedOIB_1">  FINVEST CORP d.d.  Čabar, OIB 40819225982</derivirana_varijabla>
  </DomainObject.Predmet.StrankaFormatedOIB>
  <DomainObject.Predmet.StrankaFormatedWithAdress>
    <izvorni_sadrzaj> FINVEST CORP d.d.  Čabar, Ivana Gorana Kovačića 24, 51306 Čabar</izvorni_sadrzaj>
    <derivirana_varijabla naziv="DomainObject.Predmet.StrankaFormatedWithAdress_1"> FINVEST CORP d.d.  Čabar, Ivana Gorana Kovačića 24, 51306 Čabar</derivirana_varijabla>
  </DomainObject.Predmet.StrankaFormatedWithAdress>
  <DomainObject.Predmet.StrankaFormatedWithAdressOIB>
    <izvorni_sadrzaj> FINVEST CORP d.d.  Čabar, OIB 40819225982, Ivana Gorana Kovačića 24, 51306 Čabar</izvorni_sadrzaj>
    <derivirana_varijabla naziv="DomainObject.Predmet.StrankaFormatedWithAdressOIB_1"> FINVEST CORP d.d.  Čabar, OIB 40819225982, Ivana Gorana Kovačića 24, 51306 Čabar</derivirana_varijabla>
  </DomainObject.Predmet.StrankaFormatedWithAdressOIB>
  <DomainObject.Predmet.StrankaWithAdress>
    <izvorni_sadrzaj>FINVEST CORP d.d.  Čabar Ivana Gorana Kovačića 24,51306 Čabar</izvorni_sadrzaj>
    <derivirana_varijabla naziv="DomainObject.Predmet.StrankaWithAdress_1">FINVEST CORP d.d.  Čabar Ivana Gorana Kovačića 24,51306 Čabar</derivirana_varijabla>
  </DomainObject.Predmet.StrankaWithAdress>
  <DomainObject.Predmet.StrankaWithAdressOIB>
    <izvorni_sadrzaj>FINVEST CORP d.d.  Čabar, OIB 40819225982, Ivana Gorana Kovačića 24,51306 Čabar</izvorni_sadrzaj>
    <derivirana_varijabla naziv="DomainObject.Predmet.StrankaWithAdressOIB_1">FINVEST CORP d.d.  Čabar, OIB 40819225982, Ivana Gorana Kovačića 24,51306 Čabar</derivirana_varijabla>
  </DomainObject.Predmet.StrankaWithAdressOIB>
  <DomainObject.Predmet.StrankaNazivFormated>
    <izvorni_sadrzaj>FINVEST CORP d.d.  Čabar</izvorni_sadrzaj>
    <derivirana_varijabla naziv="DomainObject.Predmet.StrankaNazivFormated_1">FINVEST CORP d.d.  Čabar</derivirana_varijabla>
  </DomainObject.Predmet.StrankaNazivFormated>
  <DomainObject.Predmet.StrankaNazivFormatedOIB>
    <izvorni_sadrzaj>FINVEST CORP d.d.  Čabar, OIB 40819225982</izvorni_sadrzaj>
    <derivirana_varijabla naziv="DomainObject.Predmet.StrankaNazivFormatedOIB_1">FINVEST CORP d.d.  Čabar, OIB 40819225982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FINVEST CORP d.d.  Čabar</item>
    </izvorni_sadrzaj>
    <derivirana_varijabla naziv="DomainObject.Predmet.StrankaListFormated_1">
      <item>FINVEST CORP d.d.  Čabar</item>
    </derivirana_varijabla>
  </DomainObject.Predmet.StrankaListFormated>
  <DomainObject.Predmet.StrankaListFormatedOIB>
    <izvorni_sadrzaj>
      <item>FINVEST CORP d.d.  Čabar, OIB 40819225982</item>
    </izvorni_sadrzaj>
    <derivirana_varijabla naziv="DomainObject.Predmet.StrankaListFormatedOIB_1">
      <item>FINVEST CORP d.d.  Čabar, OIB 40819225982</item>
    </derivirana_varijabla>
  </DomainObject.Predmet.StrankaListFormatedOIB>
  <DomainObject.Predmet.StrankaListFormatedWithAdress>
    <izvorni_sadrzaj>
      <item>FINVEST CORP d.d.  Čabar, Ivana Gorana Kovačića 24, 51306 Čabar</item>
    </izvorni_sadrzaj>
    <derivirana_varijabla naziv="DomainObject.Predmet.StrankaListFormatedWithAdress_1">
      <item>FINVEST CORP d.d.  Čabar, Ivana Gorana Kovačića 24, 51306 Čabar</item>
    </derivirana_varijabla>
  </DomainObject.Predmet.StrankaListFormatedWithAdress>
  <DomainObject.Predmet.StrankaListFormatedWithAdressOIB>
    <izvorni_sadrzaj>
      <item>FINVEST CORP d.d.  Čabar, OIB 40819225982, Ivana Gorana Kovačića 24, 51306 Čabar</item>
    </izvorni_sadrzaj>
    <derivirana_varijabla naziv="DomainObject.Predmet.StrankaListFormatedWithAdressOIB_1">
      <item>FINVEST CORP d.d.  Čabar, OIB 40819225982, Ivana Gorana Kovačića 24, 51306 Čabar</item>
    </derivirana_varijabla>
  </DomainObject.Predmet.StrankaListFormatedWithAdressOIB>
  <DomainObject.Predmet.StrankaListNazivFormated>
    <izvorni_sadrzaj>
      <item>FINVEST CORP d.d.  Čabar</item>
    </izvorni_sadrzaj>
    <derivirana_varijabla naziv="DomainObject.Predmet.StrankaListNazivFormated_1">
      <item>FINVEST CORP d.d.  Čabar</item>
    </derivirana_varijabla>
  </DomainObject.Predmet.StrankaListNazivFormated>
  <DomainObject.Predmet.StrankaListNazivFormatedOIB>
    <izvorni_sadrzaj>
      <item>FINVEST CORP d.d.  Čabar, OIB 40819225982</item>
    </izvorni_sadrzaj>
    <derivirana_varijabla naziv="DomainObject.Predmet.StrankaListNazivFormatedOIB_1">
      <item>FINVEST CORP d.d.  Čabar, OIB 40819225982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Odvjetničko društvo USKOKOVIĆ &amp; PARTNERI d.o.o</item>
    </izvorni_sadrzaj>
    <derivirana_varijabla naziv="DomainObject.Predmet.OstaliListFormated_1">
      <item>Odvjetničko društvo USKOKOVIĆ &amp; PARTNERI d.o.o</item>
    </derivirana_varijabla>
  </DomainObject.Predmet.OstaliListFormated>
  <DomainObject.Predmet.OstaliListFormatedOIB>
    <izvorni_sadrzaj>
      <item>Odvjetničko društvo USKOKOVIĆ &amp; PARTNERI d.o.o, OIB 80328852561</item>
    </izvorni_sadrzaj>
    <derivirana_varijabla naziv="DomainObject.Predmet.OstaliListFormatedOIB_1">
      <item>Odvjetničko društvo USKOKOVIĆ &amp; PARTNERI d.o.o, OIB 80328852561</item>
    </derivirana_varijabla>
  </DomainObject.Predmet.OstaliListFormatedOIB>
  <DomainObject.Predmet.OstaliListFormatedWithAdress>
    <izvorni_sadrzaj>
      <item>Odvjetničko društvo USKOKOVIĆ &amp; PARTNERI d.o.o, Vatroslava Lisinskog 6, 42000 Varaždin</item>
    </izvorni_sadrzaj>
    <derivirana_varijabla naziv="DomainObject.Predmet.OstaliListFormatedWithAdress_1">
      <item>Odvjetničko društvo USKOKOVIĆ &amp; PARTNERI d.o.o, Vatroslava Lisinskog 6, 42000 Varaždin</item>
    </derivirana_varijabla>
  </DomainObject.Predmet.OstaliListFormatedWithAdress>
  <DomainObject.Predmet.OstaliListFormatedWithAdressOIB>
    <izvorni_sadrzaj>
      <item>Odvjetničko društvo USKOKOVIĆ &amp; PARTNERI d.o.o, OIB 80328852561, Vatroslava Lisinskog 6, 42000 Varaždin</item>
    </izvorni_sadrzaj>
    <derivirana_varijabla naziv="DomainObject.Predmet.OstaliListFormatedWithAdressOIB_1">
      <item>Odvjetničko društvo USKOKOVIĆ &amp; PARTNERI d.o.o, OIB 80328852561, Vatroslava Lisinskog 6, 42000 Varaždin</item>
    </derivirana_varijabla>
  </DomainObject.Predmet.OstaliListFormatedWithAdressOIB>
  <DomainObject.Predmet.OstaliListNazivFormated>
    <izvorni_sadrzaj>
      <item>Odvjetničko društvo USKOKOVIĆ &amp; PARTNERI d.o.o</item>
    </izvorni_sadrzaj>
    <derivirana_varijabla naziv="DomainObject.Predmet.OstaliListNazivFormated_1">
      <item>Odvjetničko društvo USKOKOVIĆ &amp; PARTNERI d.o.o</item>
    </derivirana_varijabla>
  </DomainObject.Predmet.OstaliListNazivFormated>
  <DomainObject.Predmet.OstaliListNazivFormatedOIB>
    <izvorni_sadrzaj>
      <item>Odvjetničko društvo USKOKOVIĆ &amp; PARTNERI d.o.o, OIB 80328852561</item>
    </izvorni_sadrzaj>
    <derivirana_varijabla naziv="DomainObject.Predmet.OstaliListNazivFormatedOIB_1">
      <item>Odvjetničko društvo USKOKOVIĆ &amp; PARTNERI d.o.o, OIB 80328852561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siječnja 2017.</izvorni_sadrzaj>
    <derivirana_varijabla naziv="DomainObject.Datum_1">3.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FINVEST CORP d.d.  Čabar</izvorni_sadrzaj>
    <derivirana_varijabla naziv="DomainObject.Predmet.StrankaIDrugi_1">FINVEST CORP d.d.  Čabar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FINVEST CORP d.d.  Čabar, OIB 40819225982, Ivana Gorana Kovačića 24, 51306 Čabar</izvorni_sadrzaj>
    <derivirana_varijabla naziv="DomainObject.Predmet.StrankaIDrugiAdressOIB_1">FINVEST CORP d.d.  Čabar, OIB 40819225982, Ivana Gorana Kovačića 24, 51306 Čabar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FINVEST CORP d.d.  Čabar</item>
      <item>Odvjetničko društvo USKOKOVIĆ &amp; PARTNERI d.o.o</item>
    </izvorni_sadrzaj>
    <derivirana_varijabla naziv="DomainObject.Predmet.SudioniciListNaziv_1">
      <item>FINVEST CORP d.d.  Čabar</item>
      <item>Odvjetničko društvo USKOKOVIĆ &amp; PARTNERI d.o.o</item>
    </derivirana_varijabla>
  </DomainObject.Predmet.SudioniciListNaziv>
  <DomainObject.Predmet.SudioniciListAdressOIB>
    <izvorni_sadrzaj>
      <item>FINVEST CORP d.d.  Čabar, OIB 40819225982, Ivana Gorana Kovačića 24,51306 Čabar</item>
      <item>Odvjetničko društvo USKOKOVIĆ &amp; PARTNERI d.o.o, OIB 80328852561, Vatroslava Lisinskog 6,42000 Varaždin</item>
    </izvorni_sadrzaj>
    <derivirana_varijabla naziv="DomainObject.Predmet.SudioniciListAdressOIB_1">
      <item>FINVEST CORP d.d.  Čabar, OIB 40819225982, Ivana Gorana Kovačića 24,51306 Čabar</item>
      <item>Odvjetničko društvo USKOKOVIĆ &amp; PARTNERI d.o.o, OIB 80328852561, Vatroslava Lisinskog 6,42000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40819225982</item>
      <item>, OIB 80328852561</item>
    </izvorni_sadrzaj>
    <derivirana_varijabla naziv="DomainObject.Predmet.SudioniciListNazivOIB_1">
      <item>, OIB 40819225982</item>
      <item>, OIB 80328852561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234</properties:Words>
  <properties:Characters>1130</properties:Characters>
  <properties:Lines>59</properties:Lines>
  <properties:Paragraphs>25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Z A K L J U Č A K</vt:lpstr>
      <vt:lpstr>Z A K L J U Č A K</vt:lpstr>
    </vt:vector>
  </properties:TitlesOfParts>
  <properties:LinksUpToDate>false</properties:LinksUpToDate>
  <properties:CharactersWithSpaces>1555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2017-01-03T07:54:00Z</dcterms:created>
  <dc:creator>vjelenovic</dc:creator>
  <cp:lastModifiedBy>Vera Jelenović</cp:lastModifiedBy>
  <dcterms:modified xmlns:xsi="http://www.w3.org/2001/XMLSchema-instance" xsi:type="dcterms:W3CDTF">2017-01-03T07:57:00Z</dcterms:modified>
  <cp:revision>3</cp:revision>
  <dc:title>Z A K L J U Č A K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