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95559" w14:paraId="1f95559" w:rsidRDefault="00DC26F2" w:rsidP="00B82754" w:rsidR="00DC26F2">
      <w:pPr>
        <w15:collapsed w:val="false"/>
        <w:rPr>
          <w:rStyle w:val="Naglaeno"/>
        </w:rPr>
      </w:pPr>
    </w:p>
    <w:tbl>
      <w:tblPr>
        <w:tblStyle w:val="Reetkatablice"/>
        <w:tblpPr w:tblpY="260" w:tblpX="1813" w:horzAnchor="page" w:rightFromText="180" w:leftFromText="180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644"/>
        <w:gridCol w:w="4644"/>
      </w:tblGrid>
      <w:tr w:rsidTr="00DC26F2" w:rsidR="00DC26F2">
        <w:tc>
          <w:tcPr>
            <w:tcW w:type="dxa" w:w="4644"/>
          </w:tcPr>
          <w:p w:rsidRDefault="00DC26F2" w:rsidP="00DC26F2" w:rsidR="00DC26F2">
            <w:pPr>
              <w:rPr>
                <w:rStyle w:val="Naglaeno"/>
              </w:rPr>
            </w:pPr>
            <w:r>
              <w:rPr>
                <w:b/>
                <w:bCs/>
                <w:noProof/>
              </w:rPr>
              <w:drawing>
                <wp:inline distR="0" distL="0" distB="0" distT="0">
                  <wp:extent cy="612000" cx="484579"/>
                  <wp:effectExtent b="0" r="0" t="0" l="0"/>
                  <wp:docPr descr="E:\Slike\GRB-RH.jp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E:\Slike\GRB-RH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8457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4644"/>
          </w:tcPr>
          <w:p w:rsidRDefault="00DC26F2" w:rsidP="00DC26F2" w:rsidR="00DC26F2">
            <w:pPr>
              <w:rPr>
                <w:rStyle w:val="Naglaeno"/>
              </w:rPr>
            </w:pPr>
          </w:p>
        </w:tc>
      </w:tr>
    </w:tbl>
    <w:p w:rsidRDefault="00DC26F2" w:rsidP="00DC26F2" w:rsidR="00DC26F2" w:rsidRPr="004779A8">
      <w:r>
        <w:t>Republika Hrvatska</w:t>
      </w:r>
    </w:p>
    <w:p w:rsidRDefault="00DC26F2" w:rsidP="00DC26F2" w:rsidR="00DC26F2">
      <w:pPr>
        <w:ind w:hanging="720" w:left="360"/>
      </w:pPr>
      <w:r>
        <w:rPr>
          <w:sz w:val="22"/>
          <w:szCs w:val="22"/>
        </w:rPr>
        <w:t xml:space="preserve">    </w:t>
      </w:r>
      <w:r w:rsidRPr="004779A8">
        <w:t>Trgovački sud u Osijeku</w:t>
      </w:r>
    </w:p>
    <w:p w:rsidRDefault="00DC26F2" w:rsidP="00DC26F2" w:rsidR="00DC26F2" w:rsidRPr="004779A8">
      <w:pPr>
        <w:ind w:hanging="720" w:left="360"/>
      </w:pPr>
      <w:r>
        <w:t xml:space="preserve">     Osijek, Zagrebačka 2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6B3BE1">
        <w:t>10 St</w:t>
      </w:r>
      <w:r w:rsidR="009C5C0F">
        <w:t>-</w:t>
      </w:r>
      <w:r w:rsidR="006B3BE1">
        <w:t>1131/2017-23</w:t>
      </w:r>
      <w:r>
        <w:tab/>
      </w:r>
      <w:r>
        <w:tab/>
      </w:r>
      <w:r>
        <w:tab/>
      </w:r>
    </w:p>
    <w:p w:rsidRDefault="00DC26F2" w:rsidP="00DC26F2" w:rsidR="00DC26F2">
      <w:pPr>
        <w:ind w:hanging="720" w:left="360"/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  <w:r>
        <w:t xml:space="preserve"> </w:t>
      </w:r>
    </w:p>
    <w:p w:rsidRDefault="00B52106" w:rsidP="00DC26F2" w:rsidR="00B52106">
      <w:pPr>
        <w:ind w:hanging="720" w:left="360"/>
      </w:pPr>
    </w:p>
    <w:p w:rsidRDefault="00DC26F2" w:rsidP="00DC26F2" w:rsidR="00DC26F2">
      <w:pPr>
        <w:jc w:val="right"/>
      </w:pPr>
    </w:p>
    <w:p w:rsidRDefault="00DC26F2" w:rsidP="00DC26F2" w:rsidR="00DC26F2">
      <w:pPr>
        <w:jc w:val="center"/>
      </w:pPr>
      <w:r>
        <w:t xml:space="preserve">    R E P U B L I K A   H R V A T S K A</w:t>
      </w:r>
    </w:p>
    <w:p w:rsidRDefault="00B52106" w:rsidP="00DC26F2" w:rsidR="00B52106">
      <w:pPr>
        <w:jc w:val="center"/>
      </w:pPr>
    </w:p>
    <w:p w:rsidRDefault="00DC26F2" w:rsidP="00DC26F2" w:rsidR="00DC26F2">
      <w:pPr>
        <w:jc w:val="center"/>
      </w:pPr>
      <w:r>
        <w:t>R J E Š E N J E</w:t>
      </w:r>
    </w:p>
    <w:p w:rsidRDefault="00DC26F2" w:rsidP="00DC26F2" w:rsidR="00DC26F2">
      <w:pPr>
        <w:jc w:val="center"/>
        <w:rPr>
          <w:b/>
        </w:rPr>
      </w:pPr>
    </w:p>
    <w:p w:rsidRDefault="00B52106" w:rsidP="00DC26F2" w:rsidR="00B52106">
      <w:pPr>
        <w:jc w:val="center"/>
        <w:rPr>
          <w:b/>
        </w:rPr>
      </w:pPr>
    </w:p>
    <w:p w:rsidRDefault="006B3BE1" w:rsidP="006B3BE1" w:rsidR="006B3BE1" w:rsidRPr="006B3BE1">
      <w:pPr>
        <w:rPr>
          <w:b/>
        </w:rPr>
      </w:pPr>
    </w:p>
    <w:p w:rsidRDefault="006B3BE1" w:rsidP="006B3BE1" w:rsidR="006B3BE1" w:rsidRPr="006B3BE1">
      <w:pPr>
        <w:jc w:val="both"/>
      </w:pPr>
      <w:r w:rsidRPr="006B3BE1">
        <w:tab/>
        <w:t xml:space="preserve">Trgovački sud u Osijeku, po sucu mr. sc. Mirjani Baran u stečajnom predmetu predlagatelja FINA RC Zagreb Podružnica Zagreb, Trg svibanjskih žrtava 1995. br. 1 povodom prijedloga za otvaranje stečajnog postupka nad dužnikom DIGITEL KOMUNIKACIJE d.o.o. OIB: 83396107694, MBS: 080527262, Zagreb, </w:t>
      </w:r>
      <w:proofErr w:type="spellStart"/>
      <w:r w:rsidRPr="006B3BE1">
        <w:t>Heinzelova</w:t>
      </w:r>
      <w:proofErr w:type="spellEnd"/>
      <w:r w:rsidRPr="006B3BE1">
        <w:t xml:space="preserve"> 62A, 18. svibnja 2018.</w:t>
      </w:r>
    </w:p>
    <w:p w:rsidRDefault="00DC26F2" w:rsidP="00DC26F2" w:rsidR="00DC26F2">
      <w:pPr>
        <w:ind w:firstLine="1416"/>
        <w:jc w:val="both"/>
      </w:pPr>
    </w:p>
    <w:p w:rsidRDefault="00DC26F2" w:rsidP="00DC26F2" w:rsidR="00DC26F2">
      <w:pPr>
        <w:ind w:firstLine="1416" w:left="2124"/>
        <w:jc w:val="both"/>
      </w:pPr>
      <w:r>
        <w:t xml:space="preserve"> r i j e š i o  j e</w:t>
      </w:r>
    </w:p>
    <w:p w:rsidRDefault="00DC26F2" w:rsidP="00DC26F2" w:rsidR="00DC26F2">
      <w:pPr>
        <w:jc w:val="center"/>
      </w:pPr>
    </w:p>
    <w:p w:rsidRDefault="00DC26F2" w:rsidP="00DC26F2" w:rsidR="00DC26F2">
      <w:pPr>
        <w:pStyle w:val="Odlomakpopisa"/>
        <w:ind w:firstLine="1418" w:left="0"/>
        <w:jc w:val="both"/>
      </w:pPr>
      <w:r>
        <w:t xml:space="preserve">Ročište </w:t>
      </w:r>
      <w:r w:rsidR="006B3BE1">
        <w:t xml:space="preserve">za ispitivanje uvjeta za otvaranje stečajnog postupka nad dužnikom </w:t>
      </w:r>
      <w:r w:rsidR="005E4DCF" w:rsidRPr="006B3BE1">
        <w:t xml:space="preserve">DIGITEL KOMUNIKACIJE d.o.o. OIB: 83396107694, MBS: 080527262, Zagreb, </w:t>
      </w:r>
      <w:proofErr w:type="spellStart"/>
      <w:r w:rsidR="005E4DCF" w:rsidRPr="006B3BE1">
        <w:t>Heinzelova</w:t>
      </w:r>
      <w:proofErr w:type="spellEnd"/>
      <w:r w:rsidR="005E4DCF" w:rsidRPr="006B3BE1">
        <w:t xml:space="preserve"> 62A, </w:t>
      </w:r>
      <w:r>
        <w:t xml:space="preserve">zakazano za </w:t>
      </w:r>
      <w:r w:rsidR="006B3BE1">
        <w:t>24. svibnja</w:t>
      </w:r>
      <w:r>
        <w:t xml:space="preserve"> 201</w:t>
      </w:r>
      <w:r w:rsidR="00B52106">
        <w:t>8</w:t>
      </w:r>
      <w:r>
        <w:t xml:space="preserve">. s početkom u </w:t>
      </w:r>
      <w:r w:rsidR="005E4DCF">
        <w:t>11,00</w:t>
      </w:r>
      <w:r>
        <w:t xml:space="preserve"> sati se odgađa te se isto zakazuje za dan</w:t>
      </w:r>
    </w:p>
    <w:p w:rsidRDefault="005E4DCF" w:rsidP="00DC26F2" w:rsidR="00DC26F2">
      <w:pPr>
        <w:pStyle w:val="Odlomakpopisa"/>
        <w:ind w:left="0"/>
        <w:jc w:val="center"/>
        <w:rPr>
          <w:b/>
        </w:rPr>
      </w:pPr>
      <w:r>
        <w:rPr>
          <w:b/>
        </w:rPr>
        <w:t>6. lipnja</w:t>
      </w:r>
      <w:r w:rsidR="00DC26F2">
        <w:rPr>
          <w:b/>
        </w:rPr>
        <w:t xml:space="preserve"> 201</w:t>
      </w:r>
      <w:r w:rsidR="00B52106">
        <w:rPr>
          <w:b/>
        </w:rPr>
        <w:t>8</w:t>
      </w:r>
      <w:r w:rsidR="00DC26F2">
        <w:rPr>
          <w:b/>
        </w:rPr>
        <w:t xml:space="preserve"> </w:t>
      </w:r>
      <w:r w:rsidR="00DC26F2" w:rsidRPr="00992532">
        <w:rPr>
          <w:b/>
        </w:rPr>
        <w:t xml:space="preserve">. s početkom u </w:t>
      </w:r>
      <w:r w:rsidR="00FD7717">
        <w:rPr>
          <w:b/>
        </w:rPr>
        <w:t>11,00</w:t>
      </w:r>
      <w:r w:rsidR="00C0707B">
        <w:rPr>
          <w:b/>
        </w:rPr>
        <w:t xml:space="preserve"> </w:t>
      </w:r>
      <w:r w:rsidR="00DC26F2" w:rsidRPr="00992532">
        <w:rPr>
          <w:b/>
        </w:rPr>
        <w:t>sati</w:t>
      </w:r>
    </w:p>
    <w:p w:rsidRDefault="005E4DCF" w:rsidP="00DC26F2" w:rsidR="005E4DCF">
      <w:pPr>
        <w:pStyle w:val="Odlomakpopisa"/>
        <w:ind w:left="0"/>
        <w:jc w:val="center"/>
        <w:rPr>
          <w:b/>
        </w:rPr>
      </w:pPr>
    </w:p>
    <w:p w:rsidRDefault="005E4DCF" w:rsidP="005E4DCF" w:rsidR="005E4DCF" w:rsidRPr="005E4DCF">
      <w:pPr>
        <w:pStyle w:val="Odlomakpopisa"/>
        <w:ind w:left="0"/>
        <w:jc w:val="both"/>
      </w:pPr>
      <w:r w:rsidRPr="005E4DCF">
        <w:tab/>
      </w:r>
      <w:r w:rsidRPr="005E4DCF">
        <w:tab/>
        <w:t>na koje će se dostavom ovog rješenja pozvati:</w:t>
      </w:r>
    </w:p>
    <w:p w:rsidRDefault="005E4DCF" w:rsidP="005E4DCF" w:rsidR="005E4DCF">
      <w:pPr>
        <w:pStyle w:val="Odlomakpopisa"/>
        <w:numPr>
          <w:ilvl w:val="0"/>
          <w:numId w:val="2"/>
        </w:numPr>
        <w:jc w:val="both"/>
      </w:pPr>
      <w:r w:rsidRPr="005E4DCF">
        <w:t>predlagatelj FINA</w:t>
      </w:r>
    </w:p>
    <w:p w:rsidRDefault="005E4DCF" w:rsidP="005E4DCF" w:rsidR="005E4DCF">
      <w:pPr>
        <w:pStyle w:val="Odlomakpopisa"/>
        <w:numPr>
          <w:ilvl w:val="0"/>
          <w:numId w:val="2"/>
        </w:numPr>
        <w:jc w:val="both"/>
      </w:pPr>
      <w:r>
        <w:t xml:space="preserve">zakonski zastupnik dužnika Boris </w:t>
      </w:r>
      <w:proofErr w:type="spellStart"/>
      <w:r>
        <w:t>Marijanović</w:t>
      </w:r>
      <w:proofErr w:type="spellEnd"/>
      <w:r>
        <w:t xml:space="preserve">, Zagreba, Frana </w:t>
      </w:r>
      <w:proofErr w:type="spellStart"/>
      <w:r>
        <w:t>Alfirevića</w:t>
      </w:r>
      <w:proofErr w:type="spellEnd"/>
      <w:r>
        <w:t xml:space="preserve"> 33</w:t>
      </w:r>
    </w:p>
    <w:p w:rsidRDefault="005E4DCF" w:rsidP="005E4DCF" w:rsidR="005E4DCF">
      <w:pPr>
        <w:pStyle w:val="Odlomakpopisa"/>
        <w:numPr>
          <w:ilvl w:val="0"/>
          <w:numId w:val="2"/>
        </w:numPr>
        <w:jc w:val="both"/>
      </w:pPr>
      <w:r>
        <w:t>stečajni upravitelj dr. sc. Ivo Mijoč</w:t>
      </w:r>
    </w:p>
    <w:p w:rsidRDefault="005E4DCF" w:rsidP="005E4DCF" w:rsidR="005E4DCF">
      <w:pPr>
        <w:pStyle w:val="Odlomakpopisa"/>
        <w:numPr>
          <w:ilvl w:val="0"/>
          <w:numId w:val="2"/>
        </w:numPr>
        <w:jc w:val="both"/>
      </w:pPr>
      <w:r>
        <w:t>ŽDO</w:t>
      </w:r>
    </w:p>
    <w:p w:rsidRDefault="005E4DCF" w:rsidP="005E4DCF" w:rsidR="005E4DCF" w:rsidRPr="005E4DCF">
      <w:pPr>
        <w:pStyle w:val="Odlomakpopisa"/>
        <w:numPr>
          <w:ilvl w:val="0"/>
          <w:numId w:val="2"/>
        </w:numPr>
        <w:jc w:val="both"/>
      </w:pPr>
      <w:r>
        <w:t xml:space="preserve">pun. vjerovnika Davor </w:t>
      </w:r>
      <w:proofErr w:type="spellStart"/>
      <w:r>
        <w:t>Jonjić</w:t>
      </w:r>
      <w:proofErr w:type="spellEnd"/>
      <w:r>
        <w:t>, odvjetnik u Zagrebu,II Malešnica 27</w:t>
      </w:r>
    </w:p>
    <w:p w:rsidRDefault="00DC26F2" w:rsidP="00DC26F2" w:rsidR="00DC26F2">
      <w:pPr>
        <w:pStyle w:val="Odlomakpopisa"/>
        <w:ind w:left="0"/>
      </w:pPr>
    </w:p>
    <w:p w:rsidRDefault="00DC26F2" w:rsidP="00DC26F2" w:rsidR="00DC26F2">
      <w:pPr>
        <w:pStyle w:val="Odlomakpopisa"/>
        <w:ind w:left="0"/>
      </w:pPr>
      <w:r>
        <w:tab/>
        <w:t xml:space="preserve"> </w:t>
      </w:r>
      <w:r w:rsidR="006E1A5C">
        <w:tab/>
      </w:r>
    </w:p>
    <w:p w:rsidRDefault="00DC26F2" w:rsidP="00DC26F2" w:rsidR="00DC26F2">
      <w:pPr>
        <w:pStyle w:val="Odlomakpopisa"/>
        <w:ind w:left="0"/>
      </w:pPr>
      <w:r>
        <w:tab/>
      </w:r>
      <w:r>
        <w:tab/>
        <w:t>Protiv ovog rješenja nije dopuštena posebna žalba.</w:t>
      </w:r>
    </w:p>
    <w:p w:rsidRDefault="00DC26F2" w:rsidP="00DC26F2" w:rsidR="00DC26F2">
      <w:pPr>
        <w:pStyle w:val="Odlomakpopisa"/>
        <w:ind w:left="1418"/>
        <w:jc w:val="both"/>
      </w:pPr>
    </w:p>
    <w:p w:rsidRDefault="00DC26F2" w:rsidP="00DC26F2" w:rsidR="00DC26F2">
      <w:pPr>
        <w:jc w:val="both"/>
      </w:pPr>
      <w:r>
        <w:tab/>
      </w:r>
    </w:p>
    <w:p w:rsidRDefault="00DC26F2" w:rsidP="00DC26F2" w:rsidR="00DC26F2">
      <w:pPr>
        <w:jc w:val="center"/>
      </w:pPr>
      <w:r>
        <w:t xml:space="preserve">U Osijeku </w:t>
      </w:r>
      <w:r w:rsidR="005E4DCF">
        <w:t xml:space="preserve">18.  svibnja </w:t>
      </w:r>
      <w:r w:rsidR="00FD7717">
        <w:t xml:space="preserve"> 2018.</w:t>
      </w:r>
    </w:p>
    <w:p w:rsidRDefault="00B52106" w:rsidP="00DC26F2" w:rsidR="00B52106">
      <w:pPr>
        <w:jc w:val="center"/>
      </w:pPr>
    </w:p>
    <w:p w:rsidRDefault="00DC26F2" w:rsidP="00DC26F2" w:rsidR="00DC26F2">
      <w:pPr>
        <w:jc w:val="center"/>
      </w:pPr>
    </w:p>
    <w:p w:rsidRDefault="00DC26F2" w:rsidP="00DC26F2" w:rsidR="00DC26F2">
      <w:pPr>
        <w:jc w:val="both"/>
      </w:pPr>
      <w:bookmarkStart w:name="_GoBack" w:id="0"/>
      <w:r>
        <w:t xml:space="preserve">     Zapisničar: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S U D A C:</w:t>
      </w:r>
    </w:p>
    <w:p w:rsidRDefault="00DC26F2" w:rsidP="00DC26F2" w:rsidR="00DC26F2">
      <w:pPr>
        <w:jc w:val="both"/>
      </w:pPr>
    </w:p>
    <w:p w:rsidRDefault="00DC26F2" w:rsidP="00DC26F2" w:rsidR="00DC26F2">
      <w:pPr>
        <w:jc w:val="both"/>
      </w:pPr>
      <w:r>
        <w:t>Snježana Andrijanić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mr. sc. MIRJANA BARAN</w:t>
      </w:r>
    </w:p>
    <w:p w:rsidRDefault="00DC26F2" w:rsidP="00DC26F2" w:rsidR="00DC26F2">
      <w:pPr>
        <w:jc w:val="both"/>
      </w:pPr>
    </w:p>
    <w:bookmarkEnd w:id="0"/>
    <w:p w:rsidRDefault="00DC26F2" w:rsidP="00DC26F2" w:rsidR="00DC26F2">
      <w:pPr>
        <w:jc w:val="both"/>
      </w:pPr>
    </w:p>
    <w:p w:rsidRDefault="00DC26F2" w:rsidP="00DC26F2" w:rsidR="00DC26F2">
      <w:pPr>
        <w:jc w:val="both"/>
      </w:pPr>
      <w:r>
        <w:t>DNA:</w:t>
      </w:r>
    </w:p>
    <w:p w:rsidRDefault="005E4DCF" w:rsidP="00F0236F" w:rsidR="005E4DCF">
      <w:pPr>
        <w:pStyle w:val="Odlomakpopisa"/>
        <w:numPr>
          <w:ilvl w:val="0"/>
          <w:numId w:val="4"/>
        </w:numPr>
        <w:jc w:val="both"/>
      </w:pPr>
      <w:r w:rsidRPr="005E4DCF">
        <w:t>predlagatelj FINA</w:t>
      </w:r>
    </w:p>
    <w:p w:rsidRDefault="005E4DCF" w:rsidP="00F0236F" w:rsidR="005E4DCF">
      <w:pPr>
        <w:pStyle w:val="Odlomakpopisa"/>
        <w:numPr>
          <w:ilvl w:val="0"/>
          <w:numId w:val="4"/>
        </w:numPr>
        <w:jc w:val="both"/>
      </w:pPr>
      <w:r>
        <w:t xml:space="preserve">zakonski zastupnik dužnika Boris </w:t>
      </w:r>
      <w:proofErr w:type="spellStart"/>
      <w:r>
        <w:t>Marijanović</w:t>
      </w:r>
      <w:proofErr w:type="spellEnd"/>
      <w:r>
        <w:t xml:space="preserve">, Zagreba, Frana </w:t>
      </w:r>
      <w:proofErr w:type="spellStart"/>
      <w:r>
        <w:t>Alfirevića</w:t>
      </w:r>
      <w:proofErr w:type="spellEnd"/>
      <w:r>
        <w:t xml:space="preserve"> 33</w:t>
      </w:r>
    </w:p>
    <w:p w:rsidRDefault="005E4DCF" w:rsidP="00F0236F" w:rsidR="005E4DCF">
      <w:pPr>
        <w:pStyle w:val="Odlomakpopisa"/>
        <w:numPr>
          <w:ilvl w:val="0"/>
          <w:numId w:val="4"/>
        </w:numPr>
        <w:jc w:val="both"/>
      </w:pPr>
      <w:r>
        <w:t>stečajni upravitelj dr. sc. Ivo Mijoč</w:t>
      </w:r>
    </w:p>
    <w:p w:rsidRDefault="005E4DCF" w:rsidP="00F0236F" w:rsidR="005E4DCF">
      <w:pPr>
        <w:pStyle w:val="Odlomakpopisa"/>
        <w:numPr>
          <w:ilvl w:val="0"/>
          <w:numId w:val="4"/>
        </w:numPr>
        <w:jc w:val="both"/>
      </w:pPr>
      <w:r>
        <w:t>ŽDO</w:t>
      </w:r>
    </w:p>
    <w:p w:rsidRDefault="005E4DCF" w:rsidP="00F0236F" w:rsidR="005E4DCF">
      <w:pPr>
        <w:pStyle w:val="Odlomakpopisa"/>
        <w:numPr>
          <w:ilvl w:val="0"/>
          <w:numId w:val="4"/>
        </w:numPr>
        <w:jc w:val="both"/>
      </w:pPr>
      <w:r>
        <w:t xml:space="preserve">pun. vjerovnika Davor </w:t>
      </w:r>
      <w:proofErr w:type="spellStart"/>
      <w:r>
        <w:t>Jonjić</w:t>
      </w:r>
      <w:proofErr w:type="spellEnd"/>
      <w:r>
        <w:t>, odvjetnik u Zagrebu,II Malešnica 27</w:t>
      </w:r>
    </w:p>
    <w:p w:rsidRDefault="00F0236F" w:rsidP="00F0236F" w:rsidR="00F0236F" w:rsidRPr="005E4DCF">
      <w:pPr>
        <w:pStyle w:val="Odlomakpopisa"/>
        <w:numPr>
          <w:ilvl w:val="0"/>
          <w:numId w:val="4"/>
        </w:numPr>
        <w:jc w:val="both"/>
      </w:pPr>
      <w:r>
        <w:t>oglasna ploča suda</w:t>
      </w:r>
    </w:p>
    <w:p w:rsidRDefault="005E4DCF" w:rsidP="005E4DCF" w:rsidR="005E4DCF">
      <w:pPr>
        <w:pStyle w:val="Odlomakpopisa"/>
        <w:ind w:left="0"/>
      </w:pPr>
    </w:p>
    <w:p w:rsidRDefault="00DC26F2" w:rsidP="00DC26F2" w:rsidR="00DC26F2">
      <w:pPr>
        <w:ind w:left="360"/>
        <w:jc w:val="both"/>
        <w:rPr>
          <w:sz w:val="22"/>
          <w:szCs w:val="22"/>
        </w:rPr>
      </w:pPr>
    </w:p>
    <w:p w:rsidRDefault="0054007C" w:rsidP="00DC26F2" w:rsidR="0054007C" w:rsidRPr="002D7501">
      <w:pPr>
        <w:ind w:left="360"/>
        <w:jc w:val="both"/>
        <w:rPr>
          <w:sz w:val="22"/>
          <w:szCs w:val="22"/>
        </w:rPr>
      </w:pPr>
    </w:p>
    <w:p w:rsidRDefault="00D21A2C" w:rsidP="00DC26F2" w:rsidR="00D21A2C" w:rsidRPr="002D7501">
      <w:pPr>
        <w:ind w:firstLine="708" w:left="5664"/>
        <w:jc w:val="center"/>
        <w:rPr>
          <w:sz w:val="22"/>
          <w:szCs w:val="22"/>
        </w:rPr>
      </w:pPr>
    </w:p>
    <w:p w:rsidRDefault="00DC26F2" w:rsidR="00DC26F2" w:rsidRPr="002D7501">
      <w:pPr>
        <w:ind w:firstLine="708" w:left="5664"/>
        <w:jc w:val="center"/>
        <w:rPr>
          <w:sz w:val="22"/>
          <w:szCs w:val="22"/>
        </w:rPr>
      </w:pPr>
    </w:p>
    <w:sectPr w:rsidSect="00D21A2C" w:rsidR="00DC26F2" w:rsidRPr="002D7501">
      <w:pgSz w:h="16838" w:w="11906"/>
      <w:pgMar w:gutter="0" w:footer="708" w:header="708" w:left="1417" w:bottom="1417" w:right="1417" w:top="1079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525273"/>
    <w:multiLevelType w:val="hybridMultilevel"/>
    <w:tmpl w:val="4292642C"/>
    <w:lvl w:tplc="6780343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1">
    <w:nsid w:val="2BBF77EB"/>
    <w:multiLevelType w:val="hybridMultilevel"/>
    <w:tmpl w:val="8F66B594"/>
    <w:lvl w:tplc="6780343E" w:ilvl="0">
      <w:start w:val="1"/>
      <w:numFmt w:val="decimal"/>
      <w:lvlText w:val="%1."/>
      <w:lvlJc w:val="left"/>
      <w:pPr>
        <w:ind w:hanging="360" w:left="177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96"/>
      </w:pPr>
    </w:lvl>
    <w:lvl w:tentative="true" w:tplc="041A001B" w:ilvl="2">
      <w:start w:val="1"/>
      <w:numFmt w:val="lowerRoman"/>
      <w:lvlText w:val="%3."/>
      <w:lvlJc w:val="right"/>
      <w:pPr>
        <w:ind w:hanging="180" w:left="3216"/>
      </w:pPr>
    </w:lvl>
    <w:lvl w:tentative="true" w:tplc="041A000F" w:ilvl="3">
      <w:start w:val="1"/>
      <w:numFmt w:val="decimal"/>
      <w:lvlText w:val="%4."/>
      <w:lvlJc w:val="left"/>
      <w:pPr>
        <w:ind w:hanging="360" w:left="3936"/>
      </w:pPr>
    </w:lvl>
    <w:lvl w:tentative="true" w:tplc="041A0019" w:ilvl="4">
      <w:start w:val="1"/>
      <w:numFmt w:val="lowerLetter"/>
      <w:lvlText w:val="%5."/>
      <w:lvlJc w:val="left"/>
      <w:pPr>
        <w:ind w:hanging="360" w:left="4656"/>
      </w:pPr>
    </w:lvl>
    <w:lvl w:tentative="true" w:tplc="041A001B" w:ilvl="5">
      <w:start w:val="1"/>
      <w:numFmt w:val="lowerRoman"/>
      <w:lvlText w:val="%6."/>
      <w:lvlJc w:val="right"/>
      <w:pPr>
        <w:ind w:hanging="180" w:left="5376"/>
      </w:pPr>
    </w:lvl>
    <w:lvl w:tentative="true" w:tplc="041A000F" w:ilvl="6">
      <w:start w:val="1"/>
      <w:numFmt w:val="decimal"/>
      <w:lvlText w:val="%7."/>
      <w:lvlJc w:val="left"/>
      <w:pPr>
        <w:ind w:hanging="360" w:left="6096"/>
      </w:pPr>
    </w:lvl>
    <w:lvl w:tentative="true" w:tplc="041A0019" w:ilvl="7">
      <w:start w:val="1"/>
      <w:numFmt w:val="lowerLetter"/>
      <w:lvlText w:val="%8."/>
      <w:lvlJc w:val="left"/>
      <w:pPr>
        <w:ind w:hanging="360" w:left="6816"/>
      </w:pPr>
    </w:lvl>
    <w:lvl w:tentative="true" w:tplc="041A001B" w:ilvl="8">
      <w:start w:val="1"/>
      <w:numFmt w:val="lowerRoman"/>
      <w:lvlText w:val="%9."/>
      <w:lvlJc w:val="right"/>
      <w:pPr>
        <w:ind w:hanging="180" w:left="7536"/>
      </w:pPr>
    </w:lvl>
  </w:abstractNum>
  <w:abstractNum w:abstractNumId="2">
    <w:nsid w:val="49772978"/>
    <w:multiLevelType w:val="hybridMultilevel"/>
    <w:tmpl w:val="3D58CF80"/>
    <w:lvl w:tplc="7AE4FEA2" w:ilvl="0">
      <w:start w:val="1"/>
      <w:numFmt w:val="decimal"/>
      <w:lvlText w:val="%1."/>
      <w:lvlJc w:val="left"/>
      <w:pPr>
        <w:ind w:hanging="360" w:left="1836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56"/>
      </w:pPr>
    </w:lvl>
    <w:lvl w:tentative="true" w:tplc="041A001B" w:ilvl="2">
      <w:start w:val="1"/>
      <w:numFmt w:val="lowerRoman"/>
      <w:lvlText w:val="%3."/>
      <w:lvlJc w:val="right"/>
      <w:pPr>
        <w:ind w:hanging="180" w:left="3276"/>
      </w:pPr>
    </w:lvl>
    <w:lvl w:tentative="true" w:tplc="041A000F" w:ilvl="3">
      <w:start w:val="1"/>
      <w:numFmt w:val="decimal"/>
      <w:lvlText w:val="%4."/>
      <w:lvlJc w:val="left"/>
      <w:pPr>
        <w:ind w:hanging="360" w:left="3996"/>
      </w:pPr>
    </w:lvl>
    <w:lvl w:tentative="true" w:tplc="041A0019" w:ilvl="4">
      <w:start w:val="1"/>
      <w:numFmt w:val="lowerLetter"/>
      <w:lvlText w:val="%5."/>
      <w:lvlJc w:val="left"/>
      <w:pPr>
        <w:ind w:hanging="360" w:left="4716"/>
      </w:pPr>
    </w:lvl>
    <w:lvl w:tentative="true" w:tplc="041A001B" w:ilvl="5">
      <w:start w:val="1"/>
      <w:numFmt w:val="lowerRoman"/>
      <w:lvlText w:val="%6."/>
      <w:lvlJc w:val="right"/>
      <w:pPr>
        <w:ind w:hanging="180" w:left="5436"/>
      </w:pPr>
    </w:lvl>
    <w:lvl w:tentative="true" w:tplc="041A000F" w:ilvl="6">
      <w:start w:val="1"/>
      <w:numFmt w:val="decimal"/>
      <w:lvlText w:val="%7."/>
      <w:lvlJc w:val="left"/>
      <w:pPr>
        <w:ind w:hanging="360" w:left="6156"/>
      </w:pPr>
    </w:lvl>
    <w:lvl w:tentative="true" w:tplc="041A0019" w:ilvl="7">
      <w:start w:val="1"/>
      <w:numFmt w:val="lowerLetter"/>
      <w:lvlText w:val="%8."/>
      <w:lvlJc w:val="left"/>
      <w:pPr>
        <w:ind w:hanging="360" w:left="6876"/>
      </w:pPr>
    </w:lvl>
    <w:lvl w:tentative="true" w:tplc="041A001B" w:ilvl="8">
      <w:start w:val="1"/>
      <w:numFmt w:val="lowerRoman"/>
      <w:lvlText w:val="%9."/>
      <w:lvlJc w:val="right"/>
      <w:pPr>
        <w:ind w:hanging="180" w:left="7596"/>
      </w:pPr>
    </w:lvl>
  </w:abstractNum>
  <w:abstractNum w:abstractNumId="3">
    <w:nsid w:val="7B6F2695"/>
    <w:multiLevelType w:val="hybridMultilevel"/>
    <w:tmpl w:val="FAB0DBE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21A2C"/>
    <w:rsid w:val="00022999"/>
    <w:rsid w:val="00073866"/>
    <w:rsid w:val="001031D8"/>
    <w:rsid w:val="001A7BA9"/>
    <w:rsid w:val="002D7501"/>
    <w:rsid w:val="002E5EB6"/>
    <w:rsid w:val="00333EEE"/>
    <w:rsid w:val="0044268C"/>
    <w:rsid w:val="00452157"/>
    <w:rsid w:val="0054007C"/>
    <w:rsid w:val="00574233"/>
    <w:rsid w:val="005E4DCF"/>
    <w:rsid w:val="00654D9E"/>
    <w:rsid w:val="006B3BE1"/>
    <w:rsid w:val="006E1A5C"/>
    <w:rsid w:val="00855EE3"/>
    <w:rsid w:val="0089654C"/>
    <w:rsid w:val="00936ED0"/>
    <w:rsid w:val="00946E90"/>
    <w:rsid w:val="009509A6"/>
    <w:rsid w:val="00955282"/>
    <w:rsid w:val="009B1BFB"/>
    <w:rsid w:val="009C5C0F"/>
    <w:rsid w:val="00A54EAB"/>
    <w:rsid w:val="00A71A81"/>
    <w:rsid w:val="00AE4F10"/>
    <w:rsid w:val="00B52106"/>
    <w:rsid w:val="00B82754"/>
    <w:rsid w:val="00B97836"/>
    <w:rsid w:val="00BA6D5D"/>
    <w:rsid w:val="00C0707B"/>
    <w:rsid w:val="00C30F37"/>
    <w:rsid w:val="00C77772"/>
    <w:rsid w:val="00CC3548"/>
    <w:rsid w:val="00CE03D6"/>
    <w:rsid w:val="00D21A2C"/>
    <w:rsid w:val="00D67498"/>
    <w:rsid w:val="00DC26F2"/>
    <w:rsid w:val="00DE0702"/>
    <w:rsid w:val="00F0236F"/>
    <w:rsid w:val="00FD77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2D75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36E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6ED0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28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Naglaeno"/>
    <w:rsid w:val="00955282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55282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55282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55282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styleId="Reetkatablice" w:type="table">
    <w:name w:val="Table Grid"/>
    <w:basedOn w:val="Obinatablica"/>
    <w:rsid w:val="00DC26F2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D21A2C"/>
    <w:rPr>
      <w:b/>
      <w:bCs/>
    </w:rPr>
  </w:style>
  <w:style w:styleId="Odlomakpopisa" w:type="paragraph">
    <w:name w:val="List Paragraph"/>
    <w:basedOn w:val="Normal"/>
    <w:uiPriority w:val="34"/>
    <w:qFormat/>
    <w:rsid w:val="002D7501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936E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6ED0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5528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Naglaeno"/>
    <w:rsid w:val="00955282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55282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55282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55282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styleId="Reetkatablice" w:type="table">
    <w:name w:val="Table Grid"/>
    <w:basedOn w:val="Obinatablica"/>
    <w:rsid w:val="00DC26F2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svibnja 2017.</izvorni_sadrzaj>
    <derivirana_varijabla naziv="DomainObject.DatumDonosenjaOdluke_1">8.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P-72/2017-7</izvorni_sadrzaj>
    <derivirana_varijabla naziv="DomainObject.Oznaka_1">P-72/2017-7</derivirana_varijabla>
  </DomainObject.Oznaka>
  <DomainObject.DonositeljOdluke.Ime>
    <izvorni_sadrzaj>mr. sc. Mirjana</izvorni_sadrzaj>
    <derivirana_varijabla naziv="DomainObject.DonositeljOdluke.Ime_1">mr. sc. Mirjana</derivirana_varijabla>
  </DomainObject.DonositeljOdluke.Ime>
  <DomainObject.DonositeljOdluke.Prezime>
    <izvorni_sadrzaj>Baran</izvorni_sadrzaj>
    <derivirana_varijabla naziv="DomainObject.DonositeljOdluke.Prezime_1">Baran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</izvorni_sadrzaj>
    <derivirana_varijabla naziv="DomainObject.Predmet.Broj_1">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veljače 2017.</izvorni_sadrzaj>
    <derivirana_varijabla naziv="DomainObject.Predmet.DatumOsnivanja_1">15.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60000.00</izvorni_sadrzaj>
    <derivirana_varijabla naziv="DomainObject.Predmet.InicijalnaVrijednost_1">60000.00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P-72/2017</izvorni_sadrzaj>
    <derivirana_varijabla naziv="DomainObject.Predmet.OznakaBroj_1">P-72/2017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Autoprometno poduzeće d.d. za prijevoz putnika i robe, ugostiteljstvo, servisne usluge i putnička agencija zastupanog po punomoćniku Igor Plavšić</izvorni_sadrzaj>
    <derivirana_varijabla naziv="DomainObject.Predmet.ProtustrankaFormated_1">  Autoprometno poduzeće d.d. za prijevoz putnika i robe, ugostiteljstvo, servisne usluge i putnička agencija zastupanog po punomoćniku Igor Plavšić</derivirana_varijabla>
  </DomainObject.Predmet.ProtustrankaFormated>
  <DomainObject.Predmet.ProtustrankaFormatedOIB>
    <izvorni_sadrzaj>  Autoprometno poduzeće d.d. za prijevoz putnika i robe, ugostiteljstvo, servisne usluge i putnička agencija, OIB 34558684527 zastupanog po punomoćniku Igor Plavšić</izvorni_sadrzaj>
    <derivirana_varijabla naziv="DomainObject.Predmet.ProtustrankaFormatedOIB_1">  Autoprometno poduzeće d.d. za prijevoz putnika i robe, ugostiteljstvo, servisne usluge i putnička agencija, OIB 34558684527 zastupanog po punomoćniku Igor Plavšić</derivirana_varijabla>
  </DomainObject.Predmet.ProtustrankaFormatedOIB>
  <DomainObject.Predmet.ProtustrankaFormatedWithAdress>
    <izvorni_sadrzaj> Autoprometno poduzeće d.d. za prijevoz putnika i robe, ugostiteljstvo, servisne usluge i putnička agencija, Industrijska 14, 34000 Požega zastupanog po punomoćniku Igor Plavšić</izvorni_sadrzaj>
    <derivirana_varijabla naziv="DomainObject.Predmet.ProtustrankaFormatedWithAdress_1"> Autoprometno poduzeće d.d. za prijevoz putnika i robe, ugostiteljstvo, servisne usluge i putnička agencija, Industrijska 14, 34000 Požega zastupanog po punomoćniku Igor Plavšić</derivirana_varijabla>
  </DomainObject.Predmet.ProtustrankaFormatedWithAdress>
  <DomainObject.Predmet.ProtustrankaFormatedWithAdressOIB>
    <izvorni_sadrzaj> Autoprometno poduzeće d.d. za prijevoz putnika i robe, ugostiteljstvo, servisne usluge i putnička agencija, OIB 34558684527, Industrijska 14, 34000 Požega zastupanog po punomoćniku Igor Plavšić</izvorni_sadrzaj>
    <derivirana_varijabla naziv="DomainObject.Predmet.ProtustrankaFormatedWithAdressOIB_1"> Autoprometno poduzeće d.d. za prijevoz putnika i robe, ugostiteljstvo, servisne usluge i putnička agencija, OIB 34558684527, Industrijska 14, 34000 Požega zastupanog po punomoćniku Igor Plavšić</derivirana_varijabla>
  </DomainObject.Predmet.ProtustrankaFormatedWithAdressOIB>
  <DomainObject.Predmet.ProtustrankaWithAdress>
    <izvorni_sadrzaj>Autoprometno poduzeće d.d. za prijevoz putnika i robe, ugostiteljstvo, servisne usluge i putnička agencija Industrijska 14, 34000 Požega</izvorni_sadrzaj>
    <derivirana_varijabla naziv="DomainObject.Predmet.ProtustrankaWithAdress_1">Autoprometno poduzeće d.d. za prijevoz putnika i robe, ugostiteljstvo, servisne usluge i putnička agencija Industrijska 14, 34000 Požega</derivirana_varijabla>
  </DomainObject.Predmet.ProtustrankaWithAdress>
  <DomainObject.Predmet.ProtustrankaWithAdressOIB>
    <izvorni_sadrzaj>Autoprometno poduzeće d.d. za prijevoz putnika i robe, ugostiteljstvo, servisne usluge i putnička agencija, OIB 34558684527, Industrijska 14, 34000 Požega</izvorni_sadrzaj>
    <derivirana_varijabla naziv="DomainObject.Predmet.ProtustrankaWithAdressOIB_1">Autoprometno poduzeće d.d. za prijevoz putnika i robe, ugostiteljstvo, servisne usluge i putnička agencija, OIB 34558684527, Industrijska 14, 34000 Požega</derivirana_varijabla>
  </DomainObject.Predmet.ProtustrankaWithAdressOIB>
  <DomainObject.Predmet.ProtustrankaNazivFormated>
    <izvorni_sadrzaj>Autoprometno poduzeće d.d. za prijevoz putnika i robe, ugostiteljstvo, servisne usluge i putnička agencija</izvorni_sadrzaj>
    <derivirana_varijabla naziv="DomainObject.Predmet.ProtustrankaNazivFormated_1">Autoprometno poduzeće d.d. za prijevoz putnika i robe, ugostiteljstvo, servisne usluge i putnička agencija</derivirana_varijabla>
  </DomainObject.Predmet.ProtustrankaNazivFormated>
  <DomainObject.Predmet.ProtustrankaNazivFormatedOIB>
    <izvorni_sadrzaj>Autoprometno poduzeće d.d. za prijevoz putnika i robe, ugostiteljstvo, servisne usluge i putnička agencija, OIB 34558684527</izvorni_sadrzaj>
    <derivirana_varijabla naziv="DomainObject.Predmet.ProtustrankaNazivFormatedOIB_1">Autoprometno poduzeće d.d. za prijevoz putnika i robe, ugostiteljstvo, servisne usluge i putnička agencija, OIB 34558684527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10. Referada</izvorni_sadrzaj>
    <derivirana_varijabla naziv="DomainObject.Predmet.Referada.Naziv_1">10. Referada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36/II</izvorni_sadrzaj>
    <derivirana_varijabla naziv="DomainObject.Predmet.Referada.Prostorija.Naziv_1">Soba 36/II</derivirana_varijabla>
  </DomainObject.Predmet.Referada.Prostorija.Naziv>
  <DomainObject.Predmet.Referada.Prostorija.Oznaka>
    <izvorni_sadrzaj>Soba 36/II</izvorni_sadrzaj>
    <derivirana_varijabla naziv="DomainObject.Predmet.Referada.Prostorija.Oznaka_1">Soba 36/II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Mirjana Baran</izvorni_sadrzaj>
    <derivirana_varijabla naziv="DomainObject.Predmet.Referada.Sudac_1">mr. sc. Mirjana Baran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ROMULIĆ društvo s ograničenom odgovornošću za usluge kreiranja ekonomske propagande i reklame zastupanog po punomoćniku Irena Budek Pavičić; Saša Poldan; Marko Komorski; Valentina Vižintin; Goran Gatara; Mario Romulić zastupanog po punomoćniku Goran Gatara; Saša Poldan; Irena Budek Pavičić; Valentina Vižintin; Marko Komorski; Dražen Stojčić zastupanog po punomoćniku Valentina Vižintin; Saša Poldan; Marko Komorski; Goran Gatara; Irena Budek Pavičić</izvorni_sadrzaj>
    <derivirana_varijabla naziv="DomainObject.Predmet.StrankaFormated_1">  ROMULIĆ društvo s ograničenom odgovornošću za usluge kreiranja ekonomske propagande i reklame zastupanog po punomoćniku Irena Budek Pavičić; Saša Poldan; Marko Komorski; Valentina Vižintin; Goran Gatara; Mario Romulić zastupanog po punomoćniku Goran Gatara; Saša Poldan; Irena Budek Pavičić; Valentina Vižintin; Marko Komorski; Dražen Stojčić zastupanog po punomoćniku Valentina Vižintin; Saša Poldan; Marko Komorski; Goran Gatara; Irena Budek Pavičić</derivirana_varijabla>
  </DomainObject.Predmet.StrankaFormated>
  <DomainObject.Predmet.StrankaFormatedOIB>
    <izvorni_sadrzaj>  ROMULIĆ društvo s ograničenom odgovornošću za usluge kreiranja ekonomske propagande i reklame, OIB 21493294786 zastupanog po punomoćniku Irena Budek Pavičić; Saša Poldan; Marko Komorski; Valentina Vižintin; Goran Gatara; Mario Romulić, OIB 75395339596 zastupanog po punomoćniku Goran Gatara; Saša Poldan; Irena Budek Pavičić; Valentina Vižintin; Marko Komorski; Dražen Stojčić, OIB 01941137877 zastupanog po punomoćniku Valentina Vižintin; Saša Poldan; Marko Komorski; Goran Gatara; Irena Budek Pavičić</izvorni_sadrzaj>
    <derivirana_varijabla naziv="DomainObject.Predmet.StrankaFormatedOIB_1">  ROMULIĆ društvo s ograničenom odgovornošću za usluge kreiranja ekonomske propagande i reklame, OIB 21493294786 zastupanog po punomoćniku Irena Budek Pavičić; Saša Poldan; Marko Komorski; Valentina Vižintin; Goran Gatara; Mario Romulić, OIB 75395339596 zastupanog po punomoćniku Goran Gatara; Saša Poldan; Irena Budek Pavičić; Valentina Vižintin; Marko Komorski; Dražen Stojčić, OIB 01941137877 zastupanog po punomoćniku Valentina Vižintin; Saša Poldan; Marko Komorski; Goran Gatara; Irena Budek Pavičić</derivirana_varijabla>
  </DomainObject.Predmet.StrankaFormatedOIB>
  <DomainObject.Predmet.StrankaFormatedWithAdress>
    <izvorni_sadrzaj> ROMULIĆ društvo s ograničenom odgovornošću za usluge kreiranja ekonomske propagande i reklame, Adama Reisnera 26, 31000 Osijek zastupanog po punomoćniku Irena Budek Pavičić; Saša Poldan; Marko Komorski; Valentina Vižintin; Goran Gatara; Mario Romulić, Reisnerova 26, 31000 Osijek zastupanog po punomoćniku Goran Gatara; Saša Poldan; Irena Budek Pavičić; Valentina Vižintin; Marko Komorski; Dražen Stojčić, Otokara Keršovanija 19 A, 31000 Osijek zastupanog po punomoćniku Valentina Vižintin; Saša Poldan; Marko Komorski; Goran Gatara; Irena Budek Pavičić</izvorni_sadrzaj>
    <derivirana_varijabla naziv="DomainObject.Predmet.StrankaFormatedWithAdress_1"> ROMULIĆ društvo s ograničenom odgovornošću za usluge kreiranja ekonomske propagande i reklame, Adama Reisnera 26, 31000 Osijek zastupanog po punomoćniku Irena Budek Pavičić; Saša Poldan; Marko Komorski; Valentina Vižintin; Goran Gatara; Mario Romulić, Reisnerova 26, 31000 Osijek zastupanog po punomoćniku Goran Gatara; Saša Poldan; Irena Budek Pavičić; Valentina Vižintin; Marko Komorski; Dražen Stojčić, Otokara Keršovanija 19 A, 31000 Osijek zastupanog po punomoćniku Valentina Vižintin; Saša Poldan; Marko Komorski; Goran Gatara; Irena Budek Pavičić</derivirana_varijabla>
  </DomainObject.Predmet.StrankaFormatedWithAdress>
  <DomainObject.Predmet.StrankaFormatedWithAdressOIB>
    <izvorni_sadrzaj> ROMULIĆ društvo s ograničenom odgovornošću za usluge kreiranja ekonomske propagande i reklame, OIB 21493294786, Adama Reisnera 26, 31000 Osijek zastupanog po punomoćniku Irena Budek Pavičić; Saša Poldan; Marko Komorski; Valentina Vižintin; Goran Gatara; Mario Romulić, OIB 75395339596, Reisnerova 26, 31000 Osijek zastupanog po punomoćniku Goran Gatara; Saša Poldan; Irena Budek Pavičić; Valentina Vižintin; Marko Komorski; Dražen Stojčić, OIB 01941137877, Otokara Keršovanija 19 A, 31000 Osijek zastupanog po punomoćniku Valentina Vižintin; Saša Poldan; Marko Komorski; Goran Gatara; Irena Budek Pavičić</izvorni_sadrzaj>
    <derivirana_varijabla naziv="DomainObject.Predmet.StrankaFormatedWithAdressOIB_1"> ROMULIĆ društvo s ograničenom odgovornošću za usluge kreiranja ekonomske propagande i reklame, OIB 21493294786, Adama Reisnera 26, 31000 Osijek zastupanog po punomoćniku Irena Budek Pavičić; Saša Poldan; Marko Komorski; Valentina Vižintin; Goran Gatara; Mario Romulić, OIB 75395339596, Reisnerova 26, 31000 Osijek zastupanog po punomoćniku Goran Gatara; Saša Poldan; Irena Budek Pavičić; Valentina Vižintin; Marko Komorski; Dražen Stojčić, OIB 01941137877, Otokara Keršovanija 19 A, 31000 Osijek zastupanog po punomoćniku Valentina Vižintin; Saša Poldan; Marko Komorski; Goran Gatara; Irena Budek Pavičić</derivirana_varijabla>
  </DomainObject.Predmet.StrankaFormatedWithAdressOIB>
  <DomainObject.Predmet.StrankaWithAdress>
    <izvorni_sadrzaj>ROMULIĆ društvo s ograničenom odgovornošću za usluge kreiranja ekonomske propagande i reklame Adama Reisnera 26,31000 Osijek,Mario Romulić Reisnerova 26,31000 Osijek,Dražen Stojčić Otokara Keršovanija 19 A,31000 Osijek</izvorni_sadrzaj>
    <derivirana_varijabla naziv="DomainObject.Predmet.StrankaWithAdress_1">ROMULIĆ društvo s ograničenom odgovornošću za usluge kreiranja ekonomske propagande i reklame Adama Reisnera 26,31000 Osijek,Mario Romulić Reisnerova 26,31000 Osijek,Dražen Stojčić Otokara Keršovanija 19 A,31000 Osijek</derivirana_varijabla>
  </DomainObject.Predmet.StrankaWithAdress>
  <DomainObject.Predmet.StrankaWithAdressOIB>
    <izvorni_sadrzaj>ROMULIĆ društvo s ograničenom odgovornošću za usluge kreiranja ekonomske propagande i reklame, OIB 21493294786, Adama Reisnera 26,31000 Osijek,Mario Romulić, OIB 75395339596, Reisnerova 26,31000 Osijek,Dražen Stojčić, OIB 01941137877, Otokara Keršovanija 19 A,31000 Osijek</izvorni_sadrzaj>
    <derivirana_varijabla naziv="DomainObject.Predmet.StrankaWithAdressOIB_1">ROMULIĆ društvo s ograničenom odgovornošću za usluge kreiranja ekonomske propagande i reklame, OIB 21493294786, Adama Reisnera 26,31000 Osijek,Mario Romulić, OIB 75395339596, Reisnerova 26,31000 Osijek,Dražen Stojčić, OIB 01941137877, Otokara Keršovanija 19 A,31000 Osijek</derivirana_varijabla>
  </DomainObject.Predmet.StrankaWithAdressOIB>
  <DomainObject.Predmet.StrankaNazivFormated>
    <izvorni_sadrzaj>ROMULIĆ društvo s ograničenom odgovornošću za usluge kreiranja ekonomske propagande i reklame,Mario Romulić,Dražen Stojčić</izvorni_sadrzaj>
    <derivirana_varijabla naziv="DomainObject.Predmet.StrankaNazivFormated_1">ROMULIĆ društvo s ograničenom odgovornošću za usluge kreiranja ekonomske propagande i reklame,Mario Romulić,Dražen Stojčić</derivirana_varijabla>
  </DomainObject.Predmet.StrankaNazivFormated>
  <DomainObject.Predmet.StrankaNazivFormatedOIB>
    <izvorni_sadrzaj>ROMULIĆ društvo s ograničenom odgovornošću za usluge kreiranja ekonomske propagande i reklame, OIB 21493294786,Mario Romulić, OIB 75395339596,Dražen Stojčić, OIB 01941137877</izvorni_sadrzaj>
    <derivirana_varijabla naziv="DomainObject.Predmet.StrankaNazivFormatedOIB_1">ROMULIĆ društvo s ograničenom odgovornošću za usluge kreiranja ekonomske propagande i reklame, OIB 21493294786,Mario Romulić, OIB 75395339596,Dražen Stojčić, OIB 01941137877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10. Referada</izvorni_sadrzaj>
    <derivirana_varijabla naziv="DomainObject.Predmet.TrenutnaLokacijaSpisa.Naziv_1">10.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Intelektualno vlasništvo - autorsko pravo (individualna zaštita)</izvorni_sadrzaj>
    <derivirana_varijabla naziv="DomainObject.Predmet.VrstaSpora.Naziv_1">Intelektualno vlasništvo - autorsko pravo (individualna zaštita)</derivirana_varijabla>
  </DomainObject.Predmet.VrstaSpora.Naziv>
  <DomainObject.Predmet.Zapisnicar>
    <izvorni_sadrzaj>Snježana Andrijanić</izvorni_sadrzaj>
    <derivirana_varijabla naziv="DomainObject.Predmet.Zapisnicar_1">Snježana Andrijanić</derivirana_varijabla>
  </DomainObject.Predmet.Zapisnicar>
  <DomainObject.Predmet.StrankaListFormated>
    <izvorni_sadrzaj>
      <item>ROMULIĆ društvo s ograničenom odgovornošću za usluge kreiranja ekonomske propagande i reklame zastupanog po punomoćniku Irena Budek Pavičić; Saša Poldan; Marko Komorski; Valentina Vižintin; Goran Gatara</item>
      <item>Mario Romulić zastupanog po punomoćniku Goran Gatara; Saša Poldan; Irena Budek Pavičić; Valentina Vižintin; Marko Komorski</item>
      <item>Dražen Stojčić zastupanog po punomoćniku Valentina Vižintin; Saša Poldan; Marko Komorski; Goran Gatara; Irena Budek Pavičić</item>
    </izvorni_sadrzaj>
    <derivirana_varijabla naziv="DomainObject.Predmet.StrankaListFormated_1">
      <item>ROMULIĆ društvo s ograničenom odgovornošću za usluge kreiranja ekonomske propagande i reklame zastupanog po punomoćniku Irena Budek Pavičić; Saša Poldan; Marko Komorski; Valentina Vižintin; Goran Gatara</item>
      <item>Mario Romulić zastupanog po punomoćniku Goran Gatara; Saša Poldan; Irena Budek Pavičić; Valentina Vižintin; Marko Komorski</item>
      <item>Dražen Stojčić zastupanog po punomoćniku Valentina Vižintin; Saša Poldan; Marko Komorski; Goran Gatara; Irena Budek Pavičić</item>
    </derivirana_varijabla>
  </DomainObject.Predmet.StrankaListFormated>
  <DomainObject.Predmet.StrankaListFormatedOIB>
    <izvorni_sadrzaj>
      <item>ROMULIĆ društvo s ograničenom odgovornošću za usluge kreiranja ekonomske propagande i reklame, OIB 21493294786 zastupanog po punomoćniku Irena Budek Pavičić; Saša Poldan; Marko Komorski; Valentina Vižintin; Goran Gatara</item>
      <item>Mario Romulić, OIB 75395339596 zastupanog po punomoćniku Goran Gatara; Saša Poldan; Irena Budek Pavičić; Valentina Vižintin; Marko Komorski</item>
      <item>Dražen Stojčić, OIB 01941137877 zastupanog po punomoćniku Valentina Vižintin; Saša Poldan; Marko Komorski; Goran Gatara; Irena Budek Pavičić</item>
    </izvorni_sadrzaj>
    <derivirana_varijabla naziv="DomainObject.Predmet.StrankaListFormatedOIB_1">
      <item>ROMULIĆ društvo s ograničenom odgovornošću za usluge kreiranja ekonomske propagande i reklame, OIB 21493294786 zastupanog po punomoćniku Irena Budek Pavičić; Saša Poldan; Marko Komorski; Valentina Vižintin; Goran Gatara</item>
      <item>Mario Romulić, OIB 75395339596 zastupanog po punomoćniku Goran Gatara; Saša Poldan; Irena Budek Pavičić; Valentina Vižintin; Marko Komorski</item>
      <item>Dražen Stojčić, OIB 01941137877 zastupanog po punomoćniku Valentina Vižintin; Saša Poldan; Marko Komorski; Goran Gatara; Irena Budek Pavičić</item>
    </derivirana_varijabla>
  </DomainObject.Predmet.StrankaListFormatedOIB>
  <DomainObject.Predmet.StrankaListFormatedWithAdress>
    <izvorni_sadrzaj>
      <item>ROMULIĆ društvo s ograničenom odgovornošću za usluge kreiranja ekonomske propagande i reklame, Adama Reisnera 26, 31000 Osijek zastupanog po punomoćniku Irena Budek Pavičić; Saša Poldan; Marko Komorski; Valentina Vižintin; Goran Gatara</item>
      <item>Mario Romulić, Reisnerova 26, 31000 Osijek zastupanog po punomoćniku Goran Gatara; Saša Poldan; Irena Budek Pavičić; Valentina Vižintin; Marko Komorski</item>
      <item>Dražen Stojčić, Otokara Keršovanija 19 A, 31000 Osijek zastupanog po punomoćniku Valentina Vižintin; Saša Poldan; Marko Komorski; Goran Gatara; Irena Budek Pavičić</item>
    </izvorni_sadrzaj>
    <derivirana_varijabla naziv="DomainObject.Predmet.StrankaListFormatedWithAdress_1">
      <item>ROMULIĆ društvo s ograničenom odgovornošću za usluge kreiranja ekonomske propagande i reklame, Adama Reisnera 26, 31000 Osijek zastupanog po punomoćniku Irena Budek Pavičić; Saša Poldan; Marko Komorski; Valentina Vižintin; Goran Gatara</item>
      <item>Mario Romulić, Reisnerova 26, 31000 Osijek zastupanog po punomoćniku Goran Gatara; Saša Poldan; Irena Budek Pavičić; Valentina Vižintin; Marko Komorski</item>
      <item>Dražen Stojčić, Otokara Keršovanija 19 A, 31000 Osijek zastupanog po punomoćniku Valentina Vižintin; Saša Poldan; Marko Komorski; Goran Gatara; Irena Budek Pavičić</item>
    </derivirana_varijabla>
  </DomainObject.Predmet.StrankaListFormatedWithAdress>
  <DomainObject.Predmet.StrankaListFormatedWithAdressOIB>
    <izvorni_sadrzaj>
      <item>ROMULIĆ društvo s ograničenom odgovornošću za usluge kreiranja ekonomske propagande i reklame, OIB 21493294786, Adama Reisnera 26, 31000 Osijek zastupanog po punomoćniku Irena Budek Pavičić; Saša Poldan; Marko Komorski; Valentina Vižintin; Goran Gatara</item>
      <item>Mario Romulić, OIB 75395339596, Reisnerova 26, 31000 Osijek zastupanog po punomoćniku Goran Gatara; Saša Poldan; Irena Budek Pavičić; Valentina Vižintin; Marko Komorski</item>
      <item>Dražen Stojčić, OIB 01941137877, Otokara Keršovanija 19 A, 31000 Osijek zastupanog po punomoćniku Valentina Vižintin; Saša Poldan; Marko Komorski; Goran Gatara; Irena Budek Pavičić</item>
    </izvorni_sadrzaj>
    <derivirana_varijabla naziv="DomainObject.Predmet.StrankaListFormatedWithAdressOIB_1">
      <item>ROMULIĆ društvo s ograničenom odgovornošću za usluge kreiranja ekonomske propagande i reklame, OIB 21493294786, Adama Reisnera 26, 31000 Osijek zastupanog po punomoćniku Irena Budek Pavičić; Saša Poldan; Marko Komorski; Valentina Vižintin; Goran Gatara</item>
      <item>Mario Romulić, OIB 75395339596, Reisnerova 26, 31000 Osijek zastupanog po punomoćniku Goran Gatara; Saša Poldan; Irena Budek Pavičić; Valentina Vižintin; Marko Komorski</item>
      <item>Dražen Stojčić, OIB 01941137877, Otokara Keršovanija 19 A, 31000 Osijek zastupanog po punomoćniku Valentina Vižintin; Saša Poldan; Marko Komorski; Goran Gatara; Irena Budek Pavičić</item>
    </derivirana_varijabla>
  </DomainObject.Predmet.StrankaListFormatedWithAdressOIB>
  <DomainObject.Predmet.StrankaListNazivFormated>
    <izvorni_sadrzaj>
      <item>ROMULIĆ društvo s ograničenom odgovornošću za usluge kreiranja ekonomske propagande i reklame</item>
      <item>Mario Romulić</item>
      <item>Dražen Stojčić</item>
    </izvorni_sadrzaj>
    <derivirana_varijabla naziv="DomainObject.Predmet.StrankaListNazivFormated_1">
      <item>ROMULIĆ društvo s ograničenom odgovornošću za usluge kreiranja ekonomske propagande i reklame</item>
      <item>Mario Romulić</item>
      <item>Dražen Stojčić</item>
    </derivirana_varijabla>
  </DomainObject.Predmet.StrankaListNazivFormated>
  <DomainObject.Predmet.StrankaListNazivFormatedOIB>
    <izvorni_sadrzaj>
      <item>ROMULIĆ društvo s ograničenom odgovornošću za usluge kreiranja ekonomske propagande i reklame, OIB 21493294786</item>
      <item>Mario Romulić, OIB 75395339596</item>
      <item>Dražen Stojčić, OIB 01941137877</item>
    </izvorni_sadrzaj>
    <derivirana_varijabla naziv="DomainObject.Predmet.StrankaListNazivFormatedOIB_1">
      <item>ROMULIĆ društvo s ograničenom odgovornošću za usluge kreiranja ekonomske propagande i reklame, OIB 21493294786</item>
      <item>Mario Romulić, OIB 75395339596</item>
      <item>Dražen Stojčić, OIB 01941137877</item>
    </derivirana_varijabla>
  </DomainObject.Predmet.StrankaListNazivFormatedOIB>
  <DomainObject.Predmet.ProtuStrankaListFormated>
    <izvorni_sadrzaj>
      <item>Autoprometno poduzeće d.d. za prijevoz putnika i robe, ugostiteljstvo, servisne usluge i putnička agencija zastupanog po punomoćniku Igor Plavšić</item>
    </izvorni_sadrzaj>
    <derivirana_varijabla naziv="DomainObject.Predmet.ProtuStrankaListFormated_1">
      <item>Autoprometno poduzeće d.d. za prijevoz putnika i robe, ugostiteljstvo, servisne usluge i putnička agencija zastupanog po punomoćniku Igor Plavšić</item>
    </derivirana_varijabla>
  </DomainObject.Predmet.ProtuStrankaListFormated>
  <DomainObject.Predmet.ProtuStrankaListFormatedOIB>
    <izvorni_sadrzaj>
      <item>Autoprometno poduzeće d.d. za prijevoz putnika i robe, ugostiteljstvo, servisne usluge i putnička agencija, OIB 34558684527 zastupanog po punomoćniku Igor Plavšić</item>
    </izvorni_sadrzaj>
    <derivirana_varijabla naziv="DomainObject.Predmet.ProtuStrankaListFormatedOIB_1">
      <item>Autoprometno poduzeće d.d. za prijevoz putnika i robe, ugostiteljstvo, servisne usluge i putnička agencija, OIB 34558684527 zastupanog po punomoćniku Igor Plavšić</item>
    </derivirana_varijabla>
  </DomainObject.Predmet.ProtuStrankaListFormatedOIB>
  <DomainObject.Predmet.ProtuStrankaListFormatedWithAdress>
    <izvorni_sadrzaj>
      <item>Autoprometno poduzeće d.d. za prijevoz putnika i robe, ugostiteljstvo, servisne usluge i putnička agencija, Industrijska 14, 34000 Požega zastupanog po punomoćniku Igor Plavšić</item>
    </izvorni_sadrzaj>
    <derivirana_varijabla naziv="DomainObject.Predmet.ProtuStrankaListFormatedWithAdress_1">
      <item>Autoprometno poduzeće d.d. za prijevoz putnika i robe, ugostiteljstvo, servisne usluge i putnička agencija, Industrijska 14, 34000 Požega zastupanog po punomoćniku Igor Plavšić</item>
    </derivirana_varijabla>
  </DomainObject.Predmet.ProtuStrankaListFormatedWithAdress>
  <DomainObject.Predmet.ProtuStrankaListFormatedWithAdressOIB>
    <izvorni_sadrzaj>
      <item>Autoprometno poduzeće d.d. za prijevoz putnika i robe, ugostiteljstvo, servisne usluge i putnička agencija, OIB 34558684527, Industrijska 14, 34000 Požega zastupanog po punomoćniku Igor Plavšić</item>
    </izvorni_sadrzaj>
    <derivirana_varijabla naziv="DomainObject.Predmet.ProtuStrankaListFormatedWithAdressOIB_1">
      <item>Autoprometno poduzeće d.d. za prijevoz putnika i robe, ugostiteljstvo, servisne usluge i putnička agencija, OIB 34558684527, Industrijska 14, 34000 Požega zastupanog po punomoćniku Igor Plavšić</item>
    </derivirana_varijabla>
  </DomainObject.Predmet.ProtuStrankaListFormatedWithAdressOIB>
  <DomainObject.Predmet.ProtuStrankaListNazivFormated>
    <izvorni_sadrzaj>
      <item>Autoprometno poduzeće d.d. za prijevoz putnika i robe, ugostiteljstvo, servisne usluge i putnička agencija</item>
    </izvorni_sadrzaj>
    <derivirana_varijabla naziv="DomainObject.Predmet.ProtuStrankaListNazivFormated_1">
      <item>Autoprometno poduzeće d.d. za prijevoz putnika i robe, ugostiteljstvo, servisne usluge i putnička agencija</item>
    </derivirana_varijabla>
  </DomainObject.Predmet.ProtuStrankaListNazivFormated>
  <DomainObject.Predmet.ProtuStrankaListNazivFormatedOIB>
    <izvorni_sadrzaj>
      <item>Autoprometno poduzeće d.d. za prijevoz putnika i robe, ugostiteljstvo, servisne usluge i putnička agencija, OIB 34558684527</item>
    </izvorni_sadrzaj>
    <derivirana_varijabla naziv="DomainObject.Predmet.ProtuStrankaListNazivFormatedOIB_1">
      <item>Autoprometno poduzeće d.d. za prijevoz putnika i robe, ugostiteljstvo, servisne usluge i putnička agencija, OIB 34558684527</item>
    </derivirana_varijabla>
  </DomainObject.Predmet.ProtuStrankaListNazivFormatedOIB>
  <DomainObject.Predmet.OstaliListFormated>
    <izvorni_sadrzaj>
      <item>Saša Poldan punomoćnik sudionika u postupku Dražen Stojčić; ROMULIĆ društvo s ograničenom odgovornošću za usluge kreiranja ekonomske propagande i reklame; Mario Romulić</item>
      <item>Goran Gatara punomoćnik sudionika u postupku Mario Romulić; Dražen Stojčić; ROMULIĆ društvo s ograničenom odgovornošću za usluge kreiranja ekonomske propagande i reklame</item>
      <item>Valentina Vižintin punomoćnik sudionika u postupku Dražen Stojčić; ROMULIĆ društvo s ograničenom odgovornošću za usluge kreiranja ekonomske propagande i reklame; Mario Romulić</item>
      <item>Marko Komorski punomoćnik sudionika u postupku Dražen Stojčić; ROMULIĆ društvo s ograničenom odgovornošću za usluge kreiranja ekonomske propagande i reklame; Mario Romulić</item>
      <item>Irena Budek Pavičić punomoćnik sudionika u postupku ROMULIĆ društvo s ograničenom odgovornošću za usluge kreiranja ekonomske propagande i reklame; Dražen Stojčić; Mario Romulić</item>
      <item>Igor Plavšić punomoćnik sudionika u postupku Autoprometno poduzeće d.d. za prijevoz putnika i robe, ugostiteljstvo, servisne usluge i putnička agencija</item>
    </izvorni_sadrzaj>
    <derivirana_varijabla naziv="DomainObject.Predmet.OstaliListFormated_1">
      <item>Saša Poldan punomoćnik sudionika u postupku Dražen Stojčić; ROMULIĆ društvo s ograničenom odgovornošću za usluge kreiranja ekonomske propagande i reklame; Mario Romulić</item>
      <item>Goran Gatara punomoćnik sudionika u postupku Mario Romulić; Dražen Stojčić; ROMULIĆ društvo s ograničenom odgovornošću za usluge kreiranja ekonomske propagande i reklame</item>
      <item>Valentina Vižintin punomoćnik sudionika u postupku Dražen Stojčić; ROMULIĆ društvo s ograničenom odgovornošću za usluge kreiranja ekonomske propagande i reklame; Mario Romulić</item>
      <item>Marko Komorski punomoćnik sudionika u postupku Dražen Stojčić; ROMULIĆ društvo s ograničenom odgovornošću za usluge kreiranja ekonomske propagande i reklame; Mario Romulić</item>
      <item>Irena Budek Pavičić punomoćnik sudionika u postupku ROMULIĆ društvo s ograničenom odgovornošću za usluge kreiranja ekonomske propagande i reklame; Dražen Stojčić; Mario Romulić</item>
      <item>Igor Plavšić punomoćnik sudionika u postupku Autoprometno poduzeće d.d. za prijevoz putnika i robe, ugostiteljstvo, servisne usluge i putnička agencija</item>
    </derivirana_varijabla>
  </DomainObject.Predmet.OstaliListFormated>
  <DomainObject.Predmet.OstaliListFormatedOIB>
    <izvorni_sadrzaj>
      <item>Saša Poldan, OIB 03822303154 punomoćnik sudionika u postupku Dražen Stojčić; ROMULIĆ društvo s ograničenom odgovornošću za usluge kreiranja ekonomske propagande i reklame; Mario Romulić</item>
      <item>Goran Gatara punomoćnik sudionika u postupku Mario Romulić; Dražen Stojčić; ROMULIĆ društvo s ograničenom odgovornošću za usluge kreiranja ekonomske propagande i reklame</item>
      <item>Valentina Vižintin punomoćnik sudionika u postupku Dražen Stojčić; ROMULIĆ društvo s ograničenom odgovornošću za usluge kreiranja ekonomske propagande i reklame; Mario Romulić</item>
      <item>Marko Komorski punomoćnik sudionika u postupku Dražen Stojčić; ROMULIĆ društvo s ograničenom odgovornošću za usluge kreiranja ekonomske propagande i reklame; Mario Romulić</item>
      <item>Irena Budek Pavičić punomoćnik sudionika u postupku ROMULIĆ društvo s ograničenom odgovornošću za usluge kreiranja ekonomske propagande i reklame; Dražen Stojčić; Mario Romulić</item>
      <item>Igor Plavšić, OIB 26135705792 punomoćnik sudionika u postupku Autoprometno poduzeće d.d. za prijevoz putnika i robe, ugostiteljstvo, servisne usluge i putnička agencija</item>
    </izvorni_sadrzaj>
    <derivirana_varijabla naziv="DomainObject.Predmet.OstaliListFormatedOIB_1">
      <item>Saša Poldan, OIB 03822303154 punomoćnik sudionika u postupku Dražen Stojčić; ROMULIĆ društvo s ograničenom odgovornošću za usluge kreiranja ekonomske propagande i reklame; Mario Romulić</item>
      <item>Goran Gatara punomoćnik sudionika u postupku Mario Romulić; Dražen Stojčić; ROMULIĆ društvo s ograničenom odgovornošću za usluge kreiranja ekonomske propagande i reklame</item>
      <item>Valentina Vižintin punomoćnik sudionika u postupku Dražen Stojčić; ROMULIĆ društvo s ograničenom odgovornošću za usluge kreiranja ekonomske propagande i reklame; Mario Romulić</item>
      <item>Marko Komorski punomoćnik sudionika u postupku Dražen Stojčić; ROMULIĆ društvo s ograničenom odgovornošću za usluge kreiranja ekonomske propagande i reklame; Mario Romulić</item>
      <item>Irena Budek Pavičić punomoćnik sudionika u postupku ROMULIĆ društvo s ograničenom odgovornošću za usluge kreiranja ekonomske propagande i reklame; Dražen Stojčić; Mario Romulić</item>
      <item>Igor Plavšić, OIB 26135705792 punomoćnik sudionika u postupku Autoprometno poduzeće d.d. za prijevoz putnika i robe, ugostiteljstvo, servisne usluge i putnička agencija</item>
    </derivirana_varijabla>
  </DomainObject.Predmet.OstaliListFormatedOIB>
  <DomainObject.Predmet.OstaliListFormatedWithAdress>
    <izvorni_sadrzaj>
      <item>Saša Poldan, Jadranski trg 4, 51000 Rijeka punomoćnik sudionika u postupku Dražen Stojčić; ROMULIĆ društvo s ograničenom odgovornošću za usluge kreiranja ekonomske propagande i reklame; Mario Romulić</item>
      <item>Goran Gatara, Jadranski trg 4, 51000 Rijeka punomoćnik sudionika u postupku Mario Romulić; Dražen Stojčić; ROMULIĆ društvo s ograničenom odgovornošću za usluge kreiranja ekonomske propagande i reklame</item>
      <item>Valentina Vižintin, Jadranski trg 4, 51000 Rijeka punomoćnik sudionika u postupku Dražen Stojčić; ROMULIĆ društvo s ograničenom odgovornošću za usluge kreiranja ekonomske propagande i reklame; Mario Romulić</item>
      <item>Marko Komorski, Jadranski trg 4/II, 51000 Rijeka punomoćnik sudionika u postupku Dražen Stojčić; ROMULIĆ društvo s ograničenom odgovornošću za usluge kreiranja ekonomske propagande i reklame; Mario Romulić</item>
      <item>Irena Budek Pavičić, Jadranski trg 4/II, 51000 Rijeka punomoćnik sudionika u postupku ROMULIĆ društvo s ograničenom odgovornošću za usluge kreiranja ekonomske propagande i reklame; Dražen Stojčić; Mario Romulić</item>
      <item>Igor Plavšić, Nazorova 1, 32100 Vinkovci punomoćnik sudionika u postupku Autoprometno poduzeće d.d. za prijevoz putnika i robe, ugostiteljstvo, servisne usluge i putnička agencija</item>
    </izvorni_sadrzaj>
    <derivirana_varijabla naziv="DomainObject.Predmet.OstaliListFormatedWithAdress_1">
      <item>Saša Poldan, Jadranski trg 4, 51000 Rijeka punomoćnik sudionika u postupku Dražen Stojčić; ROMULIĆ društvo s ograničenom odgovornošću za usluge kreiranja ekonomske propagande i reklame; Mario Romulić</item>
      <item>Goran Gatara, Jadranski trg 4, 51000 Rijeka punomoćnik sudionika u postupku Mario Romulić; Dražen Stojčić; ROMULIĆ društvo s ograničenom odgovornošću za usluge kreiranja ekonomske propagande i reklame</item>
      <item>Valentina Vižintin, Jadranski trg 4, 51000 Rijeka punomoćnik sudionika u postupku Dražen Stojčić; ROMULIĆ društvo s ograničenom odgovornošću za usluge kreiranja ekonomske propagande i reklame; Mario Romulić</item>
      <item>Marko Komorski, Jadranski trg 4/II, 51000 Rijeka punomoćnik sudionika u postupku Dražen Stojčić; ROMULIĆ društvo s ograničenom odgovornošću za usluge kreiranja ekonomske propagande i reklame; Mario Romulić</item>
      <item>Irena Budek Pavičić, Jadranski trg 4/II, 51000 Rijeka punomoćnik sudionika u postupku ROMULIĆ društvo s ograničenom odgovornošću za usluge kreiranja ekonomske propagande i reklame; Dražen Stojčić; Mario Romulić</item>
      <item>Igor Plavšić, Nazorova 1, 32100 Vinkovci punomoćnik sudionika u postupku Autoprometno poduzeće d.d. za prijevoz putnika i robe, ugostiteljstvo, servisne usluge i putnička agencija</item>
    </derivirana_varijabla>
  </DomainObject.Predmet.OstaliListFormatedWithAdress>
  <DomainObject.Predmet.OstaliListFormatedWithAdressOIB>
    <izvorni_sadrzaj>
      <item>Saša Poldan, OIB 03822303154, Jadranski trg 4, 51000 Rijeka punomoćnik sudionika u postupku Dražen Stojčić; ROMULIĆ društvo s ograničenom odgovornošću za usluge kreiranja ekonomske propagande i reklame; Mario Romulić</item>
      <item>Goran Gatara, Jadranski trg 4, 51000 Rijeka punomoćnik sudionika u postupku Mario Romulić; Dražen Stojčić; ROMULIĆ društvo s ograničenom odgovornošću za usluge kreiranja ekonomske propagande i reklame</item>
      <item>Valentina Vižintin, Jadranski trg 4, 51000 Rijeka punomoćnik sudionika u postupku Dražen Stojčić; ROMULIĆ društvo s ograničenom odgovornošću za usluge kreiranja ekonomske propagande i reklame; Mario Romulić</item>
      <item>Marko Komorski, Jadranski trg 4/II, 51000 Rijeka punomoćnik sudionika u postupku Dražen Stojčić; ROMULIĆ društvo s ograničenom odgovornošću za usluge kreiranja ekonomske propagande i reklame; Mario Romulić</item>
      <item>Irena Budek Pavičić, Jadranski trg 4/II, 51000 Rijeka punomoćnik sudionika u postupku ROMULIĆ društvo s ograničenom odgovornošću za usluge kreiranja ekonomske propagande i reklame; Dražen Stojčić; Mario Romulić</item>
      <item>Igor Plavšić, OIB 26135705792, Nazorova 1, 32100 Vinkovci punomoćnik sudionika u postupku Autoprometno poduzeće d.d. za prijevoz putnika i robe, ugostiteljstvo, servisne usluge i putnička agencija</item>
    </izvorni_sadrzaj>
    <derivirana_varijabla naziv="DomainObject.Predmet.OstaliListFormatedWithAdressOIB_1">
      <item>Saša Poldan, OIB 03822303154, Jadranski trg 4, 51000 Rijeka punomoćnik sudionika u postupku Dražen Stojčić; ROMULIĆ društvo s ograničenom odgovornošću za usluge kreiranja ekonomske propagande i reklame; Mario Romulić</item>
      <item>Goran Gatara, Jadranski trg 4, 51000 Rijeka punomoćnik sudionika u postupku Mario Romulić; Dražen Stojčić; ROMULIĆ društvo s ograničenom odgovornošću za usluge kreiranja ekonomske propagande i reklame</item>
      <item>Valentina Vižintin, Jadranski trg 4, 51000 Rijeka punomoćnik sudionika u postupku Dražen Stojčić; ROMULIĆ društvo s ograničenom odgovornošću za usluge kreiranja ekonomske propagande i reklame; Mario Romulić</item>
      <item>Marko Komorski, Jadranski trg 4/II, 51000 Rijeka punomoćnik sudionika u postupku Dražen Stojčić; ROMULIĆ društvo s ograničenom odgovornošću za usluge kreiranja ekonomske propagande i reklame; Mario Romulić</item>
      <item>Irena Budek Pavičić, Jadranski trg 4/II, 51000 Rijeka punomoćnik sudionika u postupku ROMULIĆ društvo s ograničenom odgovornošću za usluge kreiranja ekonomske propagande i reklame; Dražen Stojčić; Mario Romulić</item>
      <item>Igor Plavšić, OIB 26135705792, Nazorova 1, 32100 Vinkovci punomoćnik sudionika u postupku Autoprometno poduzeće d.d. za prijevoz putnika i robe, ugostiteljstvo, servisne usluge i putnička agencija</item>
    </derivirana_varijabla>
  </DomainObject.Predmet.OstaliListFormatedWithAdressOIB>
  <DomainObject.Predmet.OstaliListNazivFormated>
    <izvorni_sadrzaj>
      <item>Saša Poldan</item>
      <item>Goran Gatara</item>
      <item>Valentina Vižintin</item>
      <item>Marko Komorski</item>
      <item>Irena Budek Pavičić</item>
      <item>Igor Plavšić</item>
    </izvorni_sadrzaj>
    <derivirana_varijabla naziv="DomainObject.Predmet.OstaliListNazivFormated_1">
      <item>Saša Poldan</item>
      <item>Goran Gatara</item>
      <item>Valentina Vižintin</item>
      <item>Marko Komorski</item>
      <item>Irena Budek Pavičić</item>
      <item>Igor Plavšić</item>
    </derivirana_varijabla>
  </DomainObject.Predmet.OstaliListNazivFormated>
  <DomainObject.Predmet.OstaliListNazivFormatedOIB>
    <izvorni_sadrzaj>
      <item>Saša Poldan, OIB 03822303154</item>
      <item>Goran Gatara</item>
      <item>Valentina Vižintin</item>
      <item>Marko Komorski</item>
      <item>Irena Budek Pavičić</item>
      <item>Igor Plavšić, OIB 26135705792</item>
    </izvorni_sadrzaj>
    <derivirana_varijabla naziv="DomainObject.Predmet.OstaliListNazivFormatedOIB_1">
      <item>Saša Poldan, OIB 03822303154</item>
      <item>Goran Gatara</item>
      <item>Valentina Vižintin</item>
      <item>Marko Komorski</item>
      <item>Irena Budek Pavičić</item>
      <item>Igor Plavšić, OIB 26135705792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svibnja 2017.</izvorni_sadrzaj>
    <derivirana_varijabla naziv="DomainObject.Datum_1">8. svibnja 2017.</derivirana_varijabla>
  </DomainObject.Datum>
  <DomainObject.PoslovniBrojDokumenta>
    <izvorni_sadrzaj>P-72/2017-7</izvorni_sadrzaj>
    <derivirana_varijabla naziv="DomainObject.PoslovniBrojDokumenta_1">P-72/2017-7</derivirana_varijabla>
  </DomainObject.PoslovniBrojDokumenta>
  <DomainObject.Predmet.StrankaIDrugi>
    <izvorni_sadrzaj>ROMULIĆ društvo s ograničenom odgovornošću za usluge kreiranja ekonomske propagande i reklame i dr.</izvorni_sadrzaj>
    <derivirana_varijabla naziv="DomainObject.Predmet.StrankaIDrugi_1">ROMULIĆ društvo s ograničenom odgovornošću za usluge kreiranja ekonomske propagande i reklame i dr.</derivirana_varijabla>
  </DomainObject.Predmet.StrankaIDrugi>
  <DomainObject.Predmet.ProtustrankaIDrugi>
    <izvorni_sadrzaj>Autoprometno poduzeće d.d. za prijevoz putnika i robe, ugostiteljstvo, servisne usluge i putnička agencija</izvorni_sadrzaj>
    <derivirana_varijabla naziv="DomainObject.Predmet.ProtustrankaIDrugi_1">Autoprometno poduzeće d.d. za prijevoz putnika i robe, ugostiteljstvo, servisne usluge i putnička agencija</derivirana_varijabla>
  </DomainObject.Predmet.ProtustrankaIDrugi>
  <DomainObject.Predmet.StrankaIDrugiAdressOIB>
    <izvorni_sadrzaj>ROMULIĆ društvo s ograničenom odgovornošću za usluge kreiranja ekonomske propagande i reklame, OIB 21493294786, Adama Reisnera 26, 31000 Osijek i dr.</izvorni_sadrzaj>
    <derivirana_varijabla naziv="DomainObject.Predmet.StrankaIDrugiAdressOIB_1">ROMULIĆ društvo s ograničenom odgovornošću za usluge kreiranja ekonomske propagande i reklame, OIB 21493294786, Adama Reisnera 26, 31000 Osijek i dr.</derivirana_varijabla>
  </DomainObject.Predmet.StrankaIDrugiAdressOIB>
  <DomainObject.Predmet.ProtustrankaIDrugiAdressOIB>
    <izvorni_sadrzaj>Autoprometno poduzeće d.d. za prijevoz putnika i robe, ugostiteljstvo, servisne usluge i putnička agencija, OIB 34558684527, Industrijska 14, 34000 Požega</izvorni_sadrzaj>
    <derivirana_varijabla naziv="DomainObject.Predmet.ProtustrankaIDrugiAdressOIB_1">Autoprometno poduzeće d.d. za prijevoz putnika i robe, ugostiteljstvo, servisne usluge i putnička agencija, OIB 34558684527, Industrijska 14, 34000 Požega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ROMULIĆ društvo s ograničenom odgovornošću za usluge kreiranja ekonomske propagande i reklame</item>
      <item>Mario Romulić</item>
      <item>Dražen Stojčić</item>
      <item>Autoprometno poduzeće d.d. za prijevoz putnika i robe, ugostiteljstvo, servisne usluge i putnička agencija</item>
      <item>Saša Poldan</item>
      <item>Goran Gatara</item>
      <item>Valentina Vižintin</item>
      <item>Marko Komorski</item>
      <item>Irena Budek Pavičić</item>
      <item>Igor Plavšić</item>
    </izvorni_sadrzaj>
    <derivirana_varijabla naziv="DomainObject.Predmet.SudioniciListNaziv_1">
      <item>ROMULIĆ društvo s ograničenom odgovornošću za usluge kreiranja ekonomske propagande i reklame</item>
      <item>Mario Romulić</item>
      <item>Dražen Stojčić</item>
      <item>Autoprometno poduzeće d.d. za prijevoz putnika i robe, ugostiteljstvo, servisne usluge i putnička agencija</item>
      <item>Saša Poldan</item>
      <item>Goran Gatara</item>
      <item>Valentina Vižintin</item>
      <item>Marko Komorski</item>
      <item>Irena Budek Pavičić</item>
      <item>Igor Plavšić</item>
    </derivirana_varijabla>
  </DomainObject.Predmet.SudioniciListNaziv>
  <DomainObject.Predmet.SudioniciListAdressOIB>
    <izvorni_sadrzaj>
      <item>ROMULIĆ društvo s ograničenom odgovornošću za usluge kreiranja ekonomske propagande i reklame, OIB 21493294786, Adama Reisnera 26,31000 Osijek</item>
      <item>Mario Romulić, OIB 75395339596, Reisnerova 26,31000 Osijek</item>
      <item>Dražen Stojčić, OIB 01941137877, Otokara Keršovanija 19 A,31000 Osijek</item>
      <item>Autoprometno poduzeće d.d. za prijevoz putnika i robe, ugostiteljstvo, servisne usluge i putnička agencija, OIB 34558684527, Industrijska 14,34000 Požega</item>
      <item>Saša Poldan, OIB 03822303154, Jadranski trg 4,51000 Rijeka</item>
      <item>Goran Gatara, Jadranski trg 4,51000 Rijeka</item>
      <item>Valentina Vižintin, Jadranski trg 4,51000 Rijeka</item>
      <item>Marko Komorski, Jadranski trg 4/II,51000 Rijeka</item>
      <item>Irena Budek Pavičić, Jadranski trg 4/II,51000 Rijeka</item>
      <item>Igor Plavšić, OIB 26135705792, Nazorova 1,32100 Vinkovci</item>
    </izvorni_sadrzaj>
    <derivirana_varijabla naziv="DomainObject.Predmet.SudioniciListAdressOIB_1">
      <item>ROMULIĆ društvo s ograničenom odgovornošću za usluge kreiranja ekonomske propagande i reklame, OIB 21493294786, Adama Reisnera 26,31000 Osijek</item>
      <item>Mario Romulić, OIB 75395339596, Reisnerova 26,31000 Osijek</item>
      <item>Dražen Stojčić, OIB 01941137877, Otokara Keršovanija 19 A,31000 Osijek</item>
      <item>Autoprometno poduzeće d.d. za prijevoz putnika i robe, ugostiteljstvo, servisne usluge i putnička agencija, OIB 34558684527, Industrijska 14,34000 Požega</item>
      <item>Saša Poldan, OIB 03822303154, Jadranski trg 4,51000 Rijeka</item>
      <item>Goran Gatara, Jadranski trg 4,51000 Rijeka</item>
      <item>Valentina Vižintin, Jadranski trg 4,51000 Rijeka</item>
      <item>Marko Komorski, Jadranski trg 4/II,51000 Rijeka</item>
      <item>Irena Budek Pavičić, Jadranski trg 4/II,51000 Rijeka</item>
      <item>Igor Plavšić, OIB 26135705792, Nazorova 1,32100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21493294786</item>
      <item>, OIB 75395339596</item>
      <item>, OIB 01941137877</item>
      <item>, OIB 34558684527</item>
      <item>, OIB 03822303154</item>
      <item>, OIB null</item>
      <item>, OIB null</item>
      <item>, OIB null</item>
      <item>, OIB null</item>
      <item>, OIB 26135705792</item>
    </izvorni_sadrzaj>
    <derivirana_varijabla naziv="DomainObject.Predmet.SudioniciListNazivOIB_1">
      <item>, OIB 21493294786</item>
      <item>, OIB 75395339596</item>
      <item>, OIB 01941137877</item>
      <item>, OIB 34558684527</item>
      <item>, OIB 03822303154</item>
      <item>, OIB null</item>
      <item>, OIB null</item>
      <item>, OIB null</item>
      <item>, OIB null</item>
      <item>, OIB 26135705792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F29C1CA-7976-432F-B5C8-5F9E5619430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239</properties:Words>
  <properties:Characters>1250</properties:Characters>
  <properties:Lines>10</properties:Lines>
  <properties:Paragraphs>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2018-05-18T10:07:00Z</dcterms:created>
  <dc:creator>korisnik</dc:creator>
  <cp:lastModifiedBy>Snježana Andrijanić</cp:lastModifiedBy>
  <cp:lastPrinted>2018-05-18T10:07:00Z</cp:lastPrinted>
  <dcterms:modified xmlns:xsi="http://www.w3.org/2001/XMLSchema-instance" xsi:type="dcterms:W3CDTF">2018-05-18T10:07:00Z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P-72/2017-7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