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b145" w14:paraId="f3bb145"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E840D1">
        <w:t>3016</w:t>
      </w:r>
      <w:r w:rsidR="00993073">
        <w:t>/16-</w:t>
      </w:r>
      <w:r w:rsidR="00E840D1">
        <w:t>13</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EE307C" w:rsidP="00EE307C" w:rsidR="00EE307C" w:rsidRPr="005D7F74">
      <w:pPr>
        <w:ind w:firstLine="708"/>
        <w:jc w:val="both"/>
      </w:pPr>
      <w:r w:rsidRPr="005D7F74">
        <w:t xml:space="preserve">Trgovački sud u Zagrebu, po sucu Nikolini Dorić Hadžisejdić, </w:t>
      </w:r>
      <w:r w:rsidRPr="005D7F74">
        <w:rPr>
          <w:lang w:val="pt-BR"/>
        </w:rPr>
        <w:t>u stečajnom predmetu u povodu prijedloga predlagatelja</w:t>
      </w:r>
      <w:r w:rsidRPr="005D7F74">
        <w:t xml:space="preserve"> </w:t>
      </w:r>
      <w:r w:rsidRPr="005D7F74">
        <w:rPr>
          <w:lang w:val="pt-BR"/>
        </w:rPr>
        <w:t xml:space="preserve">FINANCIJSKA AGENCIJA, RC Zagreb, </w:t>
      </w:r>
      <w:r w:rsidRPr="005D7F74">
        <w:t>Podružnica Zagreb, Trg svibanjskih žrtava 1995., 1, OIB: 85821130368,</w:t>
      </w:r>
      <w:r w:rsidRPr="005D7F74">
        <w:rPr>
          <w:lang w:val="pt-BR"/>
        </w:rPr>
        <w:t xml:space="preserve"> za otvaranje stečajnog postupka nad dužnikom </w:t>
      </w:r>
      <w:r w:rsidR="00E840D1">
        <w:rPr>
          <w:lang w:val="pt-BR"/>
        </w:rPr>
        <w:t>ADMIAN PROMET d.o.o. za proizvodnju, trgovinu i ugostiteljstvo, OIB: 54167632166, Zagreb, Kneza Branimira 155</w:t>
      </w:r>
      <w:r w:rsidRPr="00056B4C">
        <w:rPr>
          <w:lang w:val="pt-BR"/>
        </w:rPr>
        <w:t xml:space="preserve">, </w:t>
      </w:r>
      <w:r w:rsidR="00056B4C" w:rsidRPr="00056B4C">
        <w:rPr>
          <w:lang w:val="pt-BR"/>
        </w:rPr>
        <w:t>1</w:t>
      </w:r>
      <w:r w:rsidR="00AB2073" w:rsidRPr="00056B4C">
        <w:rPr>
          <w:lang w:val="pt-BR"/>
        </w:rPr>
        <w:t xml:space="preserve">. </w:t>
      </w:r>
      <w:r w:rsidR="00056B4C" w:rsidRPr="00056B4C">
        <w:rPr>
          <w:lang w:val="pt-BR"/>
        </w:rPr>
        <w:t>veljače</w:t>
      </w:r>
      <w:r w:rsidRPr="00056B4C">
        <w:rPr>
          <w:lang w:val="pt-BR"/>
        </w:rPr>
        <w:t xml:space="preserve"> 201</w:t>
      </w:r>
      <w:r w:rsidR="00AB2073" w:rsidRPr="00056B4C">
        <w:rPr>
          <w:lang w:val="pt-BR"/>
        </w:rPr>
        <w:t>8</w:t>
      </w:r>
      <w:r w:rsidRPr="00056B4C">
        <w:t>.,</w:t>
      </w:r>
    </w:p>
    <w:p w:rsidRDefault="00BB1111" w:rsidP="00843BBB" w:rsidR="00BB1111"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056B4C">
      <w:pPr>
        <w:ind w:firstLine="708"/>
        <w:jc w:val="both"/>
      </w:pPr>
      <w:r w:rsidRPr="00A93839">
        <w:t xml:space="preserve">I. Otvara se stečajni postupak nad dužnikom </w:t>
      </w:r>
      <w:r w:rsidR="00E840D1">
        <w:rPr>
          <w:lang w:val="pt-BR"/>
        </w:rPr>
        <w:t>ADMIAN PROMET d.o.o. za proizvodnju, trgovinu i ugostiteljstvo, OIB: 54167632166, Zagreb, Kneza Branimira 155</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w:t>
      </w:r>
      <w:r w:rsidRPr="00731B12">
        <w:t xml:space="preserve">suda u </w:t>
      </w:r>
      <w:r w:rsidRPr="00B4704A">
        <w:t xml:space="preserve">Zagrebu </w:t>
      </w:r>
      <w:r w:rsidR="00056B4C" w:rsidRPr="00056B4C">
        <w:t>1</w:t>
      </w:r>
      <w:r w:rsidR="00AB2073" w:rsidRPr="00056B4C">
        <w:t xml:space="preserve">. </w:t>
      </w:r>
      <w:r w:rsidR="00056B4C" w:rsidRPr="00056B4C">
        <w:t>veljače</w:t>
      </w:r>
      <w:r w:rsidRPr="00056B4C">
        <w:rPr>
          <w:lang w:val="pt-BR"/>
        </w:rPr>
        <w:t xml:space="preserve"> 201</w:t>
      </w:r>
      <w:r w:rsidR="00AB2073" w:rsidRPr="00056B4C">
        <w:rPr>
          <w:lang w:val="pt-BR"/>
        </w:rPr>
        <w:t>8</w:t>
      </w:r>
      <w:r w:rsidRPr="00056B4C">
        <w:t xml:space="preserve">. u </w:t>
      </w:r>
      <w:r w:rsidR="00056B4C" w:rsidRPr="00056B4C">
        <w:t>9</w:t>
      </w:r>
      <w:r w:rsidR="00C70ACC" w:rsidRPr="00056B4C">
        <w:t>.</w:t>
      </w:r>
      <w:r w:rsidR="00056B4C" w:rsidRPr="00056B4C">
        <w:t>0</w:t>
      </w:r>
      <w:r w:rsidR="00DC7C75" w:rsidRPr="00056B4C">
        <w:t>0</w:t>
      </w:r>
      <w:r w:rsidRPr="00056B4C">
        <w:t xml:space="preserve"> sati.</w:t>
      </w:r>
    </w:p>
    <w:p w:rsidRDefault="00A93839" w:rsidP="00056B4C" w:rsidR="00A93839" w:rsidRPr="00B4704A">
      <w:pPr>
        <w:ind w:firstLine="708"/>
        <w:jc w:val="both"/>
      </w:pPr>
      <w:r w:rsidRPr="00DC7C75">
        <w:t xml:space="preserve">II. Za stečajnog upravitelja imenuje </w:t>
      </w:r>
      <w:r w:rsidRPr="00B4704A">
        <w:t xml:space="preserve">se </w:t>
      </w:r>
      <w:r w:rsidR="00056B4C">
        <w:t>Ante Dragičević, OIB: 74126068971, Zagreb, Zadarska 77</w:t>
      </w:r>
      <w:r w:rsidR="00E9061C" w:rsidRPr="00B4704A">
        <w:t>.</w:t>
      </w:r>
    </w:p>
    <w:p w:rsidRDefault="00A93839" w:rsidP="00BE5665" w:rsidR="00A93839" w:rsidRPr="00A93839">
      <w:pPr>
        <w:ind w:firstLine="708"/>
        <w:jc w:val="both"/>
      </w:pPr>
      <w:r w:rsidRPr="00A93839">
        <w:t xml:space="preserve">III. Zaključuje se stečajni postupak nad dužnikom </w:t>
      </w:r>
      <w:r w:rsidR="00E840D1">
        <w:rPr>
          <w:lang w:val="pt-BR"/>
        </w:rPr>
        <w:t>ADMIAN PROMET d.o.o. za proizvodnju, trgovinu i ugostiteljstvo, OIB: 54167632166, Zagreb, Kneza Branimira 155</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EE307C" w:rsidP="00EE307C" w:rsidR="00EE307C" w:rsidRPr="005D7F74">
      <w:pPr>
        <w:pStyle w:val="Tijeloteksta"/>
        <w:ind w:firstLine="708"/>
        <w:rPr>
          <w:lang w:val="pt-BR"/>
        </w:rPr>
      </w:pPr>
      <w:r w:rsidRPr="005D7F74">
        <w:t xml:space="preserve">Financijska agencija, Regionalni centar Zagreb, podnijela je ovom sudu prijedlog za otvaranje stečajnog postupka nad </w:t>
      </w:r>
      <w:r w:rsidR="002A7425">
        <w:t xml:space="preserve">dužnikom </w:t>
      </w:r>
      <w:r w:rsidR="00E840D1">
        <w:rPr>
          <w:lang w:val="pt-BR"/>
        </w:rPr>
        <w:t>ADMIAN PROMET d.o.o. za proizvodnju, trgovinu i ugostiteljstvo, OIB: 54167632166, Zagreb, Kneza Branimira 155</w:t>
      </w:r>
      <w:r w:rsidRPr="005D7F74">
        <w:rPr>
          <w:lang w:val="pt-BR"/>
        </w:rPr>
        <w:t xml:space="preserve">, na temelju članka 444. stavka 2. </w:t>
      </w:r>
      <w:r w:rsidRPr="005D7F74">
        <w:t xml:space="preserve">Stečajnog zakona („Narodne novine“ broj 71/15, dalje: SZ). </w:t>
      </w:r>
    </w:p>
    <w:p w:rsidRDefault="00E840D1" w:rsidP="00E840D1" w:rsidR="00E840D1">
      <w:pPr>
        <w:ind w:firstLine="708"/>
        <w:jc w:val="both"/>
      </w:pPr>
      <w:r>
        <w:t xml:space="preserve">Financijska agencija, kao predlagatelj, navela je u prijedlogu za otvaranje stečajnog postupka kako dužnik na dan 1. rujna 2015. u Očevidniku redoslijeda osnova za plaćanje ima evidentirane neizvršene osnove za plaćanje u neprekinutom razdoblju od 1385 dana, u ukupnom iznosu od 99.992,21 kn, kao i da dužnik ima 1 zaposlenog. S obzirom na to da predlagatelj vodi Očevidnik redoslijeda osnova za plaćanje, sud je prihvatio  predlagateljeve </w:t>
      </w:r>
      <w:r>
        <w:lastRenderedPageBreak/>
        <w:t xml:space="preserve">tvrdnje o neprekinutom razdoblju evidentiranih neizvršenih osnova za plaćanje koji su zavedeni u Očevidniku  redoslijeda osnova za plaćanje. </w:t>
      </w:r>
    </w:p>
    <w:p w:rsidRDefault="009E71EA" w:rsidP="00E264BD" w:rsidR="009E71EA" w:rsidRPr="00E264BD">
      <w:pPr>
        <w:ind w:firstLine="708"/>
        <w:jc w:val="both"/>
      </w:pPr>
      <w:r w:rsidRPr="00070D63">
        <w:rPr>
          <w:lang w:val="en-GB"/>
        </w:rPr>
        <w:t xml:space="preserve"> </w:t>
      </w:r>
      <w:r w:rsidR="00E264B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840D1" w:rsidP="00E840D1" w:rsidR="00E840D1">
      <w:pPr>
        <w:ind w:firstLine="708"/>
        <w:jc w:val="both"/>
      </w:pPr>
      <w:r w:rsidRPr="003F73D1">
        <w:t xml:space="preserve">U </w:t>
      </w:r>
      <w:r>
        <w:t xml:space="preserve">spisu je zaprimljen podnesak zastupnice po zakonu dužnika od 16. lipnja 2017.(list 16 spisa) iz </w:t>
      </w:r>
      <w:r w:rsidRPr="003F73D1">
        <w:t>kojeg proizlazi da</w:t>
      </w:r>
      <w:r>
        <w:t xml:space="preserve"> </w:t>
      </w:r>
      <w:r w:rsidRPr="00290008">
        <w:t>dužnik nema nikakve nekretnine, pokretnine ili bilo kakvu drugu imovinu u svom vlasništvu niti ima bilo kakvih novčanih sredstava na računima</w:t>
      </w:r>
      <w:r>
        <w:t xml:space="preserve">. </w:t>
      </w:r>
    </w:p>
    <w:p w:rsidRDefault="00E840D1" w:rsidP="00E840D1" w:rsidR="00E840D1">
      <w:pPr>
        <w:ind w:firstLine="708"/>
        <w:jc w:val="both"/>
      </w:pPr>
      <w:r>
        <w:t xml:space="preserve">Na ročištu </w:t>
      </w:r>
      <w:r w:rsidRPr="00E91FB3">
        <w:t>radi očitovanja o prijedlogu za otvaranje stečajnog postupka</w:t>
      </w:r>
      <w:r>
        <w:t xml:space="preserve"> održanom 6. rujna 2017. zastupnica po zakonu dužnika je izjavila da se ne protivi prijedlogu da se nad dužnikom otvori stečaj te je navela da  ostaje kod navoda iz podneska od 16. lipnja 2017. </w:t>
      </w:r>
    </w:p>
    <w:p w:rsidRDefault="00E840D1" w:rsidP="00E840D1" w:rsidR="00E840D1" w:rsidRPr="00184012">
      <w:pPr>
        <w:ind w:firstLine="708"/>
        <w:jc w:val="both"/>
      </w:pPr>
      <w:r w:rsidRPr="00E91FB3">
        <w:t>Utvrđuje se da spisu prileži ispis podataka iz Zajedničkog informacijskog sustava zemljišnih knjiga i katastra (list 20  spisa) iz kojeg proizlazi da dužnik nije vlasnik nekretnina.</w:t>
      </w:r>
      <w:r>
        <w:t xml:space="preserve"> </w:t>
      </w:r>
    </w:p>
    <w:p w:rsidRDefault="00E840D1" w:rsidP="00E840D1" w:rsidR="00E840D1">
      <w:pPr>
        <w:pStyle w:val="Tijeloteksta"/>
        <w:ind w:firstLine="708"/>
      </w:pPr>
      <w:r>
        <w:t xml:space="preserve">Uvidom u dopis FINE od </w:t>
      </w:r>
      <w:r w:rsidRPr="00E91FB3">
        <w:t xml:space="preserve">18. svibnja 2017. (list 7 spisa) </w:t>
      </w:r>
      <w:r>
        <w:t xml:space="preserve">utvrđeno je da je </w:t>
      </w:r>
      <w:r w:rsidRPr="00E91FB3">
        <w:t>dužnik na dan 15. svibnja 2017. u Očevidniku redoslijeda osnova za plaćanje imao neizvršene osnove za plaćanje u neprekinutom razdoblju od 2007 dana u ukupnom iznosu od 108.470,14 kn.</w:t>
      </w:r>
    </w:p>
    <w:p w:rsidRDefault="0011082B" w:rsidP="00AB2073" w:rsidR="0011082B">
      <w:pPr>
        <w:ind w:firstLine="708"/>
        <w:jc w:val="both"/>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E840D1">
        <w:t>28</w:t>
      </w:r>
      <w:r w:rsidR="00993073" w:rsidRPr="00993073">
        <w:t xml:space="preserve">. </w:t>
      </w:r>
      <w:r w:rsidR="00AB2073">
        <w:t>rujna</w:t>
      </w:r>
      <w:r w:rsidR="0011082B">
        <w:t xml:space="preserv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F5064E">
        <w:t>3</w:t>
      </w:r>
      <w:r w:rsidRPr="00A93839">
        <w:t>.000,00 kn za pokriće troškova prethodnog i stečajnog postupka</w:t>
      </w:r>
      <w:r>
        <w:t xml:space="preserve">. Navedeno rješenje objavljeno je na mrežnoj stranici e-oglasna ploča Trgovačkog suda u Zagrebu </w:t>
      </w:r>
      <w:r w:rsidR="00FB5A5C">
        <w:t>29</w:t>
      </w:r>
      <w:r w:rsidR="00B458B9">
        <w:t xml:space="preserve">. </w:t>
      </w:r>
      <w:r w:rsidR="00052E0A">
        <w:t>rujna</w:t>
      </w:r>
      <w:r w:rsidR="0011082B">
        <w:t xml:space="preserve"> 2017</w:t>
      </w:r>
      <w:r w:rsidRPr="00993073">
        <w:t xml:space="preserve">. </w:t>
      </w:r>
      <w:r w:rsidRPr="003A7D16">
        <w:t xml:space="preserve">Vjerovnici nisu predujmili iznos od </w:t>
      </w:r>
      <w:r w:rsidRPr="00993073">
        <w:t>2</w:t>
      </w:r>
      <w:r w:rsidR="00F5064E">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160B56" w:rsidP="00160B56" w:rsidR="00160B56">
      <w:pPr>
        <w:ind w:firstLine="708"/>
        <w:jc w:val="both"/>
      </w:pPr>
      <w:r w:rsidRPr="003A7D16">
        <w:t>Imajući u vidu navode zastupnika po zakonu dužnika, koji je rješenjem upozoren na pravne posljedice davanja netočnih ili nepot</w:t>
      </w:r>
      <w:r>
        <w:t xml:space="preserve">punih podataka, obavijesti, izvješća, izjava ili popisa </w:t>
      </w:r>
      <w:r w:rsidR="00F5064E">
        <w:t xml:space="preserve">i </w:t>
      </w:r>
      <w:r w:rsidR="00052E0A">
        <w:t>podatke iz Zajedničkog informacijskog</w:t>
      </w:r>
      <w:r w:rsidR="00052E0A" w:rsidRPr="0065182A">
        <w:t xml:space="preserve"> sustav</w:t>
      </w:r>
      <w:r w:rsidR="00052E0A">
        <w:t>a</w:t>
      </w:r>
      <w:r w:rsidR="00FB5A5C">
        <w:t xml:space="preserve"> zemljišnih knjiga</w:t>
      </w:r>
      <w:r w:rsidR="00F5064E" w:rsidRPr="00E80BAC">
        <w:t xml:space="preserve">, </w:t>
      </w:r>
      <w:r w:rsidRPr="00E80BAC">
        <w:t>da d</w:t>
      </w:r>
      <w:r w:rsidRPr="003A7D16">
        <w:t xml:space="preserve">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w:t>
      </w:r>
      <w:r w:rsidR="00F5064E">
        <w:t xml:space="preserve">ka </w:t>
      </w:r>
      <w:r w:rsidRPr="006A7E02">
        <w:t>II. rješenja).</w:t>
      </w:r>
    </w:p>
    <w:p w:rsidRDefault="00DC7C75" w:rsidP="00061A00" w:rsidR="00DC7C75">
      <w:pPr>
        <w:ind w:firstLine="708"/>
        <w:jc w:val="both"/>
      </w:pPr>
    </w:p>
    <w:p w:rsidRDefault="00363447" w:rsidP="00363447" w:rsidR="00C12410" w:rsidRPr="00056B4C">
      <w:pPr>
        <w:jc w:val="center"/>
      </w:pPr>
      <w:r w:rsidRPr="00372077">
        <w:t xml:space="preserve">U </w:t>
      </w:r>
      <w:r w:rsidR="00C12410" w:rsidRPr="00056B4C">
        <w:t>Zagreb</w:t>
      </w:r>
      <w:r w:rsidR="00CA4E71" w:rsidRPr="00056B4C">
        <w:t xml:space="preserve">u </w:t>
      </w:r>
      <w:r w:rsidR="00056B4C" w:rsidRPr="00056B4C">
        <w:t>1</w:t>
      </w:r>
      <w:r w:rsidR="00AB2073" w:rsidRPr="00056B4C">
        <w:t xml:space="preserve">. </w:t>
      </w:r>
      <w:r w:rsidR="00056B4C" w:rsidRPr="00056B4C">
        <w:t>veljače</w:t>
      </w:r>
      <w:r w:rsidR="00B6336F" w:rsidRPr="00056B4C">
        <w:t xml:space="preserve"> </w:t>
      </w:r>
      <w:r w:rsidR="00AB2073" w:rsidRPr="00056B4C">
        <w:t>2018</w:t>
      </w:r>
      <w:r w:rsidR="00C12410" w:rsidRPr="00056B4C">
        <w:t>.</w:t>
      </w:r>
    </w:p>
    <w:p w:rsidRDefault="00C12410" w:rsidP="00C12410" w:rsidR="00C12410" w:rsidRPr="00E264BD">
      <w:pPr>
        <w:rPr>
          <w:color w:val="FF0000"/>
        </w:rPr>
      </w:pPr>
    </w:p>
    <w:p w:rsidRDefault="00C12410" w:rsidP="00363447" w:rsidR="00C12410" w:rsidRPr="003A7D16">
      <w:pPr>
        <w:jc w:val="right"/>
      </w:pPr>
      <w:r w:rsidRPr="003A7D16">
        <w:t>Sudac:</w:t>
      </w:r>
    </w:p>
    <w:p w:rsidRDefault="00205451" w:rsidP="00C6375B" w:rsidR="00DC7C75">
      <w:pPr>
        <w:jc w:val="right"/>
      </w:pPr>
      <w:r>
        <w:t>Nikolina Dorić Hadžisejdić</w:t>
      </w:r>
      <w:r w:rsidR="0011744B">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11744B" w:rsidP="007B64C7" w:rsidR="0011744B">
      <w:pPr>
        <w:ind w:firstLine="708" w:left="3540"/>
        <w:jc w:val="right"/>
      </w:pPr>
      <w:r>
        <w:t>Za točnost otpravka-ovlašteni službenik:</w:t>
      </w:r>
    </w:p>
    <w:p w:rsidRDefault="0011744B" w:rsidP="007B64C7" w:rsidR="0011744B">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3D5" w:rsidP="00B15477" w:rsidR="00C923D5">
      <w:r>
        <w:separator/>
      </w:r>
    </w:p>
  </w:endnote>
  <w:endnote w:id="0" w:type="continuationSeparator">
    <w:p w:rsidRDefault="00C923D5" w:rsidP="00B15477" w:rsidR="00C9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3D5" w:rsidP="00B15477" w:rsidR="00C923D5">
      <w:r>
        <w:separator/>
      </w:r>
    </w:p>
  </w:footnote>
  <w:footnote w:id="0" w:type="continuationSeparator">
    <w:p w:rsidRDefault="00C923D5" w:rsidP="00B15477" w:rsidR="00C9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11744B">
          <w:rPr>
            <w:noProof/>
          </w:rPr>
          <w:t>3</w:t>
        </w:r>
        <w:r>
          <w:fldChar w:fldCharType="end"/>
        </w:r>
        <w:r w:rsidR="00C70ACC">
          <w:tab/>
        </w:r>
        <w:r w:rsidR="009B6435">
          <w:t>89</w:t>
        </w:r>
        <w:r w:rsidR="00C70ACC">
          <w:t>. St-</w:t>
        </w:r>
        <w:r w:rsidR="00E840D1">
          <w:t>3016</w:t>
        </w:r>
        <w:r w:rsidR="00D12E99">
          <w:t>/</w:t>
        </w:r>
        <w:r w:rsidR="00993073">
          <w:t>16</w:t>
        </w:r>
        <w:r w:rsidR="006A7E02">
          <w:t>-</w:t>
        </w:r>
        <w:r w:rsidR="00E840D1">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2E0A"/>
    <w:rsid w:val="00053309"/>
    <w:rsid w:val="00056B4C"/>
    <w:rsid w:val="00061A00"/>
    <w:rsid w:val="0011082B"/>
    <w:rsid w:val="0011744B"/>
    <w:rsid w:val="00144607"/>
    <w:rsid w:val="00154D5E"/>
    <w:rsid w:val="00160B56"/>
    <w:rsid w:val="001933E2"/>
    <w:rsid w:val="001D0B43"/>
    <w:rsid w:val="00205451"/>
    <w:rsid w:val="00210903"/>
    <w:rsid w:val="0023149C"/>
    <w:rsid w:val="00290380"/>
    <w:rsid w:val="002A7425"/>
    <w:rsid w:val="002B4737"/>
    <w:rsid w:val="002C25CA"/>
    <w:rsid w:val="002C4A5F"/>
    <w:rsid w:val="002E0229"/>
    <w:rsid w:val="00326147"/>
    <w:rsid w:val="00347CA4"/>
    <w:rsid w:val="003506E4"/>
    <w:rsid w:val="00350F72"/>
    <w:rsid w:val="00363447"/>
    <w:rsid w:val="00372077"/>
    <w:rsid w:val="0038259F"/>
    <w:rsid w:val="00392E4D"/>
    <w:rsid w:val="003A3CB0"/>
    <w:rsid w:val="003A7D16"/>
    <w:rsid w:val="003E7BA5"/>
    <w:rsid w:val="00410190"/>
    <w:rsid w:val="00413C3F"/>
    <w:rsid w:val="00416485"/>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33D2"/>
    <w:rsid w:val="005F5F63"/>
    <w:rsid w:val="00603A21"/>
    <w:rsid w:val="00631593"/>
    <w:rsid w:val="00645B73"/>
    <w:rsid w:val="00693D34"/>
    <w:rsid w:val="006A7E02"/>
    <w:rsid w:val="006F05DF"/>
    <w:rsid w:val="0070027B"/>
    <w:rsid w:val="00731B12"/>
    <w:rsid w:val="007859F3"/>
    <w:rsid w:val="007A5396"/>
    <w:rsid w:val="007A570C"/>
    <w:rsid w:val="007C030D"/>
    <w:rsid w:val="007E349A"/>
    <w:rsid w:val="00830ADC"/>
    <w:rsid w:val="00843BBB"/>
    <w:rsid w:val="0086652B"/>
    <w:rsid w:val="008A1754"/>
    <w:rsid w:val="008B7F8C"/>
    <w:rsid w:val="008E4EF5"/>
    <w:rsid w:val="008E59F9"/>
    <w:rsid w:val="008F6699"/>
    <w:rsid w:val="008F76E8"/>
    <w:rsid w:val="009050DC"/>
    <w:rsid w:val="0093392E"/>
    <w:rsid w:val="00934FAE"/>
    <w:rsid w:val="0095290B"/>
    <w:rsid w:val="00971BF0"/>
    <w:rsid w:val="00975210"/>
    <w:rsid w:val="00992EBE"/>
    <w:rsid w:val="00993073"/>
    <w:rsid w:val="009A6EFC"/>
    <w:rsid w:val="009A779F"/>
    <w:rsid w:val="009B52EA"/>
    <w:rsid w:val="009B6435"/>
    <w:rsid w:val="009B7AB6"/>
    <w:rsid w:val="009C6B90"/>
    <w:rsid w:val="009D1342"/>
    <w:rsid w:val="009E4E4C"/>
    <w:rsid w:val="009E71EA"/>
    <w:rsid w:val="00A1560F"/>
    <w:rsid w:val="00A17C2C"/>
    <w:rsid w:val="00A93839"/>
    <w:rsid w:val="00AB2073"/>
    <w:rsid w:val="00AD1CFD"/>
    <w:rsid w:val="00AE30AB"/>
    <w:rsid w:val="00B15477"/>
    <w:rsid w:val="00B1687B"/>
    <w:rsid w:val="00B2337F"/>
    <w:rsid w:val="00B458B9"/>
    <w:rsid w:val="00B4704A"/>
    <w:rsid w:val="00B47357"/>
    <w:rsid w:val="00B6336F"/>
    <w:rsid w:val="00B6403F"/>
    <w:rsid w:val="00B8024A"/>
    <w:rsid w:val="00B8114B"/>
    <w:rsid w:val="00B83F80"/>
    <w:rsid w:val="00BB1111"/>
    <w:rsid w:val="00BB5147"/>
    <w:rsid w:val="00BD17D3"/>
    <w:rsid w:val="00BE5665"/>
    <w:rsid w:val="00C01214"/>
    <w:rsid w:val="00C12410"/>
    <w:rsid w:val="00C12C33"/>
    <w:rsid w:val="00C47008"/>
    <w:rsid w:val="00C6375B"/>
    <w:rsid w:val="00C70ACC"/>
    <w:rsid w:val="00C755A1"/>
    <w:rsid w:val="00C923D5"/>
    <w:rsid w:val="00C9698B"/>
    <w:rsid w:val="00CA4E71"/>
    <w:rsid w:val="00CC6A3E"/>
    <w:rsid w:val="00CE7E27"/>
    <w:rsid w:val="00D12E99"/>
    <w:rsid w:val="00D31B48"/>
    <w:rsid w:val="00D42E0E"/>
    <w:rsid w:val="00D85CC6"/>
    <w:rsid w:val="00DC268C"/>
    <w:rsid w:val="00DC7C75"/>
    <w:rsid w:val="00E23F79"/>
    <w:rsid w:val="00E264BD"/>
    <w:rsid w:val="00E303E5"/>
    <w:rsid w:val="00E46026"/>
    <w:rsid w:val="00E67E76"/>
    <w:rsid w:val="00E80BAC"/>
    <w:rsid w:val="00E840D1"/>
    <w:rsid w:val="00E9061C"/>
    <w:rsid w:val="00EB51F8"/>
    <w:rsid w:val="00ED0205"/>
    <w:rsid w:val="00EE307C"/>
    <w:rsid w:val="00F018A0"/>
    <w:rsid w:val="00F24636"/>
    <w:rsid w:val="00F43BFE"/>
    <w:rsid w:val="00F5064E"/>
    <w:rsid w:val="00F51E11"/>
    <w:rsid w:val="00F61CF3"/>
    <w:rsid w:val="00FB51A5"/>
    <w:rsid w:val="00FB5A5C"/>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1744B"/>
    <w:rPr>
      <w:color w:val="808080"/>
      <w:bdr w:space="0" w:sz="0" w:color="auto" w:val="none"/>
      <w:shd w:fill="auto" w:color="auto" w:val="clear"/>
    </w:rPr>
  </w:style>
  <w:style w:customStyle="true" w:styleId="eSPISCCParagraphDefaultFont" w:type="character">
    <w:name w:val="eSPIS_CC_Paragraph Default Font"/>
    <w:basedOn w:val="Zadanifontodlomka"/>
    <w:rsid w:val="001174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44B"/>
    <w:rPr>
      <w:bdr w:space="0" w:sz="0" w:color="auto" w:val="none"/>
      <w:shd w:fill="FFFFCC" w:color="auto" w:val="clear"/>
      <w:lang w:val="hr-HR"/>
    </w:rPr>
  </w:style>
  <w:style w:customStyle="true" w:styleId="PozadinaSvijetloCrvena" w:type="character">
    <w:name w:val="Pozadina_SvijetloCrvena"/>
    <w:basedOn w:val="eSPISCCParagraphDefaultFont"/>
    <w:rsid w:val="001174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4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1744B"/>
    <w:rPr>
      <w:color w:val="808080"/>
      <w:bdr w:color="auto" w:space="0" w:sz="0" w:val="none"/>
      <w:shd w:color="auto" w:fill="auto" w:val="clear"/>
    </w:rPr>
  </w:style>
  <w:style w:customStyle="1" w:styleId="eSPISCCParagraphDefaultFont" w:type="character">
    <w:name w:val="eSPIS_CC_Paragraph Default Font"/>
    <w:basedOn w:val="Zadanifontodlomka"/>
    <w:rsid w:val="001174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44B"/>
    <w:rPr>
      <w:bdr w:color="auto" w:space="0" w:sz="0" w:val="none"/>
      <w:shd w:color="auto" w:fill="FFFFCC" w:val="clear"/>
      <w:lang w:val="hr-HR"/>
    </w:rPr>
  </w:style>
  <w:style w:customStyle="1" w:styleId="PozadinaSvijetloCrvena" w:type="character">
    <w:name w:val="Pozadina_SvijetloCrvena"/>
    <w:basedOn w:val="eSPISCCParagraphDefaultFont"/>
    <w:rsid w:val="001174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4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3016</izvorni_sadrzaj>
    <derivirana_varijabla naziv="DomainObject.Predmet.Broj_1">3016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St-3016/2016</izvorni_sadrzaj>
    <derivirana_varijabla naziv="DomainObject.Predmet.OznakaBroj_1">St-3016/2016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ADMIAN PROMET d. o. o. zastupanog po punomoćniku Tonina Mihajlović</izvorni_sadrzaj>
    <derivirana_varijabla naziv="DomainObject.Predmet.ProtustrankaFormated_1">  ADMIAN PROMET d. o. o. zastupanog po punomoćniku Tonina Mihajlović</derivirana_varijabla>
  </DomainObject.Predmet.ProtustrankaFormated>
  <DomainObject.Predmet.ProtustrankaFormatedOIB>
    <izvorni_sadrzaj>  ADMIAN PROMET d. o. o., OIB 54167632166 zastupanog po punomoćniku Tonina Mihajlović</izvorni_sadrzaj>
    <derivirana_varijabla naziv="DomainObject.Predmet.ProtustrankaFormatedOIB_1">  ADMIAN PROMET d. o. o., OIB 54167632166 zastupanog po punomoćniku Tonina Mihajlović</derivirana_varijabla>
  </DomainObject.Predmet.ProtustrankaFormatedOIB>
  <DomainObject.Predmet.ProtustrankaFormatedWithAdress>
    <izvorni_sadrzaj> ADMIAN PROMET d. o. o., Kneza Branimira 155, 10000 Zagreb zastupanog po punomoćniku Tonina Mihajlović</izvorni_sadrzaj>
    <derivirana_varijabla naziv="DomainObject.Predmet.ProtustrankaFormatedWithAdress_1"> ADMIAN PROMET d. o. o., Kneza Branimira 155, 10000 Zagreb zastupanog po punomoćniku Tonina Mihajlović</derivirana_varijabla>
  </DomainObject.Predmet.ProtustrankaFormatedWithAdress>
  <DomainObject.Predmet.ProtustrankaFormatedWithAdressOIB>
    <izvorni_sadrzaj> ADMIAN PROMET d. o. o., OIB 54167632166, Kneza Branimira 155, 10000 Zagreb zastupanog po punomoćniku Tonina Mihajlović</izvorni_sadrzaj>
    <derivirana_varijabla naziv="DomainObject.Predmet.ProtustrankaFormatedWithAdressOIB_1"> ADMIAN PROMET d. o. o., OIB 54167632166, Kneza Branimira 155, 10000 Zagreb zastupanog po punomoćniku Tonina Mihajlović</derivirana_varijabla>
  </DomainObject.Predmet.ProtustrankaFormatedWithAdressOIB>
  <DomainObject.Predmet.ProtustrankaWithAdress>
    <izvorni_sadrzaj>ADMIAN PROMET d. o. o. Kneza Branimira 155, 10000 Zagreb</izvorni_sadrzaj>
    <derivirana_varijabla naziv="DomainObject.Predmet.ProtustrankaWithAdress_1">ADMIAN PROMET d. o. o. Kneza Branimira 155, 10000 Zagreb</derivirana_varijabla>
  </DomainObject.Predmet.ProtustrankaWithAdress>
  <DomainObject.Predmet.ProtustrankaWithAdressOIB>
    <izvorni_sadrzaj>ADMIAN PROMET d. o. o., OIB 54167632166, Kneza Branimira 155, 10000 Zagreb</izvorni_sadrzaj>
    <derivirana_varijabla naziv="DomainObject.Predmet.ProtustrankaWithAdressOIB_1">ADMIAN PROMET d. o. o., OIB 54167632166, Kneza Branimira 155, 10000 Zagreb</derivirana_varijabla>
  </DomainObject.Predmet.ProtustrankaWithAdressOIB>
  <DomainObject.Predmet.ProtustrankaNazivFormated>
    <izvorni_sadrzaj>ADMIAN PROMET d. o. o.</izvorni_sadrzaj>
    <derivirana_varijabla naziv="DomainObject.Predmet.ProtustrankaNazivFormated_1">ADMIAN PROMET d. o. o.</derivirana_varijabla>
  </DomainObject.Predmet.ProtustrankaNazivFormated>
  <DomainObject.Predmet.ProtustrankaNazivFormatedOIB>
    <izvorni_sadrzaj>ADMIAN PROMET d. o. o., OIB 54167632166</izvorni_sadrzaj>
    <derivirana_varijabla naziv="DomainObject.Predmet.ProtustrankaNazivFormatedOIB_1">ADMIAN PROMET d. o. o., OIB 54167632166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Tonina Mihajlović; VJEROVNICI</izvorni_sadrzaj>
    <derivirana_varijabla naziv="DomainObject.Predmet.StrankaFormated_1">  FINA Regionalni centar Zagreb; Tonina Mihajlović; VJEROVNICI</derivirana_varijabla>
  </DomainObject.Predmet.StrankaFormated>
  <DomainObject.Predmet.StrankaFormatedOIB>
    <izvorni_sadrzaj>  FINA Regionalni centar Zagreb, OIB 85821130368; Tonina Mihajlović, OIB 97741449643; VJEROVNICI</izvorni_sadrzaj>
    <derivirana_varijabla naziv="DomainObject.Predmet.StrankaFormatedOIB_1">  FINA Regionalni centar Zagreb, OIB 85821130368; Tonina Mihajlović, OIB 97741449643; VJEROVNICI</derivirana_varijabla>
  </DomainObject.Predmet.StrankaFormatedOIB>
  <DomainObject.Predmet.StrankaFormatedWithAdress>
    <izvorni_sadrzaj> FINA Regionalni centar Zagreb, Trg svibanjskih žrtava 1995. br. 1, 10000 Zagreb; Tonina Mihajlović, Kneza Branimira 155, 10000 Zagreb; VJEROVNICI</izvorni_sadrzaj>
    <derivirana_varijabla naziv="DomainObject.Predmet.StrankaFormatedWithAdress_1"> FINA Regionalni centar Zagreb, Trg svibanjskih žrtava 1995. br. 1, 10000 Zagreb; Tonina Mihajlović, Kneza Branimira 155, 10000 Zagreb; VJEROVNICI</derivirana_varijabla>
  </DomainObject.Predmet.StrankaFormatedWithAdress>
  <DomainObject.Predmet.StrankaFormatedWithAdressOIB>
    <izvorni_sadrzaj> FINA Regionalni centar Zagreb, OIB 85821130368, Trg svibanjskih žrtava 1995. br. 1, 10000 Zagreb; Tonina Mihajlović, OIB 97741449643, Kneza Branimira 155, 10000 Zagreb; VJEROVNICI</izvorni_sadrzaj>
    <derivirana_varijabla naziv="DomainObject.Predmet.StrankaFormatedWithAdressOIB_1"> FINA Regionalni centar Zagreb, OIB 85821130368, Trg svibanjskih žrtava 1995. br. 1, 10000 Zagreb; Tonina Mihajlović, OIB 97741449643, Kneza Branimira 155, 10000 Zagreb; VJEROVNICI</derivirana_varijabla>
  </DomainObject.Predmet.StrankaFormatedWithAdressOIB>
  <DomainObject.Predmet.StrankaWithAdress>
    <izvorni_sadrzaj>FINA Regionalni centar Zagreb Trg svibanjskih žrtava 1995. br. 1,10000 Zagreb,Tonina Mihajlović Kneza Branimira 155,10000 Zagreb,VJEROVNICI </izvorni_sadrzaj>
    <derivirana_varijabla naziv="DomainObject.Predmet.StrankaWithAdress_1">FINA Regionalni centar Zagreb Trg svibanjskih žrtava 1995. br. 1,10000 Zagreb,Tonina Mihajlović Kneza Branimira 155,10000 Zagreb,VJEROVNICI </derivirana_varijabla>
  </DomainObject.Predmet.StrankaWithAdress>
  <DomainObject.Predmet.StrankaWithAdressOIB>
    <izvorni_sadrzaj>FINA Regionalni centar Zagreb, OIB 85821130368, Trg svibanjskih žrtava 1995. br. 1,10000 Zagreb,Tonina Mihajlović, OIB 97741449643, Kneza Branimira 155,10000 Zagreb,VJEROVNICI</izvorni_sadrzaj>
    <derivirana_varijabla naziv="DomainObject.Predmet.StrankaWithAdressOIB_1">FINA Regionalni centar Zagreb, OIB 85821130368, Trg svibanjskih žrtava 1995. br. 1,10000 Zagreb,Tonina Mihajlović, OIB 97741449643, Kneza Branimira 155,10000 Zagreb,VJEROVNICI</derivirana_varijabla>
  </DomainObject.Predmet.StrankaWithAdressOIB>
  <DomainObject.Predmet.StrankaNazivFormated>
    <izvorni_sadrzaj>FINA Regionalni centar Zagreb,Tonina Mihajlović,VJEROVNICI</izvorni_sadrzaj>
    <derivirana_varijabla naziv="DomainObject.Predmet.StrankaNazivFormated_1">FINA Regionalni centar Zagreb,Tonina Mihajlović,VJEROVNICI</derivirana_varijabla>
  </DomainObject.Predmet.StrankaNazivFormated>
  <DomainObject.Predmet.StrankaNazivFormatedOIB>
    <izvorni_sadrzaj>FINA Regionalni centar Zagreb, OIB 85821130368,Tonina Mihajlović, OIB 97741449643,VJEROVNICI</izvorni_sadrzaj>
    <derivirana_varijabla naziv="DomainObject.Predmet.StrankaNazivFormatedOIB_1">FINA Regionalni centar Zagreb, OIB 85821130368,Tonina Mihajlović, OIB 97741449643,VJEROVNICI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Tonina Mihajlović</item>
      <item>VJEROVNICI</item>
    </izvorni_sadrzaj>
    <derivirana_varijabla naziv="DomainObject.Predmet.StrankaListFormated_1">
      <item>FINA Regionalni centar Zagreb</item>
      <item>Tonina Mihajlović</item>
      <item>VJEROVNICI</item>
    </derivirana_varijabla>
  </DomainObject.Predmet.StrankaListFormated>
  <DomainObject.Predmet.StrankaListFormatedOIB>
    <izvorni_sadrzaj>
      <item>FINA Regionalni centar Zagreb, OIB 85821130368</item>
      <item>Tonina Mihajlović, OIB 97741449643</item>
      <item>VJEROVNICI</item>
    </izvorni_sadrzaj>
    <derivirana_varijabla naziv="DomainObject.Predmet.StrankaListFormatedOIB_1">
      <item>FINA Regionalni centar Zagreb, OIB 85821130368</item>
      <item>Tonina Mihajlović, OIB 97741449643</item>
      <item>VJEROVNICI</item>
    </derivirana_varijabla>
  </DomainObject.Predmet.StrankaListFormatedOIB>
  <DomainObject.Predmet.StrankaListFormatedWithAdress>
    <izvorni_sadrzaj>
      <item>FINA Regionalni centar Zagreb, Trg svibanjskih žrtava 1995. br. 1, 10000 Zagreb</item>
      <item>Tonina Mihajlović, Kneza Branimira 155, 10000 Zagreb</item>
      <item>VJEROVNICI</item>
    </izvorni_sadrzaj>
    <derivirana_varijabla naziv="DomainObject.Predmet.StrankaListFormatedWithAdress_1">
      <item>FINA Regionalni centar Zagreb, Trg svibanjskih žrtava 1995. br. 1, 10000 Zagreb</item>
      <item>Tonina Mihajlović, Kneza Branimira 155,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Tonina Mihajlović, OIB 97741449643, Kneza Branimira 155, 10000 Zagreb</item>
      <item>VJEROVNICI</item>
    </izvorni_sadrzaj>
    <derivirana_varijabla naziv="DomainObject.Predmet.StrankaListFormatedWithAdressOIB_1">
      <item>FINA Regionalni centar Zagreb, OIB 85821130368, Trg svibanjskih žrtava 1995. br. 1, 10000 Zagreb</item>
      <item>Tonina Mihajlović, OIB 97741449643, Kneza Branimira 155, 10000 Zagreb</item>
      <item>VJEROVNICI</item>
    </derivirana_varijabla>
  </DomainObject.Predmet.StrankaListFormatedWithAdressOIB>
  <DomainObject.Predmet.StrankaListNazivFormated>
    <izvorni_sadrzaj>
      <item>FINA Regionalni centar Zagreb</item>
      <item>Tonina Mihajlović</item>
      <item>VJEROVNICI</item>
    </izvorni_sadrzaj>
    <derivirana_varijabla naziv="DomainObject.Predmet.StrankaListNazivFormated_1">
      <item>FINA Regionalni centar Zagreb</item>
      <item>Tonina Mihajlović</item>
      <item>VJEROVNICI</item>
    </derivirana_varijabla>
  </DomainObject.Predmet.StrankaListNazivFormated>
  <DomainObject.Predmet.StrankaListNazivFormatedOIB>
    <izvorni_sadrzaj>
      <item>FINA Regionalni centar Zagreb, OIB 85821130368</item>
      <item>Tonina Mihajlović, OIB 97741449643</item>
      <item>VJEROVNICI</item>
    </izvorni_sadrzaj>
    <derivirana_varijabla naziv="DomainObject.Predmet.StrankaListNazivFormatedOIB_1">
      <item>FINA Regionalni centar Zagreb, OIB 85821130368</item>
      <item>Tonina Mihajlović, OIB 97741449643</item>
      <item>VJEROVNICI</item>
    </derivirana_varijabla>
  </DomainObject.Predmet.StrankaListNazivFormatedOIB>
  <DomainObject.Predmet.ProtuStrankaListFormated>
    <izvorni_sadrzaj>
      <item>ADMIAN PROMET d. o. o. zastupanog po punomoćniku Tonina Mihajlović</item>
    </izvorni_sadrzaj>
    <derivirana_varijabla naziv="DomainObject.Predmet.ProtuStrankaListFormated_1">
      <item>ADMIAN PROMET d. o. o. zastupanog po punomoćniku Tonina Mihajlović</item>
    </derivirana_varijabla>
  </DomainObject.Predmet.ProtuStrankaListFormated>
  <DomainObject.Predmet.ProtuStrankaListFormatedOIB>
    <izvorni_sadrzaj>
      <item>ADMIAN PROMET d. o. o., OIB 54167632166 zastupanog po punomoćniku Tonina Mihajlović</item>
    </izvorni_sadrzaj>
    <derivirana_varijabla naziv="DomainObject.Predmet.ProtuStrankaListFormatedOIB_1">
      <item>ADMIAN PROMET d. o. o., OIB 54167632166 zastupanog po punomoćniku Tonina Mihajlović</item>
    </derivirana_varijabla>
  </DomainObject.Predmet.ProtuStrankaListFormatedOIB>
  <DomainObject.Predmet.ProtuStrankaListFormatedWithAdress>
    <izvorni_sadrzaj>
      <item>ADMIAN PROMET d. o. o., Kneza Branimira 155, 10000 Zagreb zastupanog po punomoćniku Tonina Mihajlović</item>
    </izvorni_sadrzaj>
    <derivirana_varijabla naziv="DomainObject.Predmet.ProtuStrankaListFormatedWithAdress_1">
      <item>ADMIAN PROMET d. o. o., Kneza Branimira 155, 10000 Zagreb zastupanog po punomoćniku Tonina Mihajlović</item>
    </derivirana_varijabla>
  </DomainObject.Predmet.ProtuStrankaListFormatedWithAdress>
  <DomainObject.Predmet.ProtuStrankaListFormatedWithAdressOIB>
    <izvorni_sadrzaj>
      <item>ADMIAN PROMET d. o. o., OIB 54167632166, Kneza Branimira 155, 10000 Zagreb zastupanog po punomoćniku Tonina Mihajlović</item>
    </izvorni_sadrzaj>
    <derivirana_varijabla naziv="DomainObject.Predmet.ProtuStrankaListFormatedWithAdressOIB_1">
      <item>ADMIAN PROMET d. o. o., OIB 54167632166, Kneza Branimira 155, 10000 Zagreb zastupanog po punomoćniku Tonina Mihajlović</item>
    </derivirana_varijabla>
  </DomainObject.Predmet.ProtuStrankaListFormatedWithAdressOIB>
  <DomainObject.Predmet.ProtuStrankaListNazivFormated>
    <izvorni_sadrzaj>
      <item>ADMIAN PROMET d. o. o.</item>
    </izvorni_sadrzaj>
    <derivirana_varijabla naziv="DomainObject.Predmet.ProtuStrankaListNazivFormated_1">
      <item>ADMIAN PROMET d. o. o.</item>
    </derivirana_varijabla>
  </DomainObject.Predmet.ProtuStrankaListNazivFormated>
  <DomainObject.Predmet.ProtuStrankaListNazivFormatedOIB>
    <izvorni_sadrzaj>
      <item>ADMIAN PROMET d. o. o., OIB 54167632166</item>
    </izvorni_sadrzaj>
    <derivirana_varijabla naziv="DomainObject.Predmet.ProtuStrankaListNazivFormatedOIB_1">
      <item>ADMIAN PROMET d. o. o., OIB 54167632166</item>
    </derivirana_varijabla>
  </DomainObject.Predmet.ProtuStrankaListNazivFormatedOIB>
  <DomainObject.Predmet.OstaliListFormated>
    <izvorni_sadrzaj>
      <item>Tonina Mihajlović punomoćnik sudionika u postupku ADMIAN PROMET d. o. o.</item>
    </izvorni_sadrzaj>
    <derivirana_varijabla naziv="DomainObject.Predmet.OstaliListFormated_1">
      <item>Tonina Mihajlović punomoćnik sudionika u postupku ADMIAN PROMET d. o. o.</item>
    </derivirana_varijabla>
  </DomainObject.Predmet.OstaliListFormated>
  <DomainObject.Predmet.OstaliListFormatedOIB>
    <izvorni_sadrzaj>
      <item>Tonina Mihajlović, OIB 97741449643 punomoćnik sudionika u postupku ADMIAN PROMET d. o. o.</item>
    </izvorni_sadrzaj>
    <derivirana_varijabla naziv="DomainObject.Predmet.OstaliListFormatedOIB_1">
      <item>Tonina Mihajlović, OIB 97741449643 punomoćnik sudionika u postupku ADMIAN PROMET d. o. o.</item>
    </derivirana_varijabla>
  </DomainObject.Predmet.OstaliListFormatedOIB>
  <DomainObject.Predmet.OstaliListFormatedWithAdress>
    <izvorni_sadrzaj>
      <item>Tonina Mihajlović, Kneza Branimira 155, 10000 Zagreb punomoćnik sudionika u postupku ADMIAN PROMET d. o. o.</item>
    </izvorni_sadrzaj>
    <derivirana_varijabla naziv="DomainObject.Predmet.OstaliListFormatedWithAdress_1">
      <item>Tonina Mihajlović, Kneza Branimira 155, 10000 Zagreb punomoćnik sudionika u postupku ADMIAN PROMET d. o. o.</item>
    </derivirana_varijabla>
  </DomainObject.Predmet.OstaliListFormatedWithAdress>
  <DomainObject.Predmet.OstaliListFormatedWithAdressOIB>
    <izvorni_sadrzaj>
      <item>Tonina Mihajlović, OIB 97741449643, Kneza Branimira 155, 10000 Zagreb punomoćnik sudionika u postupku ADMIAN PROMET d. o. o.</item>
    </izvorni_sadrzaj>
    <derivirana_varijabla naziv="DomainObject.Predmet.OstaliListFormatedWithAdressOIB_1">
      <item>Tonina Mihajlović, OIB 97741449643, Kneza Branimira 155, 10000 Zagreb punomoćnik sudionika u postupku ADMIAN PROMET d. o. o.</item>
    </derivirana_varijabla>
  </DomainObject.Predmet.OstaliListFormatedWithAdressOIB>
  <DomainObject.Predmet.OstaliListNazivFormated>
    <izvorni_sadrzaj>
      <item>Tonina Mihajlović</item>
    </izvorni_sadrzaj>
    <derivirana_varijabla naziv="DomainObject.Predmet.OstaliListNazivFormated_1">
      <item>Tonina Mihajlović</item>
    </derivirana_varijabla>
  </DomainObject.Predmet.OstaliListNazivFormated>
  <DomainObject.Predmet.OstaliListNazivFormatedOIB>
    <izvorni_sadrzaj>
      <item>Tonina Mihajlović, OIB 97741449643</item>
    </izvorni_sadrzaj>
    <derivirana_varijabla naziv="DomainObject.Predmet.OstaliListNazivFormatedOIB_1">
      <item>Tonina Mihajlović, OIB 97741449643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ADMIAN PROMET d. o. o.</izvorni_sadrzaj>
    <derivirana_varijabla naziv="DomainObject.Predmet.ProtustrankaIDrugi_1">ADMIAN PROMET d. o. 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ADMIAN PROMET d. o. o., OIB 54167632166, Kneza Branimira 155, 10000 Zagreb</izvorni_sadrzaj>
    <derivirana_varijabla naziv="DomainObject.Predmet.ProtustrankaIDrugiAdressOIB_1">ADMIAN PROMET d. o. o., OIB 54167632166, Kneza Branimira 155,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ADMIAN PROMET d. o. o.</item>
      <item>Tonina Mihajlović</item>
      <item>Tonina Mihajlović</item>
      <item>VJEROVNICI</item>
    </izvorni_sadrzaj>
    <derivirana_varijabla naziv="DomainObject.Predmet.SudioniciListNaziv_1">
      <item>FINA Regionalni centar Zagreb</item>
      <item>ADMIAN PROMET d. o. o.</item>
      <item>Tonina Mihajlović</item>
      <item>Tonina Mihajlović</item>
      <item>VJEROVNICI</item>
    </derivirana_varijabla>
  </DomainObject.Predmet.SudioniciListNaziv>
  <DomainObject.Predmet.SudioniciListAdressOIB>
    <izvorni_sadrzaj>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item>VJEROVNICI</item>
    </izvorni_sadrzaj>
    <derivirana_varijabla naziv="DomainObject.Predmet.SudioniciListAdressOIB_1">
      <item>FINA Regionalni centar Zagreb, OIB 85821130368, Trg svibanjskih žrtava 1995. br. 1,10000 Zagreb</item>
      <item>ADMIAN PROMET d. o. o., OIB 54167632166, Kneza Branimira 155,10000 Zagreb</item>
      <item>Tonina Mihajlović, OIB 97741449643, Kneza Branimira 155,10000 Zagreb</item>
      <item>Tonina Mihajlović, OIB 97741449643, Kneza Branimira 155,10000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54167632166</item>
      <item>, OIB 97741449643</item>
      <item>, OIB 97741449643</item>
      <item>, OIB null</item>
    </izvorni_sadrzaj>
    <derivirana_varijabla naziv="DomainObject.Predmet.SudioniciListNazivOIB_1">
      <item>, OIB 85821130368</item>
      <item>, OIB 54167632166</item>
      <item>, OIB 97741449643</item>
      <item>, OIB 97741449643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3E7838-4AF2-47D9-A1BB-154FBED550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5337</properties:Characters>
  <properties:Lines>105</properties:Lines>
  <properties:Paragraphs>33</properties:Paragraphs>
  <properties:TotalTime>615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2018-02-01T07:31:00Z</cp:lastPrinted>
  <dcterms:modified xmlns:xsi="http://www.w3.org/2001/XMLSchema-instance" xsi:type="dcterms:W3CDTF">2018-02-01T07:31:00Z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