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cea7" w14:paraId="dd7cea7" w:rsidRDefault="00EB6560" w:rsidP="00EB6560" w:rsidR="00EB6560" w:rsidRPr="0085266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52668">
        <w:rPr>
          <w:rFonts w:hAnsi="Times New Roman" w:ascii="Times New Roman"/>
          <w:snapToGrid/>
          <w:szCs w:val="24"/>
          <w:lang w:eastAsia="hr-HR" w:val="hr-HR"/>
        </w:rPr>
        <w:t xml:space="preserve">                    </w:t>
      </w:r>
      <w:r w:rsidR="00605652" w:rsidRPr="00852668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EB6560" w:rsidP="00EB6560" w:rsidR="00EB6560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EB6560" w:rsidP="00EB6560" w:rsidR="00EB6560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TRGOVAČKI SUD U VARAŽDINU</w:t>
      </w:r>
    </w:p>
    <w:p w:rsidRDefault="00EB6560" w:rsidP="00EB6560" w:rsidR="00EB6560" w:rsidRPr="00852668">
      <w:pPr>
        <w:rPr>
          <w:rFonts w:hAnsi="Times New Roman" w:ascii="Times New Roman"/>
          <w:bCs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852668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</w:p>
    <w:p w:rsidRDefault="00973F7F" w:rsidP="003B2BDF" w:rsidR="00973F7F">
      <w:pPr>
        <w:rPr>
          <w:rFonts w:hAnsi="Times New Roman" w:ascii="Times New Roman"/>
          <w:szCs w:val="24"/>
          <w:lang w:val="hr-HR"/>
        </w:rPr>
      </w:pP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7A4556">
      <w:pPr>
        <w:rPr>
          <w:rFonts w:hAnsi="Times New Roman" w:ascii="Times New Roman"/>
          <w:szCs w:val="24"/>
          <w:lang w:val="hr-HR"/>
        </w:rPr>
      </w:pPr>
    </w:p>
    <w:p w:rsidRDefault="007B215E" w:rsidP="004E2D28" w:rsidR="000350D1">
      <w:pPr>
        <w:ind w:firstLine="720"/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 xml:space="preserve">Trgovački sud u Varaždinu, </w:t>
      </w:r>
      <w:r w:rsidR="009335D6" w:rsidRPr="009335D6">
        <w:rPr>
          <w:rFonts w:hAnsi="Times New Roman" w:ascii="Times New Roman"/>
          <w:szCs w:val="24"/>
          <w:lang w:val="hr-HR"/>
        </w:rPr>
        <w:t>po sucu toga suda Kseniji Flack-Makitan, kao sucu, u stečajnom postupku koji se vodi nad stečajnim dužnikom LADIĆ-WERNER d.o.o. u stečaju, Varaždin, Cehovska 17, OIB: 04258677641</w:t>
      </w:r>
      <w:r w:rsidR="00617066" w:rsidRPr="00617066">
        <w:rPr>
          <w:rFonts w:hAnsi="Times New Roman" w:ascii="Times New Roman"/>
          <w:szCs w:val="24"/>
          <w:lang w:val="hr-HR"/>
        </w:rPr>
        <w:t xml:space="preserve">, </w:t>
      </w:r>
      <w:r w:rsidR="00AA1994">
        <w:rPr>
          <w:rFonts w:hAnsi="Times New Roman" w:ascii="Times New Roman"/>
          <w:lang w:val="hr-HR"/>
        </w:rPr>
        <w:t>16</w:t>
      </w:r>
      <w:r w:rsidR="009335D6">
        <w:rPr>
          <w:rFonts w:hAnsi="Times New Roman" w:ascii="Times New Roman"/>
          <w:lang w:val="hr-HR"/>
        </w:rPr>
        <w:t>. svibnja</w:t>
      </w:r>
      <w:r w:rsidR="003F7C5A">
        <w:rPr>
          <w:rFonts w:hAnsi="Times New Roman" w:ascii="Times New Roman"/>
          <w:lang w:val="hr-HR"/>
        </w:rPr>
        <w:t xml:space="preserve"> 2017</w:t>
      </w:r>
      <w:r w:rsidR="00852668" w:rsidRPr="007A4556">
        <w:rPr>
          <w:rFonts w:hAnsi="Times New Roman" w:ascii="Times New Roman"/>
          <w:lang w:val="hr-HR"/>
        </w:rPr>
        <w:t>.</w:t>
      </w:r>
      <w:r w:rsidR="00AA1994">
        <w:rPr>
          <w:rFonts w:hAnsi="Times New Roman" w:ascii="Times New Roman"/>
          <w:lang w:val="hr-HR"/>
        </w:rPr>
        <w:t xml:space="preserve"> donio je sljedeći</w:t>
      </w:r>
    </w:p>
    <w:p w:rsidRDefault="00AA1994" w:rsidP="004E2D28" w:rsidR="00AA1994" w:rsidRPr="007A4556">
      <w:pPr>
        <w:ind w:firstLine="720"/>
        <w:jc w:val="both"/>
        <w:rPr>
          <w:rFonts w:hAnsi="Times New Roman" w:ascii="Times New Roman"/>
          <w:lang w:val="hr-HR"/>
        </w:rPr>
      </w:pPr>
    </w:p>
    <w:p w:rsidRDefault="003F7C5A" w:rsidP="00005973" w:rsidR="003F7C5A" w:rsidRPr="007A4556">
      <w:pPr>
        <w:jc w:val="both"/>
        <w:rPr>
          <w:rFonts w:hAnsi="Times New Roman" w:ascii="Times New Roman"/>
          <w:lang w:val="hr-HR"/>
        </w:rPr>
      </w:pPr>
    </w:p>
    <w:p w:rsidRDefault="00AA1994" w:rsidP="00FB1424" w:rsidR="001B459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JU Č A K</w:t>
      </w:r>
    </w:p>
    <w:p w:rsidRDefault="00AA1994" w:rsidP="00FB1424" w:rsidR="00AA1994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9335D6" w:rsidP="00EB6560" w:rsidR="009335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Završno ročište vjerovnika</w:t>
      </w:r>
      <w:r w:rsidR="00EB6560" w:rsidRPr="00852668">
        <w:rPr>
          <w:rFonts w:hAnsi="Times New Roman" w:ascii="Times New Roman"/>
          <w:szCs w:val="24"/>
          <w:lang w:val="hr-HR"/>
        </w:rPr>
        <w:t xml:space="preserve"> u ovome predmetu zakazano za </w:t>
      </w:r>
      <w:r>
        <w:rPr>
          <w:rFonts w:hAnsi="Times New Roman" w:ascii="Times New Roman"/>
          <w:b/>
          <w:szCs w:val="24"/>
          <w:lang w:val="hr-HR"/>
        </w:rPr>
        <w:t>1. lipnja</w:t>
      </w:r>
      <w:r w:rsidR="003F7C5A">
        <w:rPr>
          <w:rFonts w:hAnsi="Times New Roman" w:ascii="Times New Roman"/>
          <w:b/>
          <w:szCs w:val="24"/>
          <w:lang w:val="hr-HR"/>
        </w:rPr>
        <w:t xml:space="preserve"> 2017</w:t>
      </w:r>
      <w:r w:rsidR="007B215E" w:rsidRPr="00852668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08</w:t>
      </w:r>
      <w:r w:rsidR="003F7C5A">
        <w:rPr>
          <w:rFonts w:hAnsi="Times New Roman" w:ascii="Times New Roman"/>
          <w:b/>
          <w:szCs w:val="24"/>
          <w:lang w:val="hr-HR"/>
        </w:rPr>
        <w:t>,00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852668">
        <w:rPr>
          <w:rFonts w:hAnsi="Times New Roman" w:ascii="Times New Roman"/>
          <w:szCs w:val="24"/>
          <w:lang w:val="hr-HR"/>
        </w:rPr>
        <w:t>, odgađa se</w:t>
      </w:r>
      <w:r w:rsidR="00620DC3">
        <w:rPr>
          <w:rFonts w:hAnsi="Times New Roman" w:ascii="Times New Roman"/>
          <w:szCs w:val="24"/>
          <w:lang w:val="hr-HR"/>
        </w:rPr>
        <w:t xml:space="preserve"> </w:t>
      </w:r>
      <w:r w:rsidR="003F7C5A">
        <w:rPr>
          <w:rFonts w:hAnsi="Times New Roman" w:ascii="Times New Roman"/>
          <w:szCs w:val="24"/>
          <w:lang w:val="hr-HR"/>
        </w:rPr>
        <w:t>zbog</w:t>
      </w:r>
      <w:r w:rsidR="00AA1994">
        <w:rPr>
          <w:rFonts w:hAnsi="Times New Roman" w:ascii="Times New Roman"/>
          <w:szCs w:val="24"/>
          <w:lang w:val="hr-HR"/>
        </w:rPr>
        <w:t xml:space="preserve"> toga što se prema obavijesti stečajnog upravitelja ne može sačiniti završno izvješće prije nego se kod nadležne porezne uprave riješi pitanje povrata poreza na dodanu vrijednost.</w:t>
      </w:r>
    </w:p>
    <w:p w:rsidRDefault="009335D6" w:rsidP="00EB6560" w:rsidR="009335D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469" w:rsidP="0049454E" w:rsidR="00AB7469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P="0056132F" w:rsidR="00EB6560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AA1994">
        <w:rPr>
          <w:rFonts w:hAnsi="Times New Roman" w:ascii="Times New Roman"/>
          <w:szCs w:val="24"/>
          <w:lang w:val="hr-HR"/>
        </w:rPr>
        <w:t>16</w:t>
      </w:r>
      <w:r w:rsidR="009335D6">
        <w:rPr>
          <w:rFonts w:hAnsi="Times New Roman" w:ascii="Times New Roman"/>
          <w:szCs w:val="24"/>
          <w:lang w:val="hr-HR"/>
        </w:rPr>
        <w:t>. svibnja</w:t>
      </w:r>
      <w:r w:rsidR="003F7C5A">
        <w:rPr>
          <w:rFonts w:hAnsi="Times New Roman" w:ascii="Times New Roman"/>
          <w:szCs w:val="24"/>
          <w:lang w:val="hr-HR"/>
        </w:rPr>
        <w:t xml:space="preserve"> 2017</w:t>
      </w:r>
      <w:r w:rsidR="00EF7C3E" w:rsidRPr="00852668">
        <w:rPr>
          <w:rFonts w:hAnsi="Times New Roman" w:ascii="Times New Roman"/>
          <w:szCs w:val="24"/>
          <w:lang w:val="hr-HR"/>
        </w:rPr>
        <w:t>.</w:t>
      </w:r>
      <w:r w:rsidRPr="00852668">
        <w:rPr>
          <w:rFonts w:hAnsi="Times New Roman" w:ascii="Times New Roman"/>
          <w:szCs w:val="24"/>
          <w:lang w:val="hr-HR"/>
        </w:rPr>
        <w:t xml:space="preserve"> godine.</w:t>
      </w:r>
    </w:p>
    <w:p w:rsidRDefault="0056132F" w:rsidP="00EB6560" w:rsidR="0056132F">
      <w:pPr>
        <w:rPr>
          <w:rFonts w:hAnsi="Times New Roman" w:ascii="Times New Roman"/>
          <w:szCs w:val="24"/>
          <w:lang w:val="hr-HR"/>
        </w:rPr>
      </w:pPr>
    </w:p>
    <w:p w:rsidRDefault="00620DC3" w:rsidP="00EB6560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EB6560" w:rsidP="007B215E" w:rsidR="007B215E" w:rsidRPr="00852668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ab/>
      </w:r>
      <w:r w:rsidRPr="00852668">
        <w:rPr>
          <w:rFonts w:hAnsi="Times New Roman" w:ascii="Times New Roman"/>
          <w:szCs w:val="24"/>
          <w:lang w:val="hr-HR"/>
        </w:rPr>
        <w:tab/>
      </w:r>
      <w:r w:rsidR="007B215E" w:rsidRPr="00852668">
        <w:rPr>
          <w:rFonts w:hAnsi="Times New Roman" w:ascii="Times New Roman"/>
          <w:szCs w:val="24"/>
          <w:lang w:val="hr-HR"/>
        </w:rPr>
        <w:t>SUDAC</w:t>
      </w:r>
    </w:p>
    <w:p w:rsidRDefault="007B215E" w:rsidP="007B215E" w:rsidR="007B215E" w:rsidRPr="00852668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7B215E" w:rsidP="007B215E" w:rsidR="007B215E" w:rsidRPr="0085266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Ksenija Flack-Makitan, v.r.</w:t>
      </w:r>
    </w:p>
    <w:p w:rsidRDefault="007B215E" w:rsidP="007B215E" w:rsidR="007B215E" w:rsidRPr="0085266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7B215E" w:rsidP="007B215E" w:rsidR="007B215E" w:rsidRPr="00852668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844CA0" w:rsidP="0056132F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56132F" w:rsidP="00620DC3" w:rsidR="0056132F">
      <w:pPr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AA1994">
      <w:pPr>
        <w:jc w:val="both"/>
        <w:rPr>
          <w:rFonts w:hAnsi="Times New Roman" w:ascii="Times New Roman"/>
          <w:szCs w:val="24"/>
          <w:lang w:val="hr-HR"/>
        </w:rPr>
      </w:pPr>
      <w:r w:rsidRPr="00AA1994">
        <w:rPr>
          <w:rFonts w:hAnsi="Times New Roman" w:ascii="Times New Roman"/>
          <w:szCs w:val="24"/>
          <w:lang w:val="hr-HR"/>
        </w:rPr>
        <w:t>POUKA O PRAVNOM LIJEKU:</w:t>
      </w:r>
    </w:p>
    <w:p w:rsidRDefault="00AA1994" w:rsidP="00AA1994" w:rsidR="00AA1994" w:rsidRPr="00AA1994">
      <w:pPr>
        <w:jc w:val="both"/>
        <w:rPr>
          <w:rFonts w:hAnsi="Times New Roman" w:ascii="Times New Roman"/>
        </w:rPr>
      </w:pPr>
      <w:r w:rsidRPr="00AA1994">
        <w:rPr>
          <w:rFonts w:hAnsi="Times New Roman" w:ascii="Times New Roman"/>
          <w:lang w:val="hr-HR"/>
        </w:rPr>
        <w:t xml:space="preserve">Protiv ovog zaključka nije dopuštena žalba (čl.11.st.9. </w:t>
      </w:r>
      <w:r w:rsidRPr="00AA1994">
        <w:rPr>
          <w:rFonts w:hAnsi="Times New Roman" w:ascii="Times New Roman"/>
        </w:rPr>
        <w:t>Stečajnog zakona).</w:t>
      </w:r>
    </w:p>
    <w:p w:rsidRDefault="00620DC3" w:rsidR="00620DC3">
      <w:pPr>
        <w:jc w:val="both"/>
        <w:rPr>
          <w:rFonts w:hAnsi="Times New Roman" w:ascii="Times New Roman"/>
          <w:szCs w:val="24"/>
          <w:lang w:val="hr-HR"/>
        </w:rPr>
      </w:pPr>
    </w:p>
    <w:p w:rsidRDefault="00AB7469" w:rsidR="00AB7469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0F2A46" w:rsidP="000F2A46" w:rsidR="00C10464" w:rsidRPr="007A4556">
      <w:pPr>
        <w:jc w:val="both"/>
        <w:rPr>
          <w:rFonts w:hAnsi="Times New Roman" w:ascii="Times New Roman"/>
          <w:szCs w:val="24"/>
          <w:lang w:val="hr-HR"/>
        </w:rPr>
      </w:pPr>
      <w:r w:rsidRPr="007A4556">
        <w:rPr>
          <w:rFonts w:hAnsi="Times New Roman" w:ascii="Times New Roman"/>
          <w:szCs w:val="24"/>
          <w:lang w:val="hr-HR"/>
        </w:rPr>
        <w:t>DNA:</w:t>
      </w:r>
    </w:p>
    <w:p w:rsidRDefault="00844CA0" w:rsidP="000F2A46" w:rsidR="00844CA0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AB7469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</w:t>
      </w:r>
      <w:r w:rsidR="007A4556" w:rsidRPr="007A4556">
        <w:rPr>
          <w:rFonts w:hAnsi="Times New Roman" w:ascii="Times New Roman"/>
          <w:lang w:val="hr-HR"/>
        </w:rPr>
        <w:t xml:space="preserve">tečajni upravitelj </w:t>
      </w:r>
      <w:r w:rsidR="009335D6">
        <w:rPr>
          <w:rFonts w:hAnsi="Times New Roman" w:ascii="Times New Roman"/>
          <w:lang w:val="hr-HR"/>
        </w:rPr>
        <w:t>Tomislav Đuričin, Varaždin, Dravska Poljana 1,</w:t>
      </w:r>
      <w:r>
        <w:rPr>
          <w:rFonts w:hAnsi="Times New Roman" w:ascii="Times New Roman"/>
          <w:lang w:val="hr-HR"/>
        </w:rPr>
        <w:t xml:space="preserve"> </w:t>
      </w:r>
    </w:p>
    <w:p w:rsidRDefault="007A4556" w:rsidP="007A4556" w:rsidR="00852668" w:rsidRPr="003F7C5A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>E-oglasna ploča,</w:t>
      </w:r>
    </w:p>
    <w:sectPr w:rsidSect="007B215E" w:rsidR="00852668" w:rsidRPr="003F7C5A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FD9" w:rsidP="00432279" w:rsidR="00845FD9">
      <w:r>
        <w:separator/>
      </w:r>
    </w:p>
  </w:endnote>
  <w:endnote w:id="0" w:type="continuationSeparator">
    <w:p w:rsidRDefault="00845FD9" w:rsidP="00432279" w:rsidR="00845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FD9" w:rsidP="00432279" w:rsidR="00845FD9">
      <w:r>
        <w:separator/>
      </w:r>
    </w:p>
  </w:footnote>
  <w:footnote w:id="0" w:type="continuationSeparator">
    <w:p w:rsidRDefault="00845FD9" w:rsidP="00432279" w:rsidR="00845F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3F7C5A" w:rsidRPr="003F7C5A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hr-HR"/>
      </w:rPr>
      <w:t>St-</w:t>
    </w:r>
    <w:r w:rsidR="003F7C5A">
      <w:rPr>
        <w:rFonts w:hAnsi="Times New Roman" w:ascii="Times New Roman"/>
        <w:szCs w:val="24"/>
        <w:lang w:val="hr-HR"/>
      </w:rPr>
      <w:t>127/12-159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973" w:rsidP="007B215E" w:rsidR="007B215E" w:rsidRPr="007B215E">
    <w:pPr>
      <w:jc w:val="right"/>
      <w:rPr>
        <w:rFonts w:hAnsi="Times New Roman" w:ascii="Times New Roman"/>
        <w:szCs w:val="24"/>
        <w:lang w:val="pt-BR"/>
      </w:rPr>
    </w:pPr>
    <w:r w:rsidRPr="007B215E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pt-BR"/>
      </w:rPr>
      <w:t>St-</w:t>
    </w:r>
    <w:r w:rsidR="009335D6">
      <w:rPr>
        <w:rFonts w:hAnsi="Times New Roman" w:ascii="Times New Roman"/>
        <w:szCs w:val="24"/>
        <w:lang w:val="pt-BR"/>
      </w:rPr>
      <w:t>442/13-290</w:t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350D1"/>
    <w:rsid w:val="00074A3D"/>
    <w:rsid w:val="00080DF7"/>
    <w:rsid w:val="00085F6E"/>
    <w:rsid w:val="00090D16"/>
    <w:rsid w:val="000D2935"/>
    <w:rsid w:val="000F26FE"/>
    <w:rsid w:val="000F2A46"/>
    <w:rsid w:val="000F6E53"/>
    <w:rsid w:val="00141044"/>
    <w:rsid w:val="001757DC"/>
    <w:rsid w:val="001B0C3E"/>
    <w:rsid w:val="001B4596"/>
    <w:rsid w:val="001E5CA5"/>
    <w:rsid w:val="001E6E1E"/>
    <w:rsid w:val="001F70F5"/>
    <w:rsid w:val="0022281B"/>
    <w:rsid w:val="0029562A"/>
    <w:rsid w:val="00295E33"/>
    <w:rsid w:val="002E34EF"/>
    <w:rsid w:val="002F121C"/>
    <w:rsid w:val="00382F67"/>
    <w:rsid w:val="00396DCC"/>
    <w:rsid w:val="003B2BDF"/>
    <w:rsid w:val="003C201B"/>
    <w:rsid w:val="003D240F"/>
    <w:rsid w:val="003D2659"/>
    <w:rsid w:val="003D2A5A"/>
    <w:rsid w:val="003D63CE"/>
    <w:rsid w:val="003E021C"/>
    <w:rsid w:val="003E437A"/>
    <w:rsid w:val="003F7C5A"/>
    <w:rsid w:val="00432279"/>
    <w:rsid w:val="00434D4F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4E2D28"/>
    <w:rsid w:val="00533991"/>
    <w:rsid w:val="0056132F"/>
    <w:rsid w:val="00575E53"/>
    <w:rsid w:val="005775D5"/>
    <w:rsid w:val="00594462"/>
    <w:rsid w:val="0059465E"/>
    <w:rsid w:val="00605585"/>
    <w:rsid w:val="00605652"/>
    <w:rsid w:val="00617066"/>
    <w:rsid w:val="00620DC3"/>
    <w:rsid w:val="0068065F"/>
    <w:rsid w:val="00712ED8"/>
    <w:rsid w:val="007A4556"/>
    <w:rsid w:val="007A7BFB"/>
    <w:rsid w:val="007B215E"/>
    <w:rsid w:val="007F4BBC"/>
    <w:rsid w:val="00844CA0"/>
    <w:rsid w:val="00845FD9"/>
    <w:rsid w:val="00852668"/>
    <w:rsid w:val="00854875"/>
    <w:rsid w:val="00855C8F"/>
    <w:rsid w:val="008B7796"/>
    <w:rsid w:val="008C34BC"/>
    <w:rsid w:val="009232B7"/>
    <w:rsid w:val="00923685"/>
    <w:rsid w:val="009335D6"/>
    <w:rsid w:val="00973F7F"/>
    <w:rsid w:val="009A46FA"/>
    <w:rsid w:val="009C013E"/>
    <w:rsid w:val="009E3C83"/>
    <w:rsid w:val="00A11E20"/>
    <w:rsid w:val="00A340A7"/>
    <w:rsid w:val="00AA1994"/>
    <w:rsid w:val="00AA7C3D"/>
    <w:rsid w:val="00AB4EC6"/>
    <w:rsid w:val="00AB7469"/>
    <w:rsid w:val="00B04F48"/>
    <w:rsid w:val="00B75391"/>
    <w:rsid w:val="00B937BF"/>
    <w:rsid w:val="00B9641E"/>
    <w:rsid w:val="00BE1303"/>
    <w:rsid w:val="00C10464"/>
    <w:rsid w:val="00C16777"/>
    <w:rsid w:val="00C20E19"/>
    <w:rsid w:val="00C75812"/>
    <w:rsid w:val="00D47FDB"/>
    <w:rsid w:val="00D93EB1"/>
    <w:rsid w:val="00DA5BF0"/>
    <w:rsid w:val="00EB0196"/>
    <w:rsid w:val="00EB6560"/>
    <w:rsid w:val="00EF4924"/>
    <w:rsid w:val="00EF7C3E"/>
    <w:rsid w:val="00F00C24"/>
    <w:rsid w:val="00F67571"/>
    <w:rsid w:val="00FB1424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94462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594462"/>
    <w:rPr>
      <w:rFonts w:hAnsi="Times New Roman" w:ascii="Times New Roman"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4462"/>
    <w:rPr>
      <w:rFonts w:cs="Times New Roman" w:eastAsia="Times New Roman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4462"/>
    <w:rPr>
      <w:rFonts w:cs="Times New Roman" w:eastAsia="Times New Roman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94462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594462"/>
    <w:rPr>
      <w:rFonts w:ascii="Times New Roman" w:hAnsi="Times New Roman"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4462"/>
    <w:rPr>
      <w:rFonts w:ascii="Times New Roman" w:cs="Times New Roman" w:eastAsia="Times New Roman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4462"/>
    <w:rPr>
      <w:rFonts w:ascii="Times New Roman" w:cs="Times New Roman" w:eastAsia="Times New Roman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42000 Varaždin</izvorni_sadrzaj>
    <derivirana_varijabla naziv="DomainObject.Predmet.ProtustrankaFormatedWithAdress_1"> LADIĆ-WERNER društvo s ograničenom odgovornošću za proizvodnju i montažu metalnih i plastičnih konstrukcija, građevinske, Cehovska 17, 42000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42000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42000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42000 Varaždin</izvorni_sadrzaj>
    <derivirana_varijabla naziv="DomainObject.Predmet.ProtustrankaWithAdress_1">LADIĆ-WERNER društvo s ograničenom odgovornošću za proizvodnju i montažu metalnih i plastičnih konstrukcija, građevinske Cehovska 17, 42000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WithAdressOIB_1">LADIĆ-WERNER društvo s ograničenom odgovornošću za proizvodnju i montažu metalnih i plastičnih konstrukcija, građevinske, OIB 04258677641, Cehovska 17, 42000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izvorni_sadrzaj>
    <derivirana_varijabla naziv="DomainObject.Predmet.StrankaFormatedOIB_1"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derivirana_varijabla>
  </DomainObject.Predmet.StrankaFormatedWithAdress>
  <DomainObject.Predmet.StrankaFormatedWithAdressOIB>
    <izvorni_sadrzaj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izvorni_sadrzaj>
    <derivirana_varijabla naziv="DomainObject.Predmet.StrankaFormatedWithAdressOIB_1"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Orehovec 3,42220 Orehovec</izvorni_sadrzaj>
    <derivirana_varijabla naziv="DomainObject.Predmet.StrankaWithAdress_1">RUDOLF BUHIN ,ZDRAVKO HERCEG ,DRAŽEN KAPEŠ ,STJEPAN ČASEK ,STJEPAN KANJIR ,Tomislav Jurkin Orehovec 3,42220 Orehovec</derivirana_varijabla>
  </DomainObject.Predmet.StrankaWithAdress>
  <DomainObject.Predmet.StrankaWithAdressOIB>
    <izvorni_sadrzaj>RUDOLF BUHIN, OIB 66187006502,ZDRAVKO HERCEG, OIB 60469624777,DRAŽEN KAPEŠ, OIB 18845705496,STJEPAN ČASEK, OIB 94416824500,STJEPAN KANJIR, OIB 57127298256,Tomislav Jurkin, OIB 35291548286, Orehovec 3,42220 Orehovec</izvorni_sadrzaj>
    <derivirana_varijabla naziv="DomainObject.Predmet.StrankaWithAdressOIB_1">RUDOLF BUHIN, OIB 66187006502,ZDRAVKO HERCEG, OIB 60469624777,DRAŽEN KAPEŠ, OIB 18845705496,STJEPAN ČASEK, OIB 94416824500,STJEPAN KANJIR, OIB 57127298256,Tomislav Jurkin, OIB 35291548286, Orehovec 3,42220 Orehovec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 OIB 66187006502,ZDRAVKO HERCEG, OIB 60469624777,DRAŽEN KAPEŠ, OIB 18845705496,STJEPAN ČASEK, OIB 94416824500,STJEPAN KANJIR, OIB 57127298256,Tomislav Jurkin, OIB 35291548286</izvorni_sadrzaj>
    <derivirana_varijabla naziv="DomainObject.Predmet.StrankaNazivFormatedOIB_1">RUDOLF BUHIN, OIB 66187006502,ZDRAVKO HERCEG, OIB 60469624777,DRAŽEN KAPEŠ, OIB 18845705496,STJEPAN ČASEK, OIB 94416824500,STJEPAN KANJIR, OIB 57127298256,Tomislav Jurkin, OIB 35291548286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izvorni_sadrzaj>
    <derivirana_varijabla naziv="DomainObject.Predmet.StrankaListFormated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derivirana_varijabla>
  </DomainObject.Predmet.StrankaListFormatedWithAdress>
  <DomainObject.Predmet.StrankaListFormatedWithAdress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izvorni_sadrzaj>
    <derivirana_varijabla naziv="DomainObject.Predmet.StrankaListFormatedWithAdress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izvorni_sadrzaj>
    <derivirana_varijabla naziv="DomainObject.Predmet.StrankaListNazivFormated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42000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42000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42000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42000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  <item>Addiko Bank dioničko društvo, Slavonska avenija 6, 10000 Zagreb</item>
      <item>Županijsko državno odvjetništvo u Varaždinu</item>
      <item>ZAGORSKE ŠUME, trgovina i usluge d.o.o., Cehovska 48, 42000 Varaždin</item>
      <item>Fine'sa Credos, dioničko društvo, financijska kompanija, upravljanja razvojem projekata komercijalnog, konvertibilnog i invest, Ivana Kukuljevića 25, 42000 Varaždin</item>
      <item>SOCIETE GENERALE-SPLITSKA BANKA dioničko društvo, Ruđera Boškovića 16, 21000 Split</item>
      <item>Hrvatska banka za obnovu i razvitak d.d., Strossmayerov trg 9, 10000 Zagreb</item>
      <item>Vinko Samardžić,odvjetnik, Ljudevita Posavskog 12 A, 21000 Split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  <item>Addiko Bank dioničko društvo, Slavonska avenija 6, 10000 Zagreb</item>
      <item>Županijsko državno odvjetništvo u Varaždinu</item>
      <item>ZAGORSKE ŠUME, trgovina i usluge d.o.o., Cehovska 48, 42000 Varaždin</item>
      <item>Fine'sa Credos, dioničko društvo, financijska kompanija, upravljanja razvojem projekata komercijalnog, konvertibilnog i invest, Ivana Kukuljevića 25, 42000 Varaždin</item>
      <item>SOCIETE GENERALE-SPLITSKA BANKA dioničko društvo, Ruđera Boškovića 16, 21000 Split</item>
      <item>Hrvatska banka za obnovu i razvitak d.d., Strossmayerov trg 9, 10000 Zagreb</item>
      <item>Vinko Samardžić,odvjetnik, Ljudevita Posavskog 12 A, 21000 Split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  <item>Addiko Bank dioničko društvo, OIB 14036333877, Slavonska avenija 6, 10000 Zagreb</item>
      <item>Županijsko državno odvjetništvo u Varaždinu</item>
      <item>ZAGORSKE ŠUME, trgovina i usluge d.o.o., OIB 65811710644, Cehovska 48, 42000 Varaždin</item>
      <item>Fine'sa Credos, dioničko društvo, financijska kompanija, upravljanja razvojem projekata komercijalnog, konvertibilnog i invest, OIB 25686975671, Ivana Kukuljevića 25, 42000 Varaždin</item>
      <item>SOCIETE GENERALE-SPLITSKA BANKA dioničko društvo, OIB 69326397242, Ruđera Boškovića 16, 21000 Split</item>
      <item>Hrvatska banka za obnovu i razvitak d.d., Strossmayerov trg 9, 10000 Zagreb</item>
      <item>Vinko Samardžić,odvjetnik, Ljudevita Posavskog 12 A, 21000 Split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  <item>Addiko Bank dioničko društvo, OIB 14036333877, Slavonska avenija 6, 10000 Zagreb</item>
      <item>Županijsko državno odvjetništvo u Varaždinu</item>
      <item>ZAGORSKE ŠUME, trgovina i usluge d.o.o., OIB 65811710644, Cehovska 48, 42000 Varaždin</item>
      <item>Fine'sa Credos, dioničko društvo, financijska kompanija, upravljanja razvojem projekata komercijalnog, konvertibilnog i invest, OIB 25686975671, Ivana Kukuljevića 25, 42000 Varaždin</item>
      <item>SOCIETE GENERALE-SPLITSKA BANKA dioničko društvo, OIB 69326397242, Ruđera Boškovića 16, 21000 Split</item>
      <item>Hrvatska banka za obnovu i razvitak d.d., Strossmayerov trg 9, 10000 Zagreb</item>
      <item>Vinko Samardžić,odvjetnik, Ljudevita Posavskog 12 A, 21000 Split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Jurkin i dr.</izvorni_sadrzaj>
    <derivirana_varijabla naziv="DomainObject.Predmet.StrankaIDrugi_1">Tomislav Jurkin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Tomislav Jurkin, OIB 35291548286, Orehovec 3, 42220 Orehovec i dr.</izvorni_sadrzaj>
    <derivirana_varijabla naziv="DomainObject.Predmet.StrankaIDrugiAdressOIB_1">Tomislav Jurkin, OIB 35291548286, Orehovec 3, 42220 Orehovec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IDrugiAdressOIB_1">LADIĆ-WERNER društvo s ograničenom odgovornošću za proizvodnju i montažu metalnih i plastičnih konstrukcija, građevinske, OIB 04258677641,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SudioniciListNaziv>
  <DomainObject.Predmet.SudioniciListAdress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  <item>Addiko Bank dioničko društvo, OIB 14036333877, Slavonska avenija 6,10000 Zagreb</item>
      <item>Županijsko državno odvjetništvo u Varaždinu</item>
      <item>ZAGORSKE ŠUME, trgovina i usluge d.o.o., OIB 65811710644, Cehovska 48,42000 Varaždin</item>
      <item>Fine'sa Credos, dioničko društvo, financijska kompanija, upravljanja razvojem projekata komercijalnog, konvertibilnog i invest, OIB 25686975671, Ivana Kukuljevića 25,42000 Varaždin</item>
      <item>SOCIETE GENERALE-SPLITSKA BANKA dioničko društvo, OIB 69326397242, Ruđera Boškovića 16,21000 Split</item>
      <item>Hrvatska banka za obnovu i razvitak d.d., Strossmayerov trg 9,10000 Zagreb</item>
      <item>Vinko Samardžić,odvjetnik, Ljudevita Posavskog 12 A,21000 Split</item>
    </izvorni_sadrzaj>
    <derivirana_varijabla naziv="DomainObject.Predmet.SudioniciListAdress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  <item>Addiko Bank dioničko društvo, OIB 14036333877, Slavonska avenija 6,10000 Zagreb</item>
      <item>Županijsko državno odvjetništvo u Varaždinu</item>
      <item>ZAGORSKE ŠUME, trgovina i usluge d.o.o., OIB 65811710644, Cehovska 48,42000 Varaždin</item>
      <item>Fine'sa Credos, dioničko društvo, financijska kompanija, upravljanja razvojem projekata komercijalnog, konvertibilnog i invest, OIB 25686975671, Ivana Kukuljevića 25,42000 Varaždin</item>
      <item>SOCIETE GENERALE-SPLITSKA BANKA dioničko društvo, OIB 69326397242, Ruđera Boškovića 16,21000 Split</item>
      <item>Hrvatska banka za obnovu i razvitak d.d., Strossmayerov trg 9,10000 Zagreb</item>
      <item>Vinko Samardžić,odvjetnik, Ljudevita Posavskog 12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  <item>, OIB 61380001865</item>
      <item>, OIB null</item>
      <item>, OIB 14036333877</item>
      <item>, OIB null</item>
      <item>, OIB 65811710644</item>
      <item>, OIB 25686975671</item>
      <item>, OIB 69326397242</item>
      <item>, OIB null</item>
      <item>, OIB null</item>
    </izvorni_sadrzaj>
    <derivirana_varijabla naziv="DomainObject.Predmet.SudioniciListNazivOIB_1"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  <item>, OIB 61380001865</item>
      <item>, OIB null</item>
      <item>, OIB 14036333877</item>
      <item>, OIB null</item>
      <item>, OIB 65811710644</item>
      <item>, OIB 25686975671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30F7FE-7E51-4D07-A152-78FEDB76C9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137</properties:Words>
  <properties:Characters>766</properties:Characters>
  <properties:Lines>40</properties:Lines>
  <properties:Paragraphs>15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2017-05-16T07:22:00Z</cp:lastPrinted>
  <dcterms:modified xmlns:xsi="http://www.w3.org/2001/XMLSchema-instance" xsi:type="dcterms:W3CDTF">2017-05-16T07:23:00Z</dcterms:modified>
  <cp:revision>22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