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e437" w14:paraId="373e437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230F67">
        <w:rPr>
          <w:rFonts w:cs="Times New Roman" w:hAnsi="Times New Roman" w:ascii="Times New Roman"/>
          <w:sz w:val="24"/>
        </w:rPr>
        <w:t>2759/16-13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9779DC" w:rsidRPr="005D7E57">
        <w:t xml:space="preserve">FINA-Regionalni centar Zagreb za pokretanje stečajnog postupka nad dužnikom </w:t>
      </w:r>
      <w:r w:rsidR="006E25C3" w:rsidRPr="00EE7B2A">
        <w:t>La DoMa j.d.o.o.</w:t>
      </w:r>
      <w:r w:rsidR="006E25C3">
        <w:t xml:space="preserve"> Zagreb, Sjeničarska 23 MBS: </w:t>
      </w:r>
      <w:r w:rsidR="006E25C3" w:rsidRPr="00EE7B2A">
        <w:t>080845503</w:t>
      </w:r>
      <w:r w:rsidR="006E25C3">
        <w:t xml:space="preserve"> OIB: </w:t>
      </w:r>
      <w:r w:rsidR="006E25C3" w:rsidRPr="00EE7B2A">
        <w:t>29519739065</w:t>
      </w:r>
      <w:r w:rsidR="006E25C3">
        <w:t xml:space="preserve"> </w:t>
      </w:r>
      <w:r w:rsidRPr="003566B3">
        <w:t>dana</w:t>
      </w:r>
      <w:r w:rsidR="00965062">
        <w:t xml:space="preserve"> </w:t>
      </w:r>
      <w:r w:rsidR="006E25C3">
        <w:t>6.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9779DC" w:rsidRPr="005D7E57">
        <w:t>FINA-Regionalni centar Zagreb za pokretanje stečajnog postupka nad dužnikom</w:t>
      </w:r>
      <w:r w:rsidR="006E25C3" w:rsidRPr="006E25C3">
        <w:t xml:space="preserve"> </w:t>
      </w:r>
      <w:r w:rsidR="006E25C3" w:rsidRPr="00EE7B2A">
        <w:t>La DoMa j.d.o.o.</w:t>
      </w:r>
      <w:r w:rsidR="006E25C3">
        <w:t xml:space="preserve"> Zagreb, Sjeničarska 23 MBS: </w:t>
      </w:r>
      <w:r w:rsidR="006E25C3" w:rsidRPr="00EE7B2A">
        <w:t>080845503</w:t>
      </w:r>
      <w:r w:rsidR="006E25C3">
        <w:t xml:space="preserve"> OIB: </w:t>
      </w:r>
      <w:r w:rsidR="006E25C3" w:rsidRPr="00EE7B2A">
        <w:t>29519739065</w:t>
      </w:r>
      <w:r w:rsidR="006E25C3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E25C3">
        <w:rPr>
          <w:bCs/>
        </w:rPr>
        <w:t>275916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6E25C3">
        <w:t>21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6E25C3" w:rsidRPr="00EE7B2A">
        <w:t>La DoMa j.d.o.o.</w:t>
      </w:r>
      <w:r w:rsidR="006E25C3">
        <w:t xml:space="preserve"> Zagreb, Sjeničarska 23 MBS: </w:t>
      </w:r>
      <w:r w:rsidR="006E25C3" w:rsidRPr="00EE7B2A">
        <w:t>080845503</w:t>
      </w:r>
      <w:r w:rsidR="006E25C3">
        <w:t xml:space="preserve"> OIB: </w:t>
      </w:r>
      <w:r w:rsidR="006E25C3" w:rsidRPr="00EE7B2A">
        <w:t>29519739065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E25C3">
        <w:t>110</w:t>
      </w:r>
      <w:r w:rsidR="0023403D" w:rsidRPr="00307A7F">
        <w:t xml:space="preserve"> st</w:t>
      </w:r>
      <w:r w:rsidR="006E25C3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6E25C3">
        <w:t>1</w:t>
      </w:r>
      <w:r w:rsidR="009779DC">
        <w:t>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6E25C3">
        <w:t>37.528,13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6E25C3">
        <w:rPr>
          <w:bCs/>
        </w:rPr>
        <w:t>7</w:t>
      </w:r>
      <w:r w:rsidR="00D34569">
        <w:rPr>
          <w:bCs/>
        </w:rPr>
        <w:t>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E25C3">
        <w:rPr>
          <w:noProof w:val="false"/>
        </w:rPr>
        <w:t>6.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957E54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957E54" w:rsidR="00957E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57E54" w:rsidP="00957E54" w:rsidR="00957E54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957E54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957E54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E54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6E25C3">
      <w:rPr>
        <w:noProof w:val="false"/>
      </w:rPr>
      <w:t>2759/16-13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0F67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6E25C3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57E54"/>
    <w:rsid w:val="00965062"/>
    <w:rsid w:val="009779DC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E5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E5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St-2759/2016</izvorni_sadrzaj>
    <derivirana_varijabla naziv="DomainObject.Predmet.OznakaBroj_1">St-2759/2016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DoMa jednostavno društvo s ograničenom odgovornošću za proizvodnju, trgovinu i usluge</izvorni_sadrzaj>
    <derivirana_varijabla naziv="DomainObject.Predmet.ProtustrankaFormated_1">  La DoMa jednostavno društvo s ograničenom odgovornošću za proizvodnju, trgovinu i usluge</derivirana_varijabla>
  </DomainObject.Predmet.ProtustrankaFormated>
  <DomainObject.Predmet.ProtustrankaFormatedOIB>
    <izvorni_sadrzaj>  La DoMa jednostavno društvo s ograničenom odgovornošću za proizvodnju, trgovinu i usluge, OIB 29519739065</izvorni_sadrzaj>
    <derivirana_varijabla naziv="DomainObject.Predmet.ProtustrankaFormatedOIB_1">  La DoMa jednostavno društvo s ograničenom odgovornošću za proizvodnju, trgovinu i usluge, OIB 29519739065</derivirana_varijabla>
  </DomainObject.Predmet.ProtustrankaFormatedOIB>
  <DomainObject.Predmet.ProtustrankaFormatedWithAdress>
    <izvorni_sadrzaj> La DoMa jednostavno društvo s ograničenom odgovornošću za proizvodnju, trgovinu i usluge, Sjeničarska 23, 10000 Zagreb</izvorni_sadrzaj>
    <derivirana_varijabla naziv="DomainObject.Predmet.ProtustrankaFormatedWithAdress_1"> La DoMa jednostavno društvo s ograničenom odgovornošću za proizvodnju, trgovinu i usluge, Sjeničarska 23, 10000 Zagreb</derivirana_varijabla>
  </DomainObject.Predmet.ProtustrankaFormatedWithAdress>
  <DomainObject.Predmet.ProtustrankaFormatedWithAdressOIB>
    <izvorni_sadrzaj> La DoMa jednostavno društvo s ograničenom odgovornošću za proizvodnju, trgovinu i usluge, OIB 29519739065, Sjeničarska 23, 10000 Zagreb</izvorni_sadrzaj>
    <derivirana_varijabla naziv="DomainObject.Predmet.ProtustrankaFormatedWithAdressOIB_1"> La DoMa jednostavno društvo s ograničenom odgovornošću za proizvodnju, trgovinu i usluge, OIB 29519739065, Sjeničarska 23, 10000 Zagreb</derivirana_varijabla>
  </DomainObject.Predmet.ProtustrankaFormatedWithAdressOIB>
  <DomainObject.Predmet.ProtustrankaWithAdress>
    <izvorni_sadrzaj>La DoMa jednostavno društvo s ograničenom odgovornošću za proizvodnju, trgovinu i usluge Sjeničarska 23, 10000 Zagreb</izvorni_sadrzaj>
    <derivirana_varijabla naziv="DomainObject.Predmet.ProtustrankaWithAdress_1">La DoMa jednostavno društvo s ograničenom odgovornošću za proizvodnju, trgovinu i usluge Sjeničarska 23, 10000 Zagreb</derivirana_varijabla>
  </DomainObject.Predmet.ProtustrankaWithAdress>
  <DomainObject.Predmet.ProtustrankaWithAdressOIB>
    <izvorni_sadrzaj>La DoMa jednostavno društvo s ograničenom odgovornošću za proizvodnju, trgovinu i usluge, OIB 29519739065, Sjeničarska 23, 10000 Zagreb</izvorni_sadrzaj>
    <derivirana_varijabla naziv="DomainObject.Predmet.ProtustrankaWithAdressOIB_1">La DoMa jednostavno društvo s ograničenom odgovornošću za proizvodnju, trgovinu i usluge, OIB 29519739065, Sjeničarska 23, 10000 Zagreb</derivirana_varijabla>
  </DomainObject.Predmet.ProtustrankaWithAdressOIB>
  <DomainObject.Predmet.ProtustrankaNazivFormated>
    <izvorni_sadrzaj>La DoMa jednostavno društvo s ograničenom odgovornošću za proizvodnju, trgovinu i usluge</izvorni_sadrzaj>
    <derivirana_varijabla naziv="DomainObject.Predmet.ProtustrankaNazivFormated_1">La DoMa jednostavno društvo s ograničenom odgovornošću za proizvodnju, trgovinu i usluge</derivirana_varijabla>
  </DomainObject.Predmet.ProtustrankaNazivFormated>
  <DomainObject.Predmet.ProtustrankaNazivFormatedOIB>
    <izvorni_sadrzaj>La DoMa jednostavno društvo s ograničenom odgovornošću za proizvodnju, trgovinu i usluge, OIB 29519739065</izvorni_sadrzaj>
    <derivirana_varijabla naziv="DomainObject.Predmet.ProtustrankaNazivFormatedOIB_1">La DoMa jednostavno društvo s ograničenom odgovornošću za proizvodnju, trgovinu i usluge, OIB 29519739065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 DoMa jednostavno društvo s ograničenom odgovornošću za proizvodnju, trgovinu i usluge</item>
    </izvorni_sadrzaj>
    <derivirana_varijabla naziv="DomainObject.Predmet.ProtuStrankaListFormated_1">
      <item>La DoMa jednostavno društvo s ograničenom odgovornošću za proizvodnju, trgovinu i usluge</item>
    </derivirana_varijabla>
  </DomainObject.Predmet.ProtuStrankaListFormated>
  <DomainObject.Predmet.ProtuStrankaListFormatedOIB>
    <izvorni_sadrzaj>
      <item>La DoMa jednostavno društvo s ograničenom odgovornošću za proizvodnju, trgovinu i usluge, OIB 29519739065</item>
    </izvorni_sadrzaj>
    <derivirana_varijabla naziv="DomainObject.Predmet.ProtuStrankaListFormatedOIB_1">
      <item>La DoMa jednostavno društvo s ograničenom odgovornošću za proizvodnju, trgovinu i usluge, OIB 29519739065</item>
    </derivirana_varijabla>
  </DomainObject.Predmet.ProtuStrankaListFormatedOIB>
  <DomainObject.Predmet.ProtuStrankaListFormatedWithAdress>
    <izvorni_sadrzaj>
      <item>La DoMa jednostavno društvo s ograničenom odgovornošću za proizvodnju, trgovinu i usluge, Sjeničarska 23, 10000 Zagreb</item>
    </izvorni_sadrzaj>
    <derivirana_varijabla naziv="DomainObject.Predmet.ProtuStrankaListFormatedWithAdress_1">
      <item>La DoMa jednostavno društvo s ograničenom odgovornošću za proizvodnju, trgovinu i usluge, Sjeničarska 23, 10000 Zagreb</item>
    </derivirana_varijabla>
  </DomainObject.Predmet.ProtuStrankaListFormatedWithAdress>
  <DomainObject.Predmet.ProtuStrankaListFormatedWithAdressOIB>
    <izvorni_sadrzaj>
      <item>La DoMa jednostavno društvo s ograničenom odgovornošću za proizvodnju, trgovinu i usluge, OIB 29519739065, Sjeničarska 23, 10000 Zagreb</item>
    </izvorni_sadrzaj>
    <derivirana_varijabla naziv="DomainObject.Predmet.ProtuStrankaListFormatedWithAdressOIB_1">
      <item>La DoMa jednostavno društvo s ograničenom odgovornošću za proizvodnju, trgovinu i usluge, OIB 29519739065, Sjeničarska 23, 10000 Zagreb</item>
    </derivirana_varijabla>
  </DomainObject.Predmet.ProtuStrankaListFormatedWithAdressOIB>
  <DomainObject.Predmet.ProtuStrankaListNazivFormated>
    <izvorni_sadrzaj>
      <item>La DoMa jednostavno društvo s ograničenom odgovornošću za proizvodnju, trgovinu i usluge</item>
    </izvorni_sadrzaj>
    <derivirana_varijabla naziv="DomainObject.Predmet.ProtuStrankaListNazivFormated_1">
      <item>La DoMa jednostavno društvo s ograničenom odgovornošću za proizvodnju, trgovinu i usluge</item>
    </derivirana_varijabla>
  </DomainObject.Predmet.ProtuStrankaListNazivFormated>
  <DomainObject.Predmet.ProtuStrankaListNazivFormatedOIB>
    <izvorni_sadrzaj>
      <item>La DoMa jednostavno društvo s ograničenom odgovornošću za proizvodnju, trgovinu i usluge, OIB 29519739065</item>
    </izvorni_sadrzaj>
    <derivirana_varijabla naziv="DomainObject.Predmet.ProtuStrankaListNazivFormatedOIB_1">
      <item>La DoMa jednostavno društvo s ograničenom odgovornošću za proizvodnju, trgovinu i usluge, OIB 29519739065</item>
    </derivirana_varijabla>
  </DomainObject.Predmet.ProtuStrankaListNazivFormatedOIB>
  <DomainObject.Predmet.OstaliListFormated>
    <izvorni_sadrzaj>
      <item>Robert Biškupović</item>
    </izvorni_sadrzaj>
    <derivirana_varijabla naziv="DomainObject.Predmet.OstaliListFormated_1">
      <item>Robert Biškupović</item>
    </derivirana_varijabla>
  </DomainObject.Predmet.OstaliListFormated>
  <DomainObject.Predmet.OstaliListFormatedOIB>
    <izvorni_sadrzaj>
      <item>Robert Biškupović, OIB 68743250709</item>
    </izvorni_sadrzaj>
    <derivirana_varijabla naziv="DomainObject.Predmet.OstaliListFormatedOIB_1">
      <item>Robert Biškupović, OIB 68743250709</item>
    </derivirana_varijabla>
  </DomainObject.Predmet.OstaliListFormatedOIB>
  <DomainObject.Predmet.OstaliListFormatedWithAdress>
    <izvorni_sadrzaj>
      <item>Robert Biškupović, Sjeničarska 23, 10000 Zagreb</item>
    </izvorni_sadrzaj>
    <derivirana_varijabla naziv="DomainObject.Predmet.OstaliListFormatedWithAdress_1">
      <item>Robert Biškupović, Sjeničarska 23, 10000 Zagreb</item>
    </derivirana_varijabla>
  </DomainObject.Predmet.OstaliListFormatedWithAdress>
  <DomainObject.Predmet.OstaliListFormatedWithAdressOIB>
    <izvorni_sadrzaj>
      <item>Robert Biškupović, OIB 68743250709, Sjeničarska 23, 10000 Zagreb</item>
    </izvorni_sadrzaj>
    <derivirana_varijabla naziv="DomainObject.Predmet.OstaliListFormatedWithAdressOIB_1">
      <item>Robert Biškupović, OIB 68743250709, Sjeničarska 23, 10000 Zagreb</item>
    </derivirana_varijabla>
  </DomainObject.Predmet.OstaliListFormatedWithAdressOIB>
  <DomainObject.Predmet.OstaliListNazivFormated>
    <izvorni_sadrzaj>
      <item>Robert Biškupović</item>
    </izvorni_sadrzaj>
    <derivirana_varijabla naziv="DomainObject.Predmet.OstaliListNazivFormated_1">
      <item>Robert Biškupović</item>
    </derivirana_varijabla>
  </DomainObject.Predmet.OstaliListNazivFormated>
  <DomainObject.Predmet.OstaliListNazivFormatedOIB>
    <izvorni_sadrzaj>
      <item>Robert Biškupović, OIB 68743250709</item>
    </izvorni_sadrzaj>
    <derivirana_varijabla naziv="DomainObject.Predmet.OstaliListNazivFormatedOIB_1">
      <item>Robert Biškupović, OIB 68743250709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 DoMa jednostavno društvo s ograničenom odgovornošću za proizvodnju, trgovinu i usluge</izvorni_sadrzaj>
    <derivirana_varijabla naziv="DomainObject.Predmet.ProtustrankaIDrugi_1">La DoMa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 DoMa jednostavno društvo s ograničenom odgovornošću za proizvodnju, trgovinu i usluge, OIB 29519739065, Sjeničarska 23, 10000 Zagreb</izvorni_sadrzaj>
    <derivirana_varijabla naziv="DomainObject.Predmet.ProtustrankaIDrugiAdressOIB_1">La DoMa jednostavno društvo s ograničenom odgovornošću za proizvodnju, trgovinu i usluge, OIB 29519739065, Sjeničarska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DoMa jednostavno društvo s ograničenom odgovornošću za proizvodnju, trgovinu i usluge</item>
      <item>FINA Regionalni centar Zagreb</item>
      <item>Robert Biškupović</item>
    </izvorni_sadrzaj>
    <derivirana_varijabla naziv="DomainObject.Predmet.SudioniciListNaziv_1">
      <item>La DoMa jednostavno društvo s ograničenom odgovornošću za proizvodnju, trgovinu i usluge</item>
      <item>FINA Regionalni centar Zagreb</item>
      <item>Robert Biškupović</item>
    </derivirana_varijabla>
  </DomainObject.Predmet.SudioniciListNaziv>
  <DomainObject.Predmet.SudioniciListAdressOIB>
    <izvorni_sadrzaj>
      <item>La DoMa jednostavno društvo s ograničenom odgovornošću za proizvodnju, trgovinu i usluge, OIB 29519739065, Sjeničarska 23,10000 Zagreb</item>
      <item>FINA Regionalni centar Zagreb, OIB 85821130368, Trg svibanjskih žrtava 1995. br. 1,10000 Zagreb</item>
      <item>Robert Biškupović, OIB 68743250709, Sjeničarska 23,10000 Zagreb</item>
    </izvorni_sadrzaj>
    <derivirana_varijabla naziv="DomainObject.Predmet.SudioniciListAdressOIB_1">
      <item>La DoMa jednostavno društvo s ograničenom odgovornošću za proizvodnju, trgovinu i usluge, OIB 29519739065, Sjeničarska 23,10000 Zagreb</item>
      <item>FINA Regionalni centar Zagreb, OIB 85821130368, Trg svibanjskih žrtava 1995. br. 1,10000 Zagreb</item>
      <item>Robert Biškupović, OIB 68743250709, Sjeničarska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29519739065</item>
      <item>, OIB 85821130368</item>
      <item>, OIB 68743250709</item>
    </izvorni_sadrzaj>
    <derivirana_varijabla naziv="DomainObject.Predmet.SudioniciListNazivOIB_1">
      <item>, OIB 29519739065</item>
      <item>, OIB 85821130368</item>
      <item>, OIB 68743250709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2905</properties:Characters>
  <properties:Lines>66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2017-03-06T10:33:00Z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2017-03-06T10:47:00Z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