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42d6" w14:paraId="12b42d6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90DAF">
        <w:t>410/2017-4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90DAF">
        <w:t>DELTA-VILICUS d.o.o., Zadar, Ulica Eugena Kumičića 7, OIB: 84474963150</w:t>
      </w:r>
      <w:r w:rsidR="00990DAF" w:rsidRPr="00B22135">
        <w:t xml:space="preserve">, zastupanom po članu uprave </w:t>
      </w:r>
      <w:r w:rsidR="00990DAF">
        <w:t>Marjanu Miletiću iz Zadra</w:t>
      </w:r>
      <w:r>
        <w:t xml:space="preserve">,  </w:t>
      </w:r>
      <w:r w:rsidR="003145E2">
        <w:t>5.</w:t>
      </w:r>
      <w:r w:rsidR="00990DAF">
        <w:t xml:space="preserve"> listopada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90DAF">
        <w:rPr>
          <w:b/>
        </w:rPr>
        <w:t>18</w:t>
      </w:r>
      <w:r w:rsidR="00372EF1">
        <w:rPr>
          <w:b/>
        </w:rPr>
        <w:t>. listopada</w:t>
      </w:r>
      <w:r w:rsidR="00A67650" w:rsidRPr="001713C7">
        <w:rPr>
          <w:b/>
        </w:rPr>
        <w:t xml:space="preserve"> 2017. u </w:t>
      </w:r>
      <w:r w:rsidR="00990DAF">
        <w:rPr>
          <w:b/>
        </w:rPr>
        <w:t>11</w:t>
      </w:r>
      <w:r w:rsidR="0052748B">
        <w:rPr>
          <w:b/>
        </w:rPr>
        <w:t>,</w:t>
      </w:r>
      <w:r w:rsidR="00990DAF">
        <w:rPr>
          <w:b/>
        </w:rPr>
        <w:t>30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990DAF">
        <w:t>Marjan Miletić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990DAF">
        <w:t>Marjan Miletić iz Zadra</w:t>
      </w:r>
      <w:r w:rsidR="00AB402E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3145E2">
        <w:t>5.</w:t>
      </w:r>
      <w:r w:rsidR="00990DAF">
        <w:t xml:space="preserve"> listopada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90DAF">
        <w:t>Marjanu Miletiću iz Zadra, Ulica Eugena Kumičića 7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D610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990DAF">
      <w:t>410</w:t>
    </w:r>
    <w:r w:rsidR="006A4863">
      <w:t>/</w:t>
    </w:r>
    <w:r w:rsidR="007B450B">
      <w:t>20</w:t>
    </w:r>
    <w:r w:rsidR="006A4863">
      <w:t>17-</w:t>
    </w:r>
    <w:r w:rsidR="00990DAF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5E2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748B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C4129"/>
    <w:rsid w:val="007D6104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90DAF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402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6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6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DELTA-VILICUS d.o.o. za građenje, projektiranje i inženjering</item>
      <item>Marjan Miletić</item>
    </izvorni_sadrzaj>
    <derivirana_varijabla naziv="DomainObject.Predmet.SudioniciListNaziv_1">
      <item>FINA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FINA, OIB 85821130368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FINA, OIB 85821130368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45C32-819F-4879-9E27-FF398D78C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1718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2017-10-02T09:11:00Z</dcterms:created>
  <dc:creator>Administrator</dc:creator>
  <cp:lastModifiedBy>Ante Rubelj</cp:lastModifiedBy>
  <cp:lastPrinted>2017-09-28T07:27:00Z</cp:lastPrinted>
  <dcterms:modified xmlns:xsi="http://www.w3.org/2001/XMLSchema-instance" xsi:type="dcterms:W3CDTF">2017-10-05T12:39:00Z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