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77d9" w14:paraId="fdf77d9" w:rsidRDefault="00923FF9" w:rsidR="00923FF9" w:rsidRPr="00FE03B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FB2B5B" w:rsidR="00127804" w:rsidRPr="00FE03B4">
      <w:pPr>
        <w:ind w:firstLine="708"/>
        <w:rPr>
          <w:b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REPUBLIKA HRVATSKA</w:t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TRGOVAČKI SUD U SPLITU</w:t>
      </w:r>
    </w:p>
    <w:p w:rsidRDefault="00127804" w:rsidR="00127804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STALNA SLUŽBA U DUBROVNIKU</w:t>
      </w:r>
    </w:p>
    <w:p w:rsidRDefault="00127804" w:rsidP="002F4C8B" w:rsidR="002F4C8B" w:rsidRPr="00FE03B4">
      <w:pPr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Dubrovnik, Dr. A. Starčevića 23</w:t>
      </w:r>
    </w:p>
    <w:p w:rsidRDefault="00326099" w:rsidR="00326099" w:rsidRPr="00FE03B4">
      <w:pPr>
        <w:pStyle w:val="Naslov1"/>
        <w:rPr>
          <w:sz w:val="24"/>
          <w:szCs w:val="24"/>
        </w:rPr>
      </w:pPr>
      <w:r w:rsidRPr="00FE03B4">
        <w:rPr>
          <w:sz w:val="24"/>
          <w:szCs w:val="24"/>
        </w:rPr>
        <w:t xml:space="preserve">Posl. br. </w:t>
      </w:r>
      <w:r w:rsidR="0044238A" w:rsidRPr="00FE03B4">
        <w:rPr>
          <w:sz w:val="24"/>
          <w:szCs w:val="24"/>
        </w:rPr>
        <w:t>7</w:t>
      </w:r>
      <w:r w:rsidR="00746D38">
        <w:rPr>
          <w:sz w:val="24"/>
          <w:szCs w:val="24"/>
        </w:rPr>
        <w:t>.St-</w:t>
      </w:r>
      <w:r w:rsidR="00E00FFD">
        <w:rPr>
          <w:sz w:val="24"/>
          <w:szCs w:val="24"/>
        </w:rPr>
        <w:t>19</w:t>
      </w:r>
      <w:r w:rsidRPr="00FE03B4">
        <w:rPr>
          <w:sz w:val="24"/>
          <w:szCs w:val="24"/>
        </w:rPr>
        <w:t>/</w:t>
      </w:r>
      <w:r w:rsidR="00ED649C" w:rsidRPr="00FE03B4">
        <w:rPr>
          <w:sz w:val="24"/>
          <w:szCs w:val="24"/>
        </w:rPr>
        <w:t>12</w:t>
      </w:r>
    </w:p>
    <w:p w:rsidRDefault="00326099" w:rsidR="00326099">
      <w:pPr>
        <w:jc w:val="right"/>
        <w:rPr>
          <w:b/>
          <w:sz w:val="24"/>
          <w:szCs w:val="24"/>
        </w:rPr>
      </w:pPr>
    </w:p>
    <w:p w:rsidRDefault="00746D38" w:rsidP="00E75265" w:rsidR="00746D38">
      <w:pPr>
        <w:jc w:val="center"/>
        <w:rPr>
          <w:b/>
          <w:sz w:val="24"/>
          <w:szCs w:val="24"/>
        </w:rPr>
      </w:pPr>
    </w:p>
    <w:p w:rsidRDefault="00E75265" w:rsidP="00E75265" w:rsidR="00923FF9" w:rsidRPr="00FE03B4">
      <w:pPr>
        <w:jc w:val="center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 E P U B L I K A   H R V A T S K A</w:t>
      </w:r>
    </w:p>
    <w:p w:rsidRDefault="00326099" w:rsidR="00326099" w:rsidRPr="00FE03B4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>R J E Š E N J 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746D38" w:rsidP="00746D38" w:rsidR="00746D38" w:rsidRPr="00746D38">
      <w:pPr>
        <w:jc w:val="both"/>
        <w:rPr>
          <w:sz w:val="24"/>
          <w:szCs w:val="24"/>
        </w:rPr>
      </w:pPr>
    </w:p>
    <w:p w:rsidRDefault="00746D38" w:rsidP="00746D38" w:rsidR="00746D38">
      <w:pPr>
        <w:ind w:firstLine="708"/>
        <w:jc w:val="both"/>
        <w:rPr>
          <w:sz w:val="24"/>
          <w:szCs w:val="24"/>
        </w:rPr>
      </w:pPr>
      <w:r w:rsidRPr="00746D38">
        <w:rPr>
          <w:sz w:val="24"/>
          <w:szCs w:val="24"/>
        </w:rPr>
        <w:t xml:space="preserve">Trgovački sud u Splitu, Stalna služba u Dubrovniku, po sucu tog suda Diani Butigan Granić u stečajnom postupku nad dužnikom PODUZETNIČKA ZONA OPUZEN d.o.o. u stečaju, Opuzen, </w:t>
      </w:r>
      <w:r w:rsidR="00AB16B3">
        <w:rPr>
          <w:sz w:val="24"/>
          <w:szCs w:val="24"/>
        </w:rPr>
        <w:t xml:space="preserve">Trg kralja Tomislava 1, OIB: 24577971360, </w:t>
      </w:r>
      <w:r w:rsidRPr="00746D38">
        <w:rPr>
          <w:sz w:val="24"/>
          <w:szCs w:val="24"/>
        </w:rPr>
        <w:t>zastupanog po stečajno</w:t>
      </w:r>
      <w:r>
        <w:rPr>
          <w:sz w:val="24"/>
          <w:szCs w:val="24"/>
        </w:rPr>
        <w:t xml:space="preserve">j </w:t>
      </w:r>
      <w:r w:rsidRPr="00746D38">
        <w:rPr>
          <w:sz w:val="24"/>
          <w:szCs w:val="24"/>
        </w:rPr>
        <w:t xml:space="preserve"> upravit</w:t>
      </w:r>
      <w:r>
        <w:rPr>
          <w:sz w:val="24"/>
          <w:szCs w:val="24"/>
        </w:rPr>
        <w:t>eljici</w:t>
      </w:r>
      <w:r w:rsidRPr="00746D38">
        <w:rPr>
          <w:sz w:val="24"/>
          <w:szCs w:val="24"/>
        </w:rPr>
        <w:t xml:space="preserve"> Ivanki Sušić, iz Dubrovnika, </w:t>
      </w:r>
      <w:r w:rsidRPr="00FE03B4">
        <w:rPr>
          <w:sz w:val="24"/>
          <w:szCs w:val="24"/>
        </w:rPr>
        <w:t>nakon javnog ročišta za diobu kupovine u nazočnosti stečajn</w:t>
      </w:r>
      <w:r w:rsidR="00AB16B3">
        <w:rPr>
          <w:sz w:val="24"/>
          <w:szCs w:val="24"/>
        </w:rPr>
        <w:t>e</w:t>
      </w:r>
      <w:r w:rsidRPr="00FE03B4">
        <w:rPr>
          <w:sz w:val="24"/>
          <w:szCs w:val="24"/>
        </w:rPr>
        <w:t xml:space="preserve"> upravitelj</w:t>
      </w:r>
      <w:r w:rsidR="00AB16B3">
        <w:rPr>
          <w:sz w:val="24"/>
          <w:szCs w:val="24"/>
        </w:rPr>
        <w:t>ice</w:t>
      </w:r>
      <w:r w:rsidRPr="00FE03B4">
        <w:rPr>
          <w:sz w:val="24"/>
          <w:szCs w:val="24"/>
        </w:rPr>
        <w:t xml:space="preserve">, </w:t>
      </w:r>
      <w:r>
        <w:rPr>
          <w:sz w:val="24"/>
          <w:szCs w:val="24"/>
        </w:rPr>
        <w:t>dana 07. ožujka 2016.g.</w:t>
      </w:r>
    </w:p>
    <w:p w:rsidRDefault="00E10046" w:rsidP="00746D38" w:rsidR="00E10046" w:rsidRPr="00FE03B4">
      <w:pPr>
        <w:ind w:firstLine="708"/>
        <w:jc w:val="both"/>
        <w:rPr>
          <w:sz w:val="24"/>
          <w:szCs w:val="24"/>
        </w:rPr>
      </w:pPr>
    </w:p>
    <w:p w:rsidRDefault="00326099" w:rsidR="00326099" w:rsidRPr="00FE03B4">
      <w:pPr>
        <w:jc w:val="center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r i j e š i o    j 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7007BB" w:rsidP="0095656D" w:rsidR="002A639C" w:rsidRPr="00FE03B4">
      <w:pPr>
        <w:pStyle w:val="Naslov3"/>
        <w:rPr>
          <w:szCs w:val="24"/>
        </w:rPr>
      </w:pPr>
      <w:r w:rsidRPr="00FE03B4">
        <w:rPr>
          <w:szCs w:val="24"/>
        </w:rPr>
        <w:tab/>
        <w:t xml:space="preserve">Iz </w:t>
      </w:r>
      <w:r w:rsidR="0095656D" w:rsidRPr="00FE03B4">
        <w:rPr>
          <w:szCs w:val="24"/>
        </w:rPr>
        <w:t xml:space="preserve">utrška kupovine </w:t>
      </w:r>
      <w:r w:rsidR="00FF33CB" w:rsidRPr="00FE03B4">
        <w:rPr>
          <w:szCs w:val="24"/>
        </w:rPr>
        <w:t>u izno</w:t>
      </w:r>
      <w:r w:rsidRPr="00FE03B4">
        <w:rPr>
          <w:szCs w:val="24"/>
        </w:rPr>
        <w:t>s</w:t>
      </w:r>
      <w:r w:rsidR="00FF33CB" w:rsidRPr="00FE03B4">
        <w:rPr>
          <w:szCs w:val="24"/>
        </w:rPr>
        <w:t>u</w:t>
      </w:r>
      <w:r w:rsidRPr="00FE03B4">
        <w:rPr>
          <w:szCs w:val="24"/>
        </w:rPr>
        <w:t xml:space="preserve"> od </w:t>
      </w:r>
      <w:r w:rsidR="00E00FFD">
        <w:rPr>
          <w:szCs w:val="24"/>
        </w:rPr>
        <w:t>553</w:t>
      </w:r>
      <w:r w:rsidR="009F209F" w:rsidRPr="00FE03B4">
        <w:rPr>
          <w:szCs w:val="24"/>
        </w:rPr>
        <w:t>.</w:t>
      </w:r>
      <w:r w:rsidR="00E00FFD">
        <w:rPr>
          <w:szCs w:val="24"/>
        </w:rPr>
        <w:t>000</w:t>
      </w:r>
      <w:r w:rsidR="00E45CC5" w:rsidRPr="00FE03B4">
        <w:rPr>
          <w:szCs w:val="24"/>
        </w:rPr>
        <w:t>,00</w:t>
      </w:r>
      <w:r w:rsidR="008C3DC9" w:rsidRPr="00FE03B4">
        <w:rPr>
          <w:szCs w:val="24"/>
        </w:rPr>
        <w:t xml:space="preserve"> kuna </w:t>
      </w:r>
      <w:r w:rsidR="002A639C" w:rsidRPr="00FE03B4">
        <w:rPr>
          <w:szCs w:val="24"/>
        </w:rPr>
        <w:t>ostvarenog</w:t>
      </w:r>
      <w:r w:rsidR="00326099" w:rsidRPr="00FE03B4">
        <w:rPr>
          <w:szCs w:val="24"/>
        </w:rPr>
        <w:t xml:space="preserve"> </w:t>
      </w:r>
      <w:r w:rsidRPr="00FE03B4">
        <w:rPr>
          <w:szCs w:val="24"/>
        </w:rPr>
        <w:t>prodajom</w:t>
      </w:r>
      <w:r w:rsidR="008C3DC9" w:rsidRPr="00FE03B4">
        <w:rPr>
          <w:szCs w:val="24"/>
        </w:rPr>
        <w:t xml:space="preserve"> imovine stečajnog dužnika i to</w:t>
      </w:r>
      <w:r w:rsidR="002E1F4F" w:rsidRPr="00FE03B4">
        <w:rPr>
          <w:szCs w:val="24"/>
        </w:rPr>
        <w:t xml:space="preserve"> nekretnine </w:t>
      </w:r>
      <w:r w:rsidR="00E00FFD">
        <w:rPr>
          <w:szCs w:val="24"/>
        </w:rPr>
        <w:t>kat. čest. 1542/9, 1542/10, 1542/11, 1542/13, 1542/14, 1542/15 i 1542/16  k.o. Opuzen 1., upisane u zemljišne knjige Općinskog</w:t>
      </w:r>
      <w:r w:rsidR="00FB41E4" w:rsidRPr="00FE03B4">
        <w:rPr>
          <w:szCs w:val="24"/>
        </w:rPr>
        <w:t xml:space="preserve"> sud u Dubrovn</w:t>
      </w:r>
      <w:r w:rsidR="00090025" w:rsidRPr="00FE03B4">
        <w:rPr>
          <w:szCs w:val="24"/>
        </w:rPr>
        <w:t>iku</w:t>
      </w:r>
      <w:r w:rsidR="00E00FFD">
        <w:rPr>
          <w:szCs w:val="24"/>
        </w:rPr>
        <w:t>, Stalne službe u Splitu,</w:t>
      </w:r>
      <w:r w:rsidR="00127804" w:rsidRPr="00FE03B4">
        <w:rPr>
          <w:szCs w:val="24"/>
        </w:rPr>
        <w:t xml:space="preserve"> namiruju se:</w:t>
      </w:r>
    </w:p>
    <w:p w:rsidRDefault="00923FF9" w:rsidP="00335E63" w:rsidR="00923FF9" w:rsidRPr="00FE03B4">
      <w:pPr>
        <w:pStyle w:val="Tijeloteksta"/>
        <w:rPr>
          <w:sz w:val="24"/>
          <w:szCs w:val="24"/>
        </w:rPr>
      </w:pPr>
    </w:p>
    <w:p w:rsidRDefault="008C3DC9" w:rsidP="003B115D" w:rsidR="008C3DC9" w:rsidRPr="00FE03B4">
      <w:pPr>
        <w:pStyle w:val="Tijeloteksta"/>
        <w:numPr>
          <w:ilvl w:val="0"/>
          <w:numId w:val="9"/>
        </w:numPr>
        <w:ind w:firstLine="0" w:left="0"/>
        <w:rPr>
          <w:sz w:val="24"/>
          <w:szCs w:val="24"/>
        </w:rPr>
      </w:pPr>
      <w:r w:rsidRPr="00FE03B4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1. Stečajnog zakona u iznosu od </w:t>
      </w:r>
      <w:r w:rsidR="00E00FFD">
        <w:rPr>
          <w:sz w:val="24"/>
          <w:szCs w:val="24"/>
        </w:rPr>
        <w:t>27.650,00</w:t>
      </w:r>
      <w:r w:rsidR="00E45CC5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 xml:space="preserve"> kuna.</w:t>
      </w:r>
    </w:p>
    <w:p w:rsidRDefault="008C3DC9" w:rsidP="008C3DC9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II.</w:t>
      </w:r>
      <w:r w:rsidRPr="00FE03B4">
        <w:rPr>
          <w:sz w:val="24"/>
          <w:szCs w:val="24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2. Stečajnog zakona u iznosu od </w:t>
      </w:r>
      <w:r w:rsidR="00E00FFD">
        <w:rPr>
          <w:sz w:val="24"/>
          <w:szCs w:val="24"/>
        </w:rPr>
        <w:t>116.082,42 kune.</w:t>
      </w:r>
    </w:p>
    <w:p w:rsidRDefault="008C3DC9" w:rsidP="008C3DC9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III.</w:t>
      </w:r>
      <w:r w:rsidRPr="00FE03B4">
        <w:rPr>
          <w:sz w:val="24"/>
          <w:szCs w:val="24"/>
        </w:rPr>
        <w:tab/>
        <w:t>Po odbitku iznosa troškova stečajnog postupka navedenog u točki I. i II. ovog rješenja iz ostvarenog utrška namiruje se tražbina razlučnog vjerovnika:</w:t>
      </w:r>
    </w:p>
    <w:p w:rsidRDefault="00E00FFD" w:rsidP="003B115D" w:rsidR="004E07BC" w:rsidRPr="00FE03B4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4"/>
          <w:szCs w:val="24"/>
        </w:rPr>
      </w:pPr>
      <w:r>
        <w:rPr>
          <w:sz w:val="24"/>
          <w:szCs w:val="24"/>
        </w:rPr>
        <w:t xml:space="preserve">Republika Hrvatska, Ministarstvo financija </w:t>
      </w:r>
      <w:r w:rsidR="003140C7" w:rsidRPr="00FE03B4">
        <w:rPr>
          <w:sz w:val="24"/>
          <w:szCs w:val="24"/>
        </w:rPr>
        <w:t xml:space="preserve">u iznosu od  </w:t>
      </w:r>
      <w:r>
        <w:rPr>
          <w:sz w:val="24"/>
          <w:szCs w:val="24"/>
        </w:rPr>
        <w:t>409.267,58</w:t>
      </w:r>
      <w:r w:rsidR="00C072F8" w:rsidRPr="00FE03B4">
        <w:rPr>
          <w:b/>
          <w:sz w:val="24"/>
          <w:szCs w:val="24"/>
        </w:rPr>
        <w:t xml:space="preserve"> </w:t>
      </w:r>
      <w:r w:rsidR="00C072F8" w:rsidRPr="00FE03B4">
        <w:rPr>
          <w:sz w:val="24"/>
          <w:szCs w:val="24"/>
        </w:rPr>
        <w:t>kuna</w:t>
      </w:r>
      <w:r w:rsidR="003140C7" w:rsidRPr="00FE03B4">
        <w:rPr>
          <w:sz w:val="24"/>
          <w:szCs w:val="24"/>
        </w:rPr>
        <w:t>.</w:t>
      </w:r>
    </w:p>
    <w:p w:rsidRDefault="00B71059" w:rsidP="003B115D" w:rsidR="008C3DC9" w:rsidRPr="00FE03B4">
      <w:pPr>
        <w:pStyle w:val="Tijeloteksta"/>
        <w:rPr>
          <w:sz w:val="24"/>
          <w:szCs w:val="24"/>
        </w:rPr>
      </w:pPr>
      <w:r w:rsidRPr="00FE03B4">
        <w:rPr>
          <w:b/>
          <w:sz w:val="24"/>
          <w:szCs w:val="24"/>
        </w:rPr>
        <w:t>I</w:t>
      </w:r>
      <w:r w:rsidR="008C3DC9" w:rsidRPr="00FE03B4">
        <w:rPr>
          <w:b/>
          <w:sz w:val="24"/>
          <w:szCs w:val="24"/>
        </w:rPr>
        <w:t>V.</w:t>
      </w:r>
      <w:r w:rsidR="008C3DC9" w:rsidRPr="00FE03B4">
        <w:rPr>
          <w:i/>
          <w:sz w:val="24"/>
          <w:szCs w:val="24"/>
        </w:rPr>
        <w:tab/>
      </w:r>
      <w:r w:rsidR="008C3DC9" w:rsidRPr="00FE03B4">
        <w:rPr>
          <w:sz w:val="24"/>
          <w:szCs w:val="24"/>
        </w:rPr>
        <w:t xml:space="preserve">Nalaže se </w:t>
      </w:r>
      <w:r w:rsidR="002D1A88" w:rsidRPr="00FE03B4">
        <w:rPr>
          <w:sz w:val="24"/>
          <w:szCs w:val="24"/>
        </w:rPr>
        <w:t>računovodstvu ovog suda da u roku od 8 dana</w:t>
      </w:r>
      <w:r w:rsidR="008C3DC9" w:rsidRPr="00FE03B4">
        <w:rPr>
          <w:sz w:val="24"/>
          <w:szCs w:val="24"/>
        </w:rPr>
        <w:t xml:space="preserve"> od pravomoćnost</w:t>
      </w:r>
      <w:r w:rsidR="001C1D91" w:rsidRPr="00FE03B4">
        <w:rPr>
          <w:sz w:val="24"/>
          <w:szCs w:val="24"/>
        </w:rPr>
        <w:t xml:space="preserve">i ovog rješenja isplatiti iznos od </w:t>
      </w:r>
      <w:r w:rsidR="00E00FFD">
        <w:rPr>
          <w:sz w:val="24"/>
          <w:szCs w:val="24"/>
        </w:rPr>
        <w:t>143</w:t>
      </w:r>
      <w:r w:rsidR="001C1D91" w:rsidRPr="00FE03B4">
        <w:rPr>
          <w:sz w:val="24"/>
          <w:szCs w:val="24"/>
        </w:rPr>
        <w:t>.</w:t>
      </w:r>
      <w:r w:rsidR="00E00FFD">
        <w:rPr>
          <w:sz w:val="24"/>
          <w:szCs w:val="24"/>
        </w:rPr>
        <w:t>732,42</w:t>
      </w:r>
      <w:r w:rsidR="001C1D91" w:rsidRPr="00FE03B4">
        <w:rPr>
          <w:sz w:val="24"/>
          <w:szCs w:val="24"/>
        </w:rPr>
        <w:t xml:space="preserve"> kune </w:t>
      </w:r>
      <w:r w:rsidR="004E07BC" w:rsidRPr="00FE03B4">
        <w:rPr>
          <w:sz w:val="24"/>
          <w:szCs w:val="24"/>
        </w:rPr>
        <w:t>i</w:t>
      </w:r>
      <w:r w:rsidR="002D1A88" w:rsidRPr="00FE03B4">
        <w:rPr>
          <w:sz w:val="24"/>
          <w:szCs w:val="24"/>
        </w:rPr>
        <w:t xml:space="preserve"> to u korist stečajnog dužnika</w:t>
      </w:r>
      <w:r w:rsidR="003C782A" w:rsidRPr="00FE03B4">
        <w:rPr>
          <w:sz w:val="24"/>
          <w:szCs w:val="24"/>
        </w:rPr>
        <w:t xml:space="preserve"> na račun stečajnog dužnika broj </w:t>
      </w:r>
      <w:r w:rsidR="002477F6" w:rsidRPr="00FE03B4">
        <w:rPr>
          <w:sz w:val="24"/>
          <w:szCs w:val="24"/>
        </w:rPr>
        <w:t>HR</w:t>
      </w:r>
      <w:r w:rsidR="00E00FFD">
        <w:rPr>
          <w:sz w:val="24"/>
          <w:szCs w:val="24"/>
        </w:rPr>
        <w:t>8724840081107567384</w:t>
      </w:r>
      <w:r w:rsidR="00BD00ED">
        <w:rPr>
          <w:sz w:val="24"/>
          <w:szCs w:val="24"/>
        </w:rPr>
        <w:t xml:space="preserve"> </w:t>
      </w:r>
      <w:r w:rsidR="00B92C95" w:rsidRPr="00FE03B4">
        <w:rPr>
          <w:sz w:val="24"/>
          <w:szCs w:val="24"/>
        </w:rPr>
        <w:t xml:space="preserve">otvoren kod RAIFEISENBANK AUSTRIA d.d. Zagreb, </w:t>
      </w:r>
      <w:r w:rsidR="002D1A88" w:rsidRPr="00FE03B4">
        <w:rPr>
          <w:sz w:val="24"/>
          <w:szCs w:val="24"/>
        </w:rPr>
        <w:t xml:space="preserve"> te iz</w:t>
      </w:r>
      <w:r w:rsidR="00BE071D" w:rsidRPr="00FE03B4">
        <w:rPr>
          <w:sz w:val="24"/>
          <w:szCs w:val="24"/>
        </w:rPr>
        <w:t>nos iz točke III. ovog rješenja</w:t>
      </w:r>
      <w:r w:rsidR="00BE2FBD" w:rsidRPr="00FE03B4">
        <w:rPr>
          <w:sz w:val="24"/>
          <w:szCs w:val="24"/>
        </w:rPr>
        <w:t xml:space="preserve"> u</w:t>
      </w:r>
      <w:r w:rsidR="002D1A88" w:rsidRPr="00FE03B4">
        <w:rPr>
          <w:sz w:val="24"/>
          <w:szCs w:val="24"/>
        </w:rPr>
        <w:t xml:space="preserve"> korist razlučnog vjerovnika</w:t>
      </w:r>
      <w:r w:rsidR="00BE2FBD" w:rsidRPr="00FE03B4">
        <w:rPr>
          <w:sz w:val="24"/>
          <w:szCs w:val="24"/>
        </w:rPr>
        <w:t xml:space="preserve"> </w:t>
      </w:r>
      <w:r w:rsidR="00BD00ED">
        <w:rPr>
          <w:sz w:val="24"/>
          <w:szCs w:val="24"/>
        </w:rPr>
        <w:t xml:space="preserve">– Republika Hrvatska – Državni proračun - </w:t>
      </w:r>
      <w:r w:rsidR="00392796" w:rsidRPr="00FE03B4">
        <w:rPr>
          <w:sz w:val="24"/>
          <w:szCs w:val="24"/>
        </w:rPr>
        <w:t xml:space="preserve"> na račun broj </w:t>
      </w:r>
      <w:r w:rsidR="00BE071D" w:rsidRPr="00FE03B4">
        <w:rPr>
          <w:sz w:val="24"/>
          <w:szCs w:val="24"/>
        </w:rPr>
        <w:t>HR</w:t>
      </w:r>
      <w:r w:rsidR="00BD00ED">
        <w:rPr>
          <w:sz w:val="24"/>
          <w:szCs w:val="24"/>
        </w:rPr>
        <w:t>1210010051863000160, poziv na broj HR68, 1201-24577971360.</w:t>
      </w:r>
      <w:r w:rsidR="00392796" w:rsidRPr="00FE03B4">
        <w:rPr>
          <w:sz w:val="24"/>
          <w:szCs w:val="24"/>
        </w:rPr>
        <w:t xml:space="preserve">. </w:t>
      </w:r>
    </w:p>
    <w:p w:rsidRDefault="00073341" w:rsidR="00073341" w:rsidRPr="00FE03B4">
      <w:pPr>
        <w:pStyle w:val="Naslov2"/>
        <w:rPr>
          <w:sz w:val="24"/>
          <w:szCs w:val="24"/>
        </w:rPr>
      </w:pPr>
    </w:p>
    <w:p w:rsidRDefault="00326099" w:rsidR="00326099" w:rsidRPr="00FE03B4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>Obrazloženje</w:t>
      </w: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326099" w:rsidP="00643274" w:rsidR="00DE097D" w:rsidRPr="00FE03B4">
      <w:pPr>
        <w:jc w:val="both"/>
        <w:rPr>
          <w:sz w:val="24"/>
          <w:szCs w:val="24"/>
        </w:rPr>
      </w:pPr>
      <w:r w:rsidRPr="00FE03B4">
        <w:rPr>
          <w:sz w:val="24"/>
          <w:szCs w:val="24"/>
        </w:rPr>
        <w:tab/>
      </w:r>
      <w:r w:rsidR="00BD00ED">
        <w:rPr>
          <w:sz w:val="24"/>
          <w:szCs w:val="24"/>
        </w:rPr>
        <w:t xml:space="preserve">U stečajnom postupku unovčene su nekretnine iz toč. I. ovog rješenja i to </w:t>
      </w:r>
      <w:r w:rsidR="00B570A6" w:rsidRPr="00FE03B4">
        <w:rPr>
          <w:sz w:val="24"/>
          <w:szCs w:val="24"/>
        </w:rPr>
        <w:t xml:space="preserve">za </w:t>
      </w:r>
      <w:r w:rsidR="00BD00ED">
        <w:rPr>
          <w:sz w:val="24"/>
          <w:szCs w:val="24"/>
        </w:rPr>
        <w:t xml:space="preserve">ukupni </w:t>
      </w:r>
      <w:r w:rsidR="00B570A6" w:rsidRPr="00FE03B4">
        <w:rPr>
          <w:sz w:val="24"/>
          <w:szCs w:val="24"/>
        </w:rPr>
        <w:t xml:space="preserve">iznos od </w:t>
      </w:r>
      <w:r w:rsidR="00BD00ED">
        <w:rPr>
          <w:sz w:val="24"/>
          <w:szCs w:val="24"/>
        </w:rPr>
        <w:t>553.000,00</w:t>
      </w:r>
      <w:r w:rsidR="00B570A6" w:rsidRPr="00FE03B4">
        <w:rPr>
          <w:sz w:val="24"/>
          <w:szCs w:val="24"/>
        </w:rPr>
        <w:t xml:space="preserve"> kuna</w:t>
      </w:r>
      <w:r w:rsidR="00BD00ED">
        <w:rPr>
          <w:sz w:val="24"/>
          <w:szCs w:val="24"/>
        </w:rPr>
        <w:t>.</w:t>
      </w:r>
      <w:r w:rsidR="00663A25" w:rsidRPr="00FE03B4">
        <w:rPr>
          <w:sz w:val="24"/>
          <w:szCs w:val="24"/>
        </w:rPr>
        <w:t xml:space="preserve"> </w:t>
      </w:r>
    </w:p>
    <w:p w:rsidRDefault="00764214" w:rsidP="00753FE7" w:rsidR="00764214" w:rsidRPr="00FE03B4">
      <w:pPr>
        <w:ind w:firstLine="720"/>
        <w:jc w:val="both"/>
        <w:rPr>
          <w:sz w:val="24"/>
          <w:szCs w:val="24"/>
        </w:rPr>
      </w:pPr>
    </w:p>
    <w:p w:rsidRDefault="00E06E01" w:rsidP="00643274" w:rsidR="00643274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Na ročištu za diobu kupovine održanom </w:t>
      </w:r>
      <w:r w:rsidR="00BD00ED">
        <w:rPr>
          <w:sz w:val="24"/>
          <w:szCs w:val="24"/>
        </w:rPr>
        <w:t>02</w:t>
      </w:r>
      <w:r w:rsidRPr="00FE03B4">
        <w:rPr>
          <w:sz w:val="24"/>
          <w:szCs w:val="24"/>
        </w:rPr>
        <w:t>.</w:t>
      </w:r>
      <w:r w:rsidR="00813F62" w:rsidRPr="00FE03B4">
        <w:rPr>
          <w:sz w:val="24"/>
          <w:szCs w:val="24"/>
        </w:rPr>
        <w:t xml:space="preserve"> </w:t>
      </w:r>
      <w:r w:rsidR="00BD00ED">
        <w:rPr>
          <w:sz w:val="24"/>
          <w:szCs w:val="24"/>
        </w:rPr>
        <w:t>ožujka</w:t>
      </w:r>
      <w:r w:rsidR="00B95BE4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>20</w:t>
      </w:r>
      <w:r w:rsidR="00B95BE4" w:rsidRPr="00FE03B4">
        <w:rPr>
          <w:sz w:val="24"/>
          <w:szCs w:val="24"/>
        </w:rPr>
        <w:t>1</w:t>
      </w:r>
      <w:r w:rsidR="00413F7E">
        <w:rPr>
          <w:sz w:val="24"/>
          <w:szCs w:val="24"/>
        </w:rPr>
        <w:t>6</w:t>
      </w:r>
      <w:r w:rsidRPr="00FE03B4">
        <w:rPr>
          <w:sz w:val="24"/>
          <w:szCs w:val="24"/>
        </w:rPr>
        <w:t xml:space="preserve">. godine predmet </w:t>
      </w:r>
      <w:r w:rsidR="00643274" w:rsidRPr="00FE03B4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643274" w:rsidR="00643274" w:rsidRPr="00FE03B4">
      <w:pPr>
        <w:ind w:firstLine="720"/>
        <w:jc w:val="both"/>
        <w:rPr>
          <w:sz w:val="24"/>
          <w:szCs w:val="24"/>
        </w:rPr>
      </w:pPr>
    </w:p>
    <w:p w:rsidRDefault="006B6607" w:rsidP="006B6607" w:rsidR="006B6607" w:rsidRPr="00FE03B4">
      <w:pPr>
        <w:pStyle w:val="Tijeloteksta"/>
        <w:ind w:firstLine="720"/>
        <w:rPr>
          <w:sz w:val="24"/>
          <w:szCs w:val="24"/>
        </w:rPr>
      </w:pPr>
      <w:r w:rsidRPr="00FE03B4">
        <w:rPr>
          <w:sz w:val="24"/>
          <w:szCs w:val="24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>. 1. Stečajnog zakona (NN 44/96, 29/99, 129/00, 123/03, 197/03 i 82/06</w:t>
      </w:r>
      <w:r w:rsidR="008C3DC9" w:rsidRPr="00FE03B4">
        <w:rPr>
          <w:sz w:val="24"/>
          <w:szCs w:val="24"/>
        </w:rPr>
        <w:t>, 116/10, 25/12,</w:t>
      </w:r>
      <w:r w:rsidRPr="00FE03B4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FE03B4">
        <w:rPr>
          <w:sz w:val="24"/>
          <w:szCs w:val="24"/>
        </w:rPr>
        <w:t>i</w:t>
      </w:r>
      <w:r w:rsidRPr="00FE03B4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FE03B4">
        <w:rPr>
          <w:sz w:val="24"/>
          <w:szCs w:val="24"/>
        </w:rPr>
        <w:t>. Utržak koji pripada nekretnini</w:t>
      </w:r>
      <w:r w:rsidRPr="00FE03B4">
        <w:rPr>
          <w:sz w:val="24"/>
          <w:szCs w:val="24"/>
        </w:rPr>
        <w:t xml:space="preserve"> koja je predmet prodaje na kojoj postoji pravo odvojenog iznosi </w:t>
      </w:r>
      <w:r w:rsidR="00413F7E">
        <w:rPr>
          <w:sz w:val="24"/>
          <w:szCs w:val="24"/>
        </w:rPr>
        <w:t>553</w:t>
      </w:r>
      <w:r w:rsidR="00D55B39" w:rsidRPr="00FE03B4">
        <w:rPr>
          <w:sz w:val="24"/>
          <w:szCs w:val="24"/>
        </w:rPr>
        <w:t>.</w:t>
      </w:r>
      <w:r w:rsidR="00413F7E">
        <w:rPr>
          <w:sz w:val="24"/>
          <w:szCs w:val="24"/>
        </w:rPr>
        <w:t>000</w:t>
      </w:r>
      <w:r w:rsidR="00813F62" w:rsidRPr="00FE03B4">
        <w:rPr>
          <w:sz w:val="24"/>
          <w:szCs w:val="24"/>
        </w:rPr>
        <w:t>,00 kuna</w:t>
      </w:r>
      <w:r w:rsidRPr="00FE03B4">
        <w:rPr>
          <w:sz w:val="24"/>
          <w:szCs w:val="24"/>
        </w:rPr>
        <w:t>, od kojeg iznosa 5% predstavlja iznos od</w:t>
      </w:r>
      <w:r w:rsidR="00D55B39" w:rsidRPr="00FE03B4">
        <w:rPr>
          <w:sz w:val="24"/>
          <w:szCs w:val="24"/>
        </w:rPr>
        <w:t xml:space="preserve"> </w:t>
      </w:r>
      <w:r w:rsidR="00413F7E">
        <w:rPr>
          <w:sz w:val="24"/>
          <w:szCs w:val="24"/>
        </w:rPr>
        <w:t>27</w:t>
      </w:r>
      <w:r w:rsidR="00B570A6" w:rsidRPr="00FE03B4">
        <w:rPr>
          <w:sz w:val="24"/>
          <w:szCs w:val="24"/>
        </w:rPr>
        <w:t>.</w:t>
      </w:r>
      <w:r w:rsidR="00413F7E">
        <w:rPr>
          <w:sz w:val="24"/>
          <w:szCs w:val="24"/>
        </w:rPr>
        <w:t>650,0</w:t>
      </w:r>
      <w:r w:rsidR="00B570A6" w:rsidRPr="00FE03B4">
        <w:rPr>
          <w:sz w:val="24"/>
          <w:szCs w:val="24"/>
        </w:rPr>
        <w:t>0</w:t>
      </w:r>
      <w:r w:rsidR="000A43A7" w:rsidRPr="00FE03B4">
        <w:rPr>
          <w:sz w:val="24"/>
          <w:szCs w:val="24"/>
        </w:rPr>
        <w:t xml:space="preserve"> </w:t>
      </w:r>
      <w:r w:rsidRPr="00FE03B4">
        <w:rPr>
          <w:sz w:val="24"/>
          <w:szCs w:val="24"/>
        </w:rPr>
        <w:t>kuna.</w:t>
      </w:r>
    </w:p>
    <w:p w:rsidRDefault="006B6607" w:rsidP="006B6607" w:rsidR="006B6607" w:rsidRPr="00FE03B4">
      <w:pPr>
        <w:pStyle w:val="Tijeloteksta"/>
        <w:ind w:firstLine="720"/>
        <w:rPr>
          <w:sz w:val="24"/>
          <w:szCs w:val="24"/>
        </w:rPr>
      </w:pPr>
    </w:p>
    <w:p w:rsidRDefault="006B6607" w:rsidP="00413F7E" w:rsidR="006B6607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FE03B4">
          <w:rPr>
            <w:sz w:val="24"/>
            <w:szCs w:val="24"/>
          </w:rPr>
          <w:t>170. st</w:t>
        </w:r>
      </w:smartTag>
      <w:r w:rsidRPr="00FE03B4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FE03B4">
        <w:rPr>
          <w:sz w:val="24"/>
          <w:szCs w:val="24"/>
        </w:rPr>
        <w:t xml:space="preserve">Prema obračunu stečajnog upravitelja,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FE03B4">
          <w:rPr>
            <w:sz w:val="24"/>
            <w:szCs w:val="24"/>
          </w:rPr>
          <w:t>170. st</w:t>
        </w:r>
      </w:smartTag>
      <w:r w:rsidR="00B570A6" w:rsidRPr="00FE03B4">
        <w:rPr>
          <w:sz w:val="24"/>
          <w:szCs w:val="24"/>
        </w:rPr>
        <w:t xml:space="preserve">. 2. SZ su </w:t>
      </w:r>
      <w:r w:rsidR="00413F7E">
        <w:rPr>
          <w:sz w:val="24"/>
          <w:szCs w:val="24"/>
        </w:rPr>
        <w:t>viši</w:t>
      </w:r>
      <w:r w:rsidR="00D55B39" w:rsidRPr="00FE03B4">
        <w:rPr>
          <w:sz w:val="24"/>
          <w:szCs w:val="24"/>
        </w:rPr>
        <w:t xml:space="preserve"> </w:t>
      </w:r>
      <w:r w:rsidR="00643274" w:rsidRPr="00FE03B4">
        <w:rPr>
          <w:sz w:val="24"/>
          <w:szCs w:val="24"/>
        </w:rPr>
        <w:t>od 5% i iznose ukupno</w:t>
      </w:r>
      <w:r w:rsidR="00E52F67" w:rsidRPr="00FE03B4">
        <w:rPr>
          <w:sz w:val="24"/>
          <w:szCs w:val="24"/>
        </w:rPr>
        <w:t xml:space="preserve"> </w:t>
      </w:r>
      <w:r w:rsidR="00413F7E">
        <w:rPr>
          <w:sz w:val="24"/>
          <w:szCs w:val="24"/>
        </w:rPr>
        <w:t>116.082,42</w:t>
      </w:r>
      <w:r w:rsidR="00E52F67" w:rsidRPr="00FE03B4">
        <w:rPr>
          <w:b/>
          <w:sz w:val="24"/>
          <w:szCs w:val="24"/>
        </w:rPr>
        <w:t xml:space="preserve"> </w:t>
      </w:r>
      <w:r w:rsidR="00E52F67" w:rsidRPr="00FE03B4">
        <w:rPr>
          <w:sz w:val="24"/>
          <w:szCs w:val="24"/>
        </w:rPr>
        <w:t>kuna</w:t>
      </w:r>
      <w:r w:rsidR="00813F62" w:rsidRPr="00FE03B4">
        <w:rPr>
          <w:sz w:val="24"/>
          <w:szCs w:val="24"/>
        </w:rPr>
        <w:t>.</w:t>
      </w:r>
      <w:r w:rsidR="00643274" w:rsidRPr="00FE03B4">
        <w:rPr>
          <w:sz w:val="24"/>
          <w:szCs w:val="24"/>
        </w:rPr>
        <w:t xml:space="preserve">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="00643274" w:rsidRPr="00FE03B4">
          <w:rPr>
            <w:sz w:val="24"/>
            <w:szCs w:val="24"/>
          </w:rPr>
          <w:t>170. st</w:t>
        </w:r>
      </w:smartTag>
      <w:r w:rsidR="00643274" w:rsidRPr="00FE03B4">
        <w:rPr>
          <w:sz w:val="24"/>
          <w:szCs w:val="24"/>
        </w:rPr>
        <w:t>. 2. SZ obračunao stvarne troškove koji su u izravnoj vezi s prodajom imovine iz izreke ovog rješenja i to:</w:t>
      </w:r>
      <w:r w:rsidR="00D55B39" w:rsidRPr="00FE03B4">
        <w:rPr>
          <w:sz w:val="24"/>
          <w:szCs w:val="24"/>
        </w:rPr>
        <w:t xml:space="preserve"> </w:t>
      </w:r>
      <w:r w:rsidR="000E6A90" w:rsidRPr="00FE03B4">
        <w:rPr>
          <w:sz w:val="24"/>
          <w:szCs w:val="24"/>
        </w:rPr>
        <w:t xml:space="preserve"> </w:t>
      </w:r>
      <w:r w:rsidR="00E52F67" w:rsidRPr="00FE03B4">
        <w:rPr>
          <w:sz w:val="24"/>
          <w:szCs w:val="24"/>
        </w:rPr>
        <w:t xml:space="preserve">iznos od </w:t>
      </w:r>
      <w:r w:rsidR="00413F7E">
        <w:rPr>
          <w:sz w:val="24"/>
          <w:szCs w:val="24"/>
        </w:rPr>
        <w:t xml:space="preserve">15.756,75 </w:t>
      </w:r>
      <w:r w:rsidR="00E52F67" w:rsidRPr="00FE03B4">
        <w:rPr>
          <w:sz w:val="24"/>
          <w:szCs w:val="24"/>
        </w:rPr>
        <w:t xml:space="preserve">kn po osnovi </w:t>
      </w:r>
      <w:r w:rsidR="00413F7E">
        <w:rPr>
          <w:sz w:val="24"/>
          <w:szCs w:val="24"/>
        </w:rPr>
        <w:t xml:space="preserve">troškova oglasa, 12.608,43 kune po osnovi procjene vrijednosti nekretnine, 87.717,24 kune </w:t>
      </w:r>
      <w:r w:rsidR="00E52F67" w:rsidRPr="00FE03B4">
        <w:rPr>
          <w:sz w:val="24"/>
          <w:szCs w:val="24"/>
        </w:rPr>
        <w:t>troška nagrade stečajnom upravitelju</w:t>
      </w:r>
      <w:r w:rsidR="00413F7E">
        <w:rPr>
          <w:sz w:val="24"/>
          <w:szCs w:val="24"/>
        </w:rPr>
        <w:t xml:space="preserve">, a što predstavlja neto nagradu u iznosu od 44.240,00 </w:t>
      </w:r>
      <w:r w:rsidR="00E52F67" w:rsidRPr="00FE03B4">
        <w:rPr>
          <w:sz w:val="24"/>
          <w:szCs w:val="24"/>
        </w:rPr>
        <w:t>k</w:t>
      </w:r>
      <w:r w:rsidR="00413F7E">
        <w:rPr>
          <w:sz w:val="24"/>
          <w:szCs w:val="24"/>
        </w:rPr>
        <w:t>u</w:t>
      </w:r>
      <w:r w:rsidR="00E52F67" w:rsidRPr="00FE03B4">
        <w:rPr>
          <w:sz w:val="24"/>
          <w:szCs w:val="24"/>
        </w:rPr>
        <w:t>n</w:t>
      </w:r>
      <w:r w:rsidR="00413F7E">
        <w:rPr>
          <w:sz w:val="24"/>
          <w:szCs w:val="24"/>
        </w:rPr>
        <w:t>a</w:t>
      </w:r>
      <w:r w:rsidR="00E52F67" w:rsidRPr="00FE03B4">
        <w:rPr>
          <w:sz w:val="24"/>
          <w:szCs w:val="24"/>
        </w:rPr>
        <w:t xml:space="preserve">. </w:t>
      </w:r>
    </w:p>
    <w:p w:rsidRDefault="00413F7E" w:rsidP="00413F7E" w:rsidR="00413F7E" w:rsidRPr="00FE03B4">
      <w:pPr>
        <w:ind w:firstLine="720"/>
        <w:jc w:val="both"/>
        <w:rPr>
          <w:sz w:val="24"/>
          <w:szCs w:val="24"/>
        </w:rPr>
      </w:pPr>
    </w:p>
    <w:p w:rsidRDefault="00EA79C1" w:rsidP="00E06E01" w:rsidR="00413F7E">
      <w:pPr>
        <w:pStyle w:val="Tijeloteksta"/>
        <w:tabs>
          <w:tab w:pos="720" w:val="num"/>
        </w:tabs>
        <w:rPr>
          <w:sz w:val="24"/>
          <w:szCs w:val="24"/>
        </w:rPr>
      </w:pPr>
      <w:r w:rsidRPr="00FE03B4">
        <w:rPr>
          <w:sz w:val="24"/>
          <w:szCs w:val="24"/>
        </w:rPr>
        <w:tab/>
      </w:r>
      <w:r w:rsidR="00D9040D" w:rsidRPr="00FE03B4">
        <w:rPr>
          <w:sz w:val="24"/>
          <w:szCs w:val="24"/>
        </w:rPr>
        <w:t>Po odbitku iznosa troškova stečajnog postupka iz čl. 170. st. 1. (</w:t>
      </w:r>
      <w:r w:rsidR="00413F7E">
        <w:rPr>
          <w:sz w:val="24"/>
          <w:szCs w:val="24"/>
        </w:rPr>
        <w:t>27.650,00</w:t>
      </w:r>
      <w:r w:rsidR="00AE58A7" w:rsidRPr="00FE03B4">
        <w:rPr>
          <w:sz w:val="24"/>
          <w:szCs w:val="24"/>
        </w:rPr>
        <w:t xml:space="preserve">  kuna</w:t>
      </w:r>
      <w:r w:rsidR="00D9040D" w:rsidRPr="00FE03B4">
        <w:rPr>
          <w:sz w:val="24"/>
          <w:szCs w:val="24"/>
        </w:rPr>
        <w:t>) i st. 2. (</w:t>
      </w:r>
      <w:r w:rsidR="00413F7E">
        <w:rPr>
          <w:sz w:val="24"/>
          <w:szCs w:val="24"/>
        </w:rPr>
        <w:t>116.082,42</w:t>
      </w:r>
      <w:r w:rsidR="00AE58A7" w:rsidRPr="00FE03B4">
        <w:rPr>
          <w:sz w:val="24"/>
          <w:szCs w:val="24"/>
        </w:rPr>
        <w:t xml:space="preserve"> </w:t>
      </w:r>
      <w:r w:rsidR="00D9040D" w:rsidRPr="00FE03B4">
        <w:rPr>
          <w:sz w:val="24"/>
          <w:szCs w:val="24"/>
        </w:rPr>
        <w:t>kuna) SZ</w:t>
      </w:r>
      <w:r w:rsidR="00AE58A7" w:rsidRPr="00FE03B4">
        <w:rPr>
          <w:sz w:val="24"/>
          <w:szCs w:val="24"/>
        </w:rPr>
        <w:t>-a,</w:t>
      </w:r>
      <w:r w:rsidR="00D9040D" w:rsidRPr="00FE03B4">
        <w:rPr>
          <w:sz w:val="24"/>
          <w:szCs w:val="24"/>
        </w:rPr>
        <w:t xml:space="preserve"> u ukupnom iznosu od </w:t>
      </w:r>
      <w:r w:rsidR="00413F7E">
        <w:rPr>
          <w:sz w:val="24"/>
          <w:szCs w:val="24"/>
        </w:rPr>
        <w:t>143.732,42</w:t>
      </w:r>
      <w:r w:rsidR="00D9040D" w:rsidRPr="00FE03B4">
        <w:rPr>
          <w:sz w:val="24"/>
          <w:szCs w:val="24"/>
        </w:rPr>
        <w:t xml:space="preserve"> kuna namiruje se tražbina razlučnog vjerovnika </w:t>
      </w:r>
      <w:r w:rsidR="00413F7E">
        <w:rPr>
          <w:sz w:val="24"/>
          <w:szCs w:val="24"/>
        </w:rPr>
        <w:t>Republike Hrvatske</w:t>
      </w:r>
      <w:r w:rsidR="00AE58A7" w:rsidRPr="00FE03B4">
        <w:rPr>
          <w:sz w:val="24"/>
          <w:szCs w:val="24"/>
        </w:rPr>
        <w:t>,</w:t>
      </w:r>
      <w:r w:rsidR="00413F7E">
        <w:rPr>
          <w:sz w:val="24"/>
          <w:szCs w:val="24"/>
        </w:rPr>
        <w:t xml:space="preserve"> i to u iznosu od 409.267,58 kuna. Tražbina razlučnog vjerovnika</w:t>
      </w:r>
      <w:r w:rsidR="00D9040D" w:rsidRPr="00FE03B4">
        <w:rPr>
          <w:sz w:val="24"/>
          <w:szCs w:val="24"/>
        </w:rPr>
        <w:t xml:space="preserve"> prema obračunu stečajnog upravi</w:t>
      </w:r>
      <w:r w:rsidR="0085626D" w:rsidRPr="00FE03B4">
        <w:rPr>
          <w:sz w:val="24"/>
          <w:szCs w:val="24"/>
        </w:rPr>
        <w:t xml:space="preserve">telja iznosi </w:t>
      </w:r>
      <w:r w:rsidR="00413F7E">
        <w:rPr>
          <w:sz w:val="24"/>
          <w:szCs w:val="24"/>
        </w:rPr>
        <w:t xml:space="preserve">3.211.358,45 </w:t>
      </w:r>
      <w:r w:rsidR="0085626D" w:rsidRPr="00FE03B4">
        <w:rPr>
          <w:sz w:val="24"/>
          <w:szCs w:val="24"/>
        </w:rPr>
        <w:t>kuna</w:t>
      </w:r>
      <w:r w:rsidR="00413F7E">
        <w:rPr>
          <w:sz w:val="24"/>
          <w:szCs w:val="24"/>
        </w:rPr>
        <w:t>.</w:t>
      </w:r>
    </w:p>
    <w:p w:rsidRDefault="00413F7E" w:rsidP="00E06E01" w:rsidR="00D9040D" w:rsidRPr="00FE03B4">
      <w:pPr>
        <w:pStyle w:val="Tijeloteksta"/>
        <w:tabs>
          <w:tab w:pos="720" w:val="num"/>
        </w:tabs>
        <w:rPr>
          <w:sz w:val="24"/>
          <w:szCs w:val="24"/>
        </w:rPr>
      </w:pPr>
      <w:r w:rsidRPr="00FE03B4">
        <w:rPr>
          <w:sz w:val="24"/>
          <w:szCs w:val="24"/>
        </w:rPr>
        <w:t xml:space="preserve"> </w:t>
      </w:r>
    </w:p>
    <w:p w:rsidRDefault="00B64B75" w:rsidP="00EA79C1" w:rsidR="00B64B75" w:rsidRPr="00FE03B4">
      <w:pPr>
        <w:ind w:firstLine="720"/>
        <w:jc w:val="both"/>
        <w:rPr>
          <w:sz w:val="24"/>
          <w:szCs w:val="24"/>
        </w:rPr>
      </w:pPr>
      <w:r w:rsidRPr="00FE03B4">
        <w:rPr>
          <w:sz w:val="24"/>
          <w:szCs w:val="24"/>
        </w:rPr>
        <w:t xml:space="preserve">Zbog navedenog, na temelju spomenutih propisa i čl. 118., 105. i 106. </w:t>
      </w:r>
      <w:r w:rsidR="00E21EBE" w:rsidRPr="00FE03B4">
        <w:rPr>
          <w:sz w:val="24"/>
          <w:szCs w:val="24"/>
        </w:rPr>
        <w:t>Ovršnog zakona (NN 57/96, 29/99, 42/00, 173/03, 194/03, 151/04, 88/05, 121/05, 67/08, 139/10</w:t>
      </w:r>
      <w:r w:rsidR="004A1C1C" w:rsidRPr="00FE03B4">
        <w:rPr>
          <w:sz w:val="24"/>
          <w:szCs w:val="24"/>
        </w:rPr>
        <w:t>, 77/11, 125/11,</w:t>
      </w:r>
      <w:r w:rsidR="004A1C1C" w:rsidRPr="00FE03B4">
        <w:rPr>
          <w:rStyle w:val="Istaknuto"/>
          <w:color w:val="222222"/>
          <w:sz w:val="24"/>
          <w:szCs w:val="24"/>
        </w:rPr>
        <w:t xml:space="preserve"> </w:t>
      </w:r>
      <w:r w:rsidR="004A1C1C" w:rsidRPr="00FE03B4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FE03B4">
        <w:rPr>
          <w:sz w:val="24"/>
          <w:szCs w:val="24"/>
        </w:rPr>
        <w:t>)</w:t>
      </w:r>
      <w:r w:rsidR="00EA79C1" w:rsidRPr="00FE03B4">
        <w:rPr>
          <w:sz w:val="24"/>
          <w:szCs w:val="24"/>
        </w:rPr>
        <w:t xml:space="preserve">, </w:t>
      </w:r>
      <w:r w:rsidRPr="00FE03B4">
        <w:rPr>
          <w:sz w:val="24"/>
          <w:szCs w:val="24"/>
        </w:rPr>
        <w:t xml:space="preserve">koji se u ovom postupku na temelju čl. </w:t>
      </w:r>
      <w:r w:rsidR="00CF26AB" w:rsidRPr="00FE03B4">
        <w:rPr>
          <w:sz w:val="24"/>
          <w:szCs w:val="24"/>
        </w:rPr>
        <w:t>164</w:t>
      </w:r>
      <w:r w:rsidR="00EA79C1" w:rsidRPr="00FE03B4">
        <w:rPr>
          <w:sz w:val="24"/>
          <w:szCs w:val="24"/>
        </w:rPr>
        <w:t>. SZ</w:t>
      </w:r>
      <w:r w:rsidRPr="00FE03B4">
        <w:rPr>
          <w:sz w:val="24"/>
          <w:szCs w:val="24"/>
        </w:rPr>
        <w:t xml:space="preserve"> na odgovarajući način primjenjuju, odlučeno kao u izre</w:t>
      </w:r>
      <w:r w:rsidR="005430BB" w:rsidRPr="00FE03B4">
        <w:rPr>
          <w:sz w:val="24"/>
          <w:szCs w:val="24"/>
        </w:rPr>
        <w:t>ci</w:t>
      </w:r>
      <w:r w:rsidRPr="00FE03B4">
        <w:rPr>
          <w:sz w:val="24"/>
          <w:szCs w:val="24"/>
        </w:rPr>
        <w:t>.</w:t>
      </w:r>
    </w:p>
    <w:p w:rsidRDefault="00B64B75" w:rsidP="00B64B75" w:rsidR="00B64B75" w:rsidRPr="00FE03B4">
      <w:pPr>
        <w:pStyle w:val="Tijeloteksta"/>
        <w:ind w:firstLine="360"/>
        <w:rPr>
          <w:sz w:val="24"/>
          <w:szCs w:val="24"/>
        </w:rPr>
      </w:pPr>
    </w:p>
    <w:p w:rsidRDefault="00326099" w:rsidR="00326099" w:rsidRPr="00FE03B4">
      <w:pPr>
        <w:pStyle w:val="Naslov2"/>
        <w:rPr>
          <w:sz w:val="24"/>
          <w:szCs w:val="24"/>
        </w:rPr>
      </w:pPr>
      <w:r w:rsidRPr="00FE03B4">
        <w:rPr>
          <w:sz w:val="24"/>
          <w:szCs w:val="24"/>
        </w:rPr>
        <w:t xml:space="preserve">U Dubrovniku, </w:t>
      </w:r>
      <w:r w:rsidR="00746D38">
        <w:rPr>
          <w:sz w:val="24"/>
          <w:szCs w:val="24"/>
        </w:rPr>
        <w:t>07. ožujka 2016</w:t>
      </w:r>
      <w:r w:rsidR="00127804" w:rsidRPr="00FE03B4">
        <w:rPr>
          <w:sz w:val="24"/>
          <w:szCs w:val="24"/>
        </w:rPr>
        <w:t xml:space="preserve">. </w:t>
      </w:r>
      <w:r w:rsidRPr="00FE03B4">
        <w:rPr>
          <w:sz w:val="24"/>
          <w:szCs w:val="24"/>
        </w:rPr>
        <w:t>godine</w:t>
      </w:r>
    </w:p>
    <w:p w:rsidRDefault="00923FF9" w:rsidP="00923FF9" w:rsidR="00923FF9" w:rsidRPr="00FE03B4">
      <w:pPr>
        <w:rPr>
          <w:sz w:val="24"/>
          <w:szCs w:val="24"/>
        </w:rPr>
      </w:pPr>
    </w:p>
    <w:p w:rsidRDefault="00326099" w:rsidR="00326099" w:rsidRPr="00FE03B4">
      <w:pPr>
        <w:jc w:val="center"/>
        <w:rPr>
          <w:b/>
          <w:sz w:val="24"/>
          <w:szCs w:val="24"/>
        </w:rPr>
      </w:pPr>
    </w:p>
    <w:p w:rsidRDefault="006B17CC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="00B83E81">
        <w:rPr>
          <w:b/>
          <w:sz w:val="24"/>
          <w:szCs w:val="24"/>
        </w:rPr>
        <w:tab/>
      </w:r>
      <w:r w:rsidR="00326099" w:rsidRPr="00FE03B4">
        <w:rPr>
          <w:b/>
          <w:sz w:val="24"/>
          <w:szCs w:val="24"/>
        </w:rPr>
        <w:t>Stečajni sudac:</w:t>
      </w:r>
    </w:p>
    <w:p w:rsidRDefault="00326099" w:rsidR="00326099" w:rsidRPr="00FE03B4">
      <w:pPr>
        <w:jc w:val="both"/>
        <w:rPr>
          <w:b/>
          <w:sz w:val="24"/>
          <w:szCs w:val="24"/>
        </w:rPr>
      </w:pPr>
    </w:p>
    <w:p w:rsidRDefault="006B17CC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</w:r>
      <w:r w:rsidRPr="00FE03B4">
        <w:rPr>
          <w:b/>
          <w:sz w:val="24"/>
          <w:szCs w:val="24"/>
        </w:rPr>
        <w:tab/>
        <w:t xml:space="preserve">            </w:t>
      </w:r>
      <w:r w:rsidR="00923FF9" w:rsidRPr="00FE03B4">
        <w:rPr>
          <w:b/>
          <w:sz w:val="24"/>
          <w:szCs w:val="24"/>
        </w:rPr>
        <w:tab/>
      </w:r>
      <w:smartTag w:element="PersonName" w:uri="urn:schemas-microsoft-com:office:smarttags">
        <w:r w:rsidRPr="00FE03B4">
          <w:rPr>
            <w:b/>
            <w:sz w:val="24"/>
            <w:szCs w:val="24"/>
          </w:rPr>
          <w:t>Diana Butigan Granić</w:t>
        </w:r>
      </w:smartTag>
      <w:r w:rsidR="00065F91" w:rsidRPr="00FE03B4">
        <w:rPr>
          <w:b/>
          <w:sz w:val="24"/>
          <w:szCs w:val="24"/>
        </w:rPr>
        <w:t xml:space="preserve"> </w:t>
      </w:r>
    </w:p>
    <w:p w:rsidRDefault="00326099" w:rsidR="00326099" w:rsidRPr="00FE03B4">
      <w:pPr>
        <w:jc w:val="both"/>
        <w:rPr>
          <w:b/>
          <w:sz w:val="24"/>
          <w:szCs w:val="24"/>
        </w:rPr>
      </w:pPr>
    </w:p>
    <w:p w:rsidRDefault="00967669" w:rsidR="00967669" w:rsidRPr="00FE03B4">
      <w:pPr>
        <w:jc w:val="both"/>
        <w:rPr>
          <w:b/>
          <w:sz w:val="24"/>
          <w:szCs w:val="24"/>
        </w:rPr>
      </w:pPr>
    </w:p>
    <w:p w:rsidRDefault="00326099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POUKA O PRAVNOM LIJEKU</w:t>
      </w:r>
    </w:p>
    <w:p w:rsidRDefault="00326099" w:rsidR="00326099" w:rsidRPr="00FE03B4">
      <w:pPr>
        <w:pStyle w:val="Tijeloteksta"/>
        <w:rPr>
          <w:sz w:val="24"/>
          <w:szCs w:val="24"/>
        </w:rPr>
      </w:pPr>
      <w:r w:rsidRPr="00FE03B4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R="00C61CA7" w:rsidRPr="00FE03B4">
      <w:pPr>
        <w:jc w:val="both"/>
        <w:rPr>
          <w:b/>
          <w:sz w:val="24"/>
          <w:szCs w:val="24"/>
        </w:rPr>
      </w:pPr>
    </w:p>
    <w:p w:rsidRDefault="00326099" w:rsidR="00326099" w:rsidRPr="00FE03B4">
      <w:pPr>
        <w:jc w:val="both"/>
        <w:rPr>
          <w:b/>
          <w:sz w:val="24"/>
          <w:szCs w:val="24"/>
        </w:rPr>
      </w:pPr>
      <w:r w:rsidRPr="00FE03B4">
        <w:rPr>
          <w:b/>
          <w:sz w:val="24"/>
          <w:szCs w:val="24"/>
        </w:rPr>
        <w:t>DN-a:</w:t>
      </w:r>
    </w:p>
    <w:p w:rsidRDefault="00326099" w:rsidR="00326099" w:rsidRPr="00FE03B4">
      <w:pPr>
        <w:numPr>
          <w:ilvl w:val="0"/>
          <w:numId w:val="1"/>
        </w:numPr>
        <w:jc w:val="both"/>
        <w:rPr>
          <w:sz w:val="24"/>
          <w:szCs w:val="24"/>
        </w:rPr>
      </w:pPr>
      <w:r w:rsidRPr="00FE03B4">
        <w:rPr>
          <w:sz w:val="24"/>
          <w:szCs w:val="24"/>
        </w:rPr>
        <w:t>stečajnom upravitelju,</w:t>
      </w:r>
    </w:p>
    <w:p w:rsidRDefault="00413F7E" w:rsidP="00746D38" w:rsidR="00746D3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GUO ŽDO</w:t>
      </w:r>
      <w:r w:rsidR="00746D38">
        <w:rPr>
          <w:sz w:val="24"/>
          <w:szCs w:val="24"/>
        </w:rPr>
        <w:t>,</w:t>
      </w:r>
      <w:r w:rsidR="001C1D91" w:rsidRPr="00FE03B4">
        <w:rPr>
          <w:sz w:val="24"/>
          <w:szCs w:val="24"/>
        </w:rPr>
        <w:t xml:space="preserve"> </w:t>
      </w:r>
    </w:p>
    <w:p w:rsidRDefault="00746D38" w:rsidP="00746D38" w:rsidR="00746D38">
      <w:pPr>
        <w:ind w:left="360"/>
        <w:jc w:val="both"/>
        <w:rPr>
          <w:sz w:val="24"/>
          <w:szCs w:val="24"/>
        </w:rPr>
      </w:pPr>
    </w:p>
    <w:p w:rsidRDefault="00413F7E" w:rsidP="00746D38" w:rsidR="00326099" w:rsidRPr="00746D38">
      <w:pPr>
        <w:ind w:left="360"/>
        <w:jc w:val="both"/>
        <w:rPr>
          <w:sz w:val="24"/>
          <w:szCs w:val="24"/>
        </w:rPr>
      </w:pPr>
      <w:r w:rsidRPr="00746D38">
        <w:rPr>
          <w:sz w:val="24"/>
          <w:szCs w:val="24"/>
        </w:rPr>
        <w:t>svima putem e-</w:t>
      </w:r>
      <w:r w:rsidR="00746D38">
        <w:rPr>
          <w:sz w:val="24"/>
          <w:szCs w:val="24"/>
        </w:rPr>
        <w:t>oglasne ploče suda</w:t>
      </w:r>
    </w:p>
    <w:sectPr w:rsidSect="00D063E0" w:rsidR="00326099" w:rsidRPr="00746D38">
      <w:headerReference w:type="even" r:id="rId13"/>
      <w:headerReference w:type="default" r:id="rId14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ADE" w:rsidR="00864ADE">
      <w:r>
        <w:separator/>
      </w:r>
    </w:p>
  </w:endnote>
  <w:endnote w:id="0" w:type="continuationSeparator">
    <w:p w:rsidRDefault="00864ADE" w:rsidR="00864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ADE" w:rsidR="00864ADE">
      <w:r>
        <w:separator/>
      </w:r>
    </w:p>
  </w:footnote>
  <w:footnote w:id="0" w:type="continuationSeparator">
    <w:p w:rsidRDefault="00864ADE" w:rsidR="00864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09F" w:rsidR="009F20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09F" w:rsidP="00326099" w:rsidR="009F20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6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6D38" w:rsidP="00AC74BF" w:rsidR="009F209F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7.St-19/12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E274E"/>
    <w:multiLevelType w:val="hybridMultilevel"/>
    <w:tmpl w:val="0186C7B2"/>
    <w:lvl w:tplc="9CECAE06" w:ilvl="0">
      <w:start w:val="1"/>
      <w:numFmt w:val="lowerLetter"/>
      <w:lvlText w:val="%1.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770464F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602415"/>
    <w:multiLevelType w:val="hybridMultilevel"/>
    <w:tmpl w:val="339060F2"/>
    <w:lvl w:tplc="EB70ED88" w:ilvl="0">
      <w:start w:val="8"/>
      <w:numFmt w:val="bullet"/>
      <w:lvlText w:val="-"/>
      <w:lvlJc w:val="left"/>
      <w:pPr>
        <w:ind w:hanging="360" w:left="187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31"/>
      </w:pPr>
      <w:rPr>
        <w:rFonts w:hAnsi="Wingdings" w:ascii="Wingdings" w:hint="default"/>
      </w:rPr>
    </w:lvl>
  </w:abstractNum>
  <w:abstractNum w:abstractNumId="2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00F6BA9"/>
    <w:multiLevelType w:val="hybridMultilevel"/>
    <w:tmpl w:val="D08C3648"/>
    <w:lvl w:tplc="276A699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DEA5A70"/>
    <w:multiLevelType w:val="hybridMultilevel"/>
    <w:tmpl w:val="E61AFD7C"/>
    <w:lvl w:tplc="6C16216E" w:ilvl="0">
      <w:start w:val="8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62743D36"/>
    <w:multiLevelType w:val="hybridMultilevel"/>
    <w:tmpl w:val="1F3EF86C"/>
    <w:lvl w:tplc="C46E64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C007FBB"/>
    <w:multiLevelType w:val="hybridMultilevel"/>
    <w:tmpl w:val="23F4AF32"/>
    <w:lvl w:tplc="041A0017" w:ilvl="0">
      <w:start w:val="1"/>
      <w:numFmt w:val="lowerLetter"/>
      <w:lvlText w:val="%1)"/>
      <w:lvlJc w:val="left"/>
      <w:pPr>
        <w:ind w:hanging="360" w:left="2160"/>
      </w:pPr>
    </w:lvl>
    <w:lvl w:tplc="A984C134" w:ilvl="1">
      <w:start w:val="7"/>
      <w:numFmt w:val="decimal"/>
      <w:lvlText w:val="%2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65A9F"/>
    <w:rsid w:val="00065F91"/>
    <w:rsid w:val="00070472"/>
    <w:rsid w:val="00073341"/>
    <w:rsid w:val="00090025"/>
    <w:rsid w:val="00090791"/>
    <w:rsid w:val="000A43A7"/>
    <w:rsid w:val="000B64F0"/>
    <w:rsid w:val="000C1F15"/>
    <w:rsid w:val="000C543E"/>
    <w:rsid w:val="000C7EE9"/>
    <w:rsid w:val="000D631E"/>
    <w:rsid w:val="000E59E3"/>
    <w:rsid w:val="000E6A90"/>
    <w:rsid w:val="001069E2"/>
    <w:rsid w:val="001265BB"/>
    <w:rsid w:val="00127804"/>
    <w:rsid w:val="00160297"/>
    <w:rsid w:val="00176690"/>
    <w:rsid w:val="001C1D91"/>
    <w:rsid w:val="001F2241"/>
    <w:rsid w:val="00212B9B"/>
    <w:rsid w:val="00233F8E"/>
    <w:rsid w:val="00241F43"/>
    <w:rsid w:val="00242284"/>
    <w:rsid w:val="002477F6"/>
    <w:rsid w:val="002535B0"/>
    <w:rsid w:val="00257591"/>
    <w:rsid w:val="00265F6C"/>
    <w:rsid w:val="00295785"/>
    <w:rsid w:val="002A639C"/>
    <w:rsid w:val="002A75E0"/>
    <w:rsid w:val="002D1A88"/>
    <w:rsid w:val="002E1F4F"/>
    <w:rsid w:val="002F4C8B"/>
    <w:rsid w:val="00307A7B"/>
    <w:rsid w:val="003140C7"/>
    <w:rsid w:val="00326099"/>
    <w:rsid w:val="00335E63"/>
    <w:rsid w:val="00365ED6"/>
    <w:rsid w:val="00371249"/>
    <w:rsid w:val="00374017"/>
    <w:rsid w:val="00391EF6"/>
    <w:rsid w:val="00392796"/>
    <w:rsid w:val="003933C0"/>
    <w:rsid w:val="003A5E3D"/>
    <w:rsid w:val="003B0150"/>
    <w:rsid w:val="003B115D"/>
    <w:rsid w:val="003C782A"/>
    <w:rsid w:val="00413F7E"/>
    <w:rsid w:val="004174AF"/>
    <w:rsid w:val="0044238A"/>
    <w:rsid w:val="004508A9"/>
    <w:rsid w:val="004675F3"/>
    <w:rsid w:val="0047599F"/>
    <w:rsid w:val="004A1C1C"/>
    <w:rsid w:val="004B53DB"/>
    <w:rsid w:val="004D6025"/>
    <w:rsid w:val="004E07BC"/>
    <w:rsid w:val="00501E7D"/>
    <w:rsid w:val="00514B02"/>
    <w:rsid w:val="005155FE"/>
    <w:rsid w:val="00522EFD"/>
    <w:rsid w:val="00525B17"/>
    <w:rsid w:val="005430BB"/>
    <w:rsid w:val="00553D86"/>
    <w:rsid w:val="00560390"/>
    <w:rsid w:val="00581EA8"/>
    <w:rsid w:val="005B6AA0"/>
    <w:rsid w:val="0060549D"/>
    <w:rsid w:val="00613A4E"/>
    <w:rsid w:val="00643274"/>
    <w:rsid w:val="00655E92"/>
    <w:rsid w:val="00663A25"/>
    <w:rsid w:val="00675EF0"/>
    <w:rsid w:val="00692078"/>
    <w:rsid w:val="006B17CC"/>
    <w:rsid w:val="006B6607"/>
    <w:rsid w:val="006F446C"/>
    <w:rsid w:val="007007BB"/>
    <w:rsid w:val="007145DA"/>
    <w:rsid w:val="00721E78"/>
    <w:rsid w:val="00746D38"/>
    <w:rsid w:val="00753FE7"/>
    <w:rsid w:val="00764214"/>
    <w:rsid w:val="007A0DE4"/>
    <w:rsid w:val="007A45C6"/>
    <w:rsid w:val="007C214B"/>
    <w:rsid w:val="007E4729"/>
    <w:rsid w:val="00801B65"/>
    <w:rsid w:val="00813F62"/>
    <w:rsid w:val="00815B3A"/>
    <w:rsid w:val="00854FD6"/>
    <w:rsid w:val="0085626D"/>
    <w:rsid w:val="00864ADE"/>
    <w:rsid w:val="00872104"/>
    <w:rsid w:val="008823E3"/>
    <w:rsid w:val="008863DB"/>
    <w:rsid w:val="008B0573"/>
    <w:rsid w:val="008B1DEC"/>
    <w:rsid w:val="008C3DC9"/>
    <w:rsid w:val="008D1111"/>
    <w:rsid w:val="008D2F53"/>
    <w:rsid w:val="009055DC"/>
    <w:rsid w:val="00910259"/>
    <w:rsid w:val="00921A6F"/>
    <w:rsid w:val="00923FF9"/>
    <w:rsid w:val="00944042"/>
    <w:rsid w:val="0094729F"/>
    <w:rsid w:val="0095656D"/>
    <w:rsid w:val="00967669"/>
    <w:rsid w:val="00973C06"/>
    <w:rsid w:val="009A092E"/>
    <w:rsid w:val="009C0A9F"/>
    <w:rsid w:val="009C73E0"/>
    <w:rsid w:val="009D0D13"/>
    <w:rsid w:val="009D3383"/>
    <w:rsid w:val="009F209F"/>
    <w:rsid w:val="00A11FD9"/>
    <w:rsid w:val="00A24497"/>
    <w:rsid w:val="00A34526"/>
    <w:rsid w:val="00A6112C"/>
    <w:rsid w:val="00A6186F"/>
    <w:rsid w:val="00A72314"/>
    <w:rsid w:val="00A87512"/>
    <w:rsid w:val="00A923B3"/>
    <w:rsid w:val="00A94F96"/>
    <w:rsid w:val="00AB16B3"/>
    <w:rsid w:val="00AB21CE"/>
    <w:rsid w:val="00AC74BF"/>
    <w:rsid w:val="00AE1861"/>
    <w:rsid w:val="00AE58A7"/>
    <w:rsid w:val="00AF166B"/>
    <w:rsid w:val="00B15B4F"/>
    <w:rsid w:val="00B32452"/>
    <w:rsid w:val="00B570A6"/>
    <w:rsid w:val="00B64B75"/>
    <w:rsid w:val="00B66A6A"/>
    <w:rsid w:val="00B71059"/>
    <w:rsid w:val="00B83E81"/>
    <w:rsid w:val="00B92C95"/>
    <w:rsid w:val="00B94619"/>
    <w:rsid w:val="00B95BE4"/>
    <w:rsid w:val="00BC034F"/>
    <w:rsid w:val="00BD00ED"/>
    <w:rsid w:val="00BD3A0F"/>
    <w:rsid w:val="00BE071D"/>
    <w:rsid w:val="00BE2FBD"/>
    <w:rsid w:val="00C045B3"/>
    <w:rsid w:val="00C072F8"/>
    <w:rsid w:val="00C16693"/>
    <w:rsid w:val="00C50D9B"/>
    <w:rsid w:val="00C61CA7"/>
    <w:rsid w:val="00C666A2"/>
    <w:rsid w:val="00C86C23"/>
    <w:rsid w:val="00CB0A11"/>
    <w:rsid w:val="00CC09F3"/>
    <w:rsid w:val="00CE3554"/>
    <w:rsid w:val="00CF26AB"/>
    <w:rsid w:val="00CF309B"/>
    <w:rsid w:val="00D02D7E"/>
    <w:rsid w:val="00D03AE5"/>
    <w:rsid w:val="00D063E0"/>
    <w:rsid w:val="00D150DA"/>
    <w:rsid w:val="00D55B39"/>
    <w:rsid w:val="00D76BCF"/>
    <w:rsid w:val="00D9040D"/>
    <w:rsid w:val="00D96B0E"/>
    <w:rsid w:val="00DA7377"/>
    <w:rsid w:val="00DD772E"/>
    <w:rsid w:val="00DE097D"/>
    <w:rsid w:val="00DE78A5"/>
    <w:rsid w:val="00E00FFD"/>
    <w:rsid w:val="00E06E01"/>
    <w:rsid w:val="00E10046"/>
    <w:rsid w:val="00E17144"/>
    <w:rsid w:val="00E21EBE"/>
    <w:rsid w:val="00E25D1E"/>
    <w:rsid w:val="00E334C5"/>
    <w:rsid w:val="00E45CC5"/>
    <w:rsid w:val="00E52F67"/>
    <w:rsid w:val="00E75265"/>
    <w:rsid w:val="00E834C7"/>
    <w:rsid w:val="00EA79C1"/>
    <w:rsid w:val="00EB49C4"/>
    <w:rsid w:val="00ED649C"/>
    <w:rsid w:val="00EE648B"/>
    <w:rsid w:val="00F361BF"/>
    <w:rsid w:val="00F555F9"/>
    <w:rsid w:val="00F80507"/>
    <w:rsid w:val="00F8744B"/>
    <w:rsid w:val="00FB0E6E"/>
    <w:rsid w:val="00FB2B5B"/>
    <w:rsid w:val="00FB41E4"/>
    <w:rsid w:val="00FE03B4"/>
    <w:rsid w:val="00FF33CB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C16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6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69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6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6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C16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6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69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6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6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,Gradimir Šešelj </izvorni_sadrzaj>
    <derivirana_varijabla naziv="DomainObject.Predmet.StrankaWithAdress_1">RH,MINISTARSTVO FINANICJA,POREZNA UPRAVA,PODRUČNI URED DUBROVNIK 20000 Dubrovnik,Hrvatska gospodarska komora ,javnost Poduzetnička zona Opuzen d.o.o. " u stečaju" ,Gradimir Šešelj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stečaju",Gradimir Šešelj</izvorni_sadrzaj>
    <derivirana_varijabla naziv="DomainObject.Predmet.StrankaWithAdressOIB_1">RH,MINISTARSTVO FINANICJA,POREZNA UPRAVA,PODRUČNI URED DUBROVNIK, 20000 Dubrovnik,Hrvatska gospodarska komora,javnost Poduzetnička zona Opuzen d.o.o. " u stečaju",Gradimir Šešelj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_1">RH,MINISTARSTVO FINANICJA,POREZNA UPRAVA,PODRUČNI URED DUBROVNIK,Hrvatska gospodarska komora,javnost Poduzetnička zona Opuzen d.o.o. " u stečaju",Gradimir Šešelj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OIB_1">RH,MINISTARSTVO FINANICJA,POREZNA UPRAVA,PODRUČNI URED DUBROVNIK,Hrvatska gospodarska komora,javnost Poduzetnička zona Opuzen d.o.o. " u stečaju",Gradimir Šešelj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92B09-8DF8-43F1-8CFD-DB4BA33C6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665</properties:Words>
  <properties:Characters>3541</properties:Characters>
  <properties:Lines>94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</vt:lpstr>
      <vt:lpstr>             </vt:lpstr>
    </vt:vector>
  </properties:TitlesOfParts>
  <properties:LinksUpToDate>false</properties:LinksUpToDate>
  <properties:CharactersWithSpaces>4224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2016-03-07T10:07:00Z</dcterms:created>
  <dc:creator>Ante Kačić</dc:creator>
  <cp:lastModifiedBy>Mara Marčinko</cp:lastModifiedBy>
  <cp:lastPrinted>2014-07-31T07:28:00Z</cp:lastPrinted>
  <dcterms:modified xmlns:xsi="http://www.w3.org/2001/XMLSchema-instance" xsi:type="dcterms:W3CDTF">2016-03-07T10:08:00Z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