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4619" w14:paraId="ae74619" w:rsidRDefault="00947E88" w:rsidP="00947E88" w:rsidR="00947E88" w:rsidRPr="00947E88">
      <w:pPr>
        <w:spacing w:after="0"/>
        <w:ind w:firstLine="708" w:left="708"/>
        <w15:collapsed w:val="false"/>
        <w:rPr>
          <w:rFonts w:cs="Times New Roman"/>
          <w:color w:val="000000"/>
        </w:rPr>
      </w:pPr>
      <w:bookmarkStart w:name="_GoBack" w:id="0"/>
      <w:bookmarkEnd w:id="0"/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B93776" w:rsid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E5F30">
        <w:rPr>
          <w:rFonts w:cs="Times New Roman"/>
          <w:b/>
        </w:rPr>
        <w:t>518</w:t>
      </w:r>
      <w:r>
        <w:rPr>
          <w:rFonts w:cs="Times New Roman"/>
          <w:b/>
        </w:rPr>
        <w:t>/201</w:t>
      </w:r>
      <w:r w:rsidR="00CE5F30">
        <w:rPr>
          <w:rFonts w:cs="Times New Roman"/>
          <w:b/>
        </w:rPr>
        <w:t>7</w:t>
      </w:r>
      <w:r w:rsidR="003F6E19">
        <w:rPr>
          <w:rFonts w:cs="Times New Roman"/>
          <w:b/>
        </w:rPr>
        <w:t>-</w:t>
      </w:r>
      <w:r w:rsidR="00B93776">
        <w:rPr>
          <w:rFonts w:cs="Times New Roman"/>
          <w:b/>
        </w:rPr>
        <w:t>43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E5F30" w:rsidRPr="00CE5F30">
        <w:rPr>
          <w:rFonts w:cs="Times New Roman" w:eastAsia="Times New Roman"/>
          <w:lang w:eastAsia="hr-HR"/>
        </w:rPr>
        <w:t>Stečajna masa iza  MOHORKO d.o.o. u stečaju, OIB: 34426559036, zastupana po stečajnom upravitelju Ante Gabelica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E5F30">
        <w:rPr>
          <w:rFonts w:cs="Times New Roman" w:eastAsia="Times New Roman"/>
          <w:lang w:eastAsia="hr-HR"/>
        </w:rPr>
        <w:t>07</w:t>
      </w:r>
      <w:r w:rsidR="00216CEA">
        <w:rPr>
          <w:rFonts w:cs="Times New Roman" w:eastAsia="Times New Roman"/>
          <w:lang w:eastAsia="hr-HR"/>
        </w:rPr>
        <w:t xml:space="preserve">. </w:t>
      </w:r>
      <w:r w:rsidR="00CE5F30">
        <w:rPr>
          <w:rFonts w:cs="Times New Roman" w:eastAsia="Times New Roman"/>
          <w:lang w:eastAsia="hr-HR"/>
        </w:rPr>
        <w:t>svib</w:t>
      </w:r>
      <w:r w:rsidR="003F6E19">
        <w:rPr>
          <w:rFonts w:cs="Times New Roman" w:eastAsia="Times New Roman"/>
          <w:lang w:eastAsia="hr-HR"/>
        </w:rPr>
        <w:t>nja 2018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AC6D18" w:rsidP="003F6E19" w:rsidR="00621A13" w:rsidRPr="003F6E19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70754">
        <w:rPr>
          <w:rFonts w:cs="Times New Roman"/>
        </w:rPr>
        <w:t>Nekretnin</w:t>
      </w:r>
      <w:r w:rsidR="00670754">
        <w:rPr>
          <w:rFonts w:cs="Times New Roman"/>
        </w:rPr>
        <w:t xml:space="preserve">e upisane u zemljišnu knjigu kod Općinskog suda u </w:t>
      </w:r>
      <w:r w:rsidR="00CE5F30">
        <w:rPr>
          <w:rFonts w:cs="Times New Roman"/>
        </w:rPr>
        <w:t>Dubrovnik</w:t>
      </w:r>
      <w:r w:rsidR="00670754">
        <w:rPr>
          <w:rFonts w:cs="Times New Roman"/>
        </w:rPr>
        <w:t>u</w:t>
      </w:r>
      <w:r w:rsidR="00CE5F30">
        <w:rPr>
          <w:rFonts w:cs="Times New Roman"/>
        </w:rPr>
        <w:t>, zemljišno knjižni odjel Blato</w:t>
      </w:r>
      <w:r w:rsidRPr="00670754">
        <w:rPr>
          <w:rFonts w:cs="Times New Roman"/>
        </w:rPr>
        <w:t>:</w:t>
      </w:r>
      <w:r w:rsidR="001D45B7" w:rsidRPr="00670754">
        <w:rPr>
          <w:rFonts w:cs="Times New Roman"/>
        </w:rPr>
        <w:t xml:space="preserve"> </w:t>
      </w:r>
    </w:p>
    <w:p w:rsidRDefault="00670754" w:rsidP="003F6E19" w:rsidR="00670754" w:rsidRPr="00F22BD3">
      <w:pPr>
        <w:pStyle w:val="Odlomakpopisa"/>
        <w:spacing w:after="0"/>
        <w:ind w:left="1440"/>
        <w:jc w:val="both"/>
        <w:rPr>
          <w:rFonts w:cs="Times New Roman"/>
        </w:rPr>
      </w:pPr>
      <w:r w:rsidRPr="00E43505">
        <w:rPr>
          <w:rFonts w:cs="Times New Roman"/>
        </w:rPr>
        <w:t>-</w:t>
      </w:r>
      <w:r w:rsidR="003F6E19" w:rsidRPr="003F6E19">
        <w:t xml:space="preserve"> </w:t>
      </w:r>
      <w:r w:rsidR="003F6E19" w:rsidRPr="003F6E19">
        <w:rPr>
          <w:rFonts w:cs="Times New Roman"/>
        </w:rPr>
        <w:t xml:space="preserve">k.č.br. </w:t>
      </w:r>
      <w:r w:rsidR="00CE5F30">
        <w:rPr>
          <w:rFonts w:cs="Times New Roman"/>
        </w:rPr>
        <w:t>12878/164 – šuma Karbuni površine 3746</w:t>
      </w:r>
      <w:r w:rsidR="003F6E19" w:rsidRPr="003F6E19">
        <w:rPr>
          <w:rFonts w:cs="Times New Roman"/>
        </w:rPr>
        <w:t xml:space="preserve"> m2, </w:t>
      </w:r>
      <w:r w:rsidR="00CE5F30" w:rsidRPr="00CE5F30">
        <w:rPr>
          <w:rFonts w:cs="Times New Roman"/>
        </w:rPr>
        <w:t>k.č.br. 12878/1</w:t>
      </w:r>
      <w:r w:rsidR="00CE5F30">
        <w:rPr>
          <w:rFonts w:cs="Times New Roman"/>
        </w:rPr>
        <w:t>382 – šuma Karbuni površine 7675</w:t>
      </w:r>
      <w:r w:rsidR="00CE5F30" w:rsidRPr="00CE5F30">
        <w:rPr>
          <w:rFonts w:cs="Times New Roman"/>
        </w:rPr>
        <w:t xml:space="preserve"> m2</w:t>
      </w:r>
      <w:r w:rsidR="00CE5F30" w:rsidRPr="00CE5F30">
        <w:t xml:space="preserve"> </w:t>
      </w:r>
      <w:r w:rsidR="00CE5F30">
        <w:t xml:space="preserve">i </w:t>
      </w:r>
      <w:r w:rsidR="00CE5F30">
        <w:rPr>
          <w:rFonts w:cs="Times New Roman"/>
        </w:rPr>
        <w:t>k.č.br. 12878/1383 – put Karbuni površine 460</w:t>
      </w:r>
      <w:r w:rsidR="00CE5F30" w:rsidRPr="00CE5F30">
        <w:rPr>
          <w:rFonts w:cs="Times New Roman"/>
        </w:rPr>
        <w:t xml:space="preserve"> m2</w:t>
      </w:r>
      <w:r w:rsidR="00CE5F30">
        <w:rPr>
          <w:rFonts w:cs="Times New Roman"/>
        </w:rPr>
        <w:t xml:space="preserve">, sve upisano u </w:t>
      </w:r>
      <w:r w:rsidR="003F6E19" w:rsidRPr="003F6E19">
        <w:rPr>
          <w:rFonts w:cs="Times New Roman"/>
        </w:rPr>
        <w:t>Z.ul</w:t>
      </w:r>
      <w:r w:rsidR="00CE5F30">
        <w:rPr>
          <w:rFonts w:cs="Times New Roman"/>
        </w:rPr>
        <w:t>. 5691</w:t>
      </w:r>
      <w:r w:rsidR="003F6E19" w:rsidRPr="003F6E19">
        <w:rPr>
          <w:rFonts w:cs="Times New Roman"/>
        </w:rPr>
        <w:t xml:space="preserve">, k.o. </w:t>
      </w:r>
      <w:r w:rsidR="00CE5F30">
        <w:rPr>
          <w:rFonts w:cs="Times New Roman"/>
        </w:rPr>
        <w:t>Blato</w:t>
      </w:r>
      <w:r w:rsidR="003F6E19">
        <w:rPr>
          <w:rFonts w:cs="Times New Roman"/>
        </w:rPr>
        <w:t>,</w:t>
      </w:r>
    </w:p>
    <w:p w:rsidRDefault="00F80B6B" w:rsidP="00F22BD3" w:rsidR="00F80B6B" w:rsidRPr="00AC6D18">
      <w:pPr>
        <w:pStyle w:val="Odlomakpopisa"/>
        <w:spacing w:after="0"/>
        <w:ind w:left="1440"/>
        <w:jc w:val="both"/>
        <w:rPr>
          <w:rFonts w:cs="Times New Roman"/>
        </w:rPr>
      </w:pPr>
      <w:r w:rsidRPr="00AC6D18">
        <w:rPr>
          <w:rFonts w:cs="Times New Roman"/>
        </w:rPr>
        <w:t>prodati će se u stečajnom postupku koji se vodi nad stečajnim dužnikom</w:t>
      </w:r>
      <w:r w:rsidR="004E28CF" w:rsidRPr="00AC6D18">
        <w:rPr>
          <w:rFonts w:cs="Times New Roman"/>
        </w:rPr>
        <w:t xml:space="preserve"> </w:t>
      </w:r>
      <w:r w:rsidR="00385A04" w:rsidRPr="00AC6D18">
        <w:rPr>
          <w:rFonts w:cs="Times New Roman"/>
        </w:rPr>
        <w:t xml:space="preserve"> </w:t>
      </w:r>
      <w:r w:rsidR="00CA3056">
        <w:rPr>
          <w:rFonts w:cs="Times New Roman"/>
        </w:rPr>
        <w:t>-</w:t>
      </w:r>
      <w:r w:rsidR="00493F22" w:rsidRPr="00493F22">
        <w:rPr>
          <w:rFonts w:cs="Times New Roman" w:eastAsia="Times New Roman"/>
          <w:lang w:eastAsia="hr-HR"/>
        </w:rPr>
        <w:t xml:space="preserve"> </w:t>
      </w:r>
      <w:r w:rsidR="00CE5F30" w:rsidRPr="00CE5F30">
        <w:rPr>
          <w:rFonts w:cs="Times New Roman" w:eastAsia="Times New Roman"/>
          <w:lang w:eastAsia="hr-HR"/>
        </w:rPr>
        <w:t>Stečajna masa iza  MOHORKO d.o.o. u stečaju, OIB: 34426559036</w:t>
      </w:r>
      <w:r w:rsidRPr="00AC6D18">
        <w:rPr>
          <w:rFonts w:cs="Times New Roman"/>
        </w:rPr>
        <w:t>, uz odgovarajuću primjenu</w:t>
      </w:r>
      <w:r w:rsidR="00D12F36">
        <w:rPr>
          <w:rFonts w:cs="Times New Roman"/>
        </w:rPr>
        <w:t xml:space="preserve"> </w:t>
      </w:r>
      <w:r w:rsidRPr="00AC6D18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E43505" w:rsidP="00E43505" w:rsidR="00E43505" w:rsidRPr="00F22BD3">
      <w:pPr>
        <w:pStyle w:val="Bezproreda"/>
        <w:ind w:left="1440"/>
        <w:jc w:val="both"/>
        <w:rPr>
          <w:rFonts w:cs="Times New Roman"/>
        </w:rPr>
      </w:pPr>
    </w:p>
    <w:p w:rsidRDefault="00DF7277" w:rsidP="00AC6D18" w:rsidR="00F80B6B" w:rsidRPr="00AC6D18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AC6D18">
        <w:rPr>
          <w:rFonts w:cs="Times New Roman"/>
        </w:rPr>
        <w:t xml:space="preserve"> Nalaže se u</w:t>
      </w:r>
      <w:r w:rsidR="00F80B6B" w:rsidRPr="00AC6D18">
        <w:rPr>
          <w:rFonts w:cs="Times New Roman"/>
        </w:rPr>
        <w:t xml:space="preserve"> zemljišnim knjigama koje vodi zemljišno-knjižni odjel</w:t>
      </w:r>
      <w:r w:rsidR="00CE5F30">
        <w:rPr>
          <w:rFonts w:cs="Times New Roman"/>
        </w:rPr>
        <w:t xml:space="preserve"> Blato</w:t>
      </w:r>
      <w:r w:rsidR="00F80B6B" w:rsidRPr="00AC6D18">
        <w:rPr>
          <w:rFonts w:cs="Times New Roman"/>
        </w:rPr>
        <w:t xml:space="preserve"> Općinskog suda u </w:t>
      </w:r>
      <w:r w:rsidR="00CE5F30">
        <w:rPr>
          <w:rFonts w:cs="Times New Roman"/>
        </w:rPr>
        <w:t>Dubrovnik</w:t>
      </w:r>
      <w:r w:rsidR="001D45B7">
        <w:rPr>
          <w:rFonts w:cs="Times New Roman"/>
        </w:rPr>
        <w:t>u</w:t>
      </w:r>
      <w:r w:rsidR="00F80B6B" w:rsidRPr="00AC6D18">
        <w:rPr>
          <w:rFonts w:cs="Times New Roman"/>
        </w:rPr>
        <w:t xml:space="preserve"> </w:t>
      </w:r>
      <w:r w:rsidRPr="00AC6D18">
        <w:rPr>
          <w:rFonts w:cs="Times New Roman"/>
        </w:rPr>
        <w:t>izvršiti upis</w:t>
      </w:r>
      <w:r w:rsidR="00F80B6B" w:rsidRPr="00AC6D18">
        <w:rPr>
          <w:rFonts w:cs="Times New Roman"/>
        </w:rPr>
        <w:t xml:space="preserve"> zabilježb</w:t>
      </w:r>
      <w:r w:rsidR="001D45B7">
        <w:rPr>
          <w:rFonts w:cs="Times New Roman"/>
        </w:rPr>
        <w:t>e</w:t>
      </w:r>
      <w:r w:rsidR="00F80B6B" w:rsidRPr="00AC6D18">
        <w:rPr>
          <w:rFonts w:cs="Times New Roman"/>
        </w:rPr>
        <w:t xml:space="preserve"> rješenja o prodaji nekr</w:t>
      </w:r>
      <w:r w:rsidR="009F3A5E" w:rsidRPr="00AC6D18">
        <w:rPr>
          <w:rFonts w:cs="Times New Roman"/>
        </w:rPr>
        <w:t>etnin</w:t>
      </w:r>
      <w:r w:rsidR="00D5650B">
        <w:rPr>
          <w:rFonts w:cs="Times New Roman"/>
        </w:rPr>
        <w:t>a</w:t>
      </w:r>
      <w:r w:rsidR="009F3A5E" w:rsidRPr="00AC6D18">
        <w:rPr>
          <w:rFonts w:cs="Times New Roman"/>
        </w:rPr>
        <w:t xml:space="preserve"> opisan</w:t>
      </w:r>
      <w:r w:rsidR="00D5650B">
        <w:rPr>
          <w:rFonts w:cs="Times New Roman"/>
        </w:rPr>
        <w:t>ih</w:t>
      </w:r>
      <w:r w:rsidR="009F3A5E" w:rsidRPr="00AC6D18">
        <w:rPr>
          <w:rFonts w:cs="Times New Roman"/>
        </w:rPr>
        <w:t xml:space="preserve"> u točki I.</w:t>
      </w:r>
      <w:r w:rsidR="00F80B6B" w:rsidRPr="00AC6D1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1D45B7" w:rsidR="00843EEA">
      <w:pPr>
        <w:pStyle w:val="Bezproreda"/>
        <w:ind w:firstLine="708"/>
        <w:jc w:val="both"/>
        <w:rPr>
          <w:rFonts w:cs="Times New Roman"/>
        </w:rPr>
      </w:pPr>
      <w:r w:rsidRPr="00AC6D18">
        <w:rPr>
          <w:rFonts w:cs="Times New Roman"/>
        </w:rPr>
        <w:t>U stečajnom postupku nad dužnikom</w:t>
      </w:r>
      <w:r w:rsidR="00114516" w:rsidRPr="00AC6D18">
        <w:rPr>
          <w:rFonts w:cs="Times New Roman"/>
        </w:rPr>
        <w:t xml:space="preserve"> </w:t>
      </w:r>
      <w:r w:rsidR="00CE5F30" w:rsidRPr="00CE5F30">
        <w:rPr>
          <w:rFonts w:cs="Times New Roman" w:eastAsia="Times New Roman"/>
          <w:lang w:eastAsia="hr-HR"/>
        </w:rPr>
        <w:t>Stečajna masa iza  MOHORKO d.o.o. u stečaju, OIB: 34426559036</w:t>
      </w:r>
      <w:r w:rsidR="009F3A5E" w:rsidRPr="00AC6D18">
        <w:rPr>
          <w:rFonts w:cs="Times New Roman"/>
        </w:rPr>
        <w:t xml:space="preserve">, </w:t>
      </w:r>
      <w:r w:rsidRPr="00AC6D18">
        <w:rPr>
          <w:rFonts w:cs="Times New Roman"/>
        </w:rPr>
        <w:t>utvr</w:t>
      </w:r>
      <w:r w:rsidR="001935E7" w:rsidRPr="00AC6D18">
        <w:rPr>
          <w:rFonts w:cs="Times New Roman"/>
        </w:rPr>
        <w:t>đeno je da u stečajnu masu ulaz</w:t>
      </w:r>
      <w:r w:rsidR="00D5650B">
        <w:rPr>
          <w:rFonts w:cs="Times New Roman"/>
        </w:rPr>
        <w:t>e</w:t>
      </w:r>
      <w:r w:rsidR="003F6E19">
        <w:rPr>
          <w:rFonts w:cs="Times New Roman"/>
        </w:rPr>
        <w:t xml:space="preserve"> pronađene</w:t>
      </w:r>
      <w:r w:rsidR="001935E7" w:rsidRPr="00AC6D18">
        <w:rPr>
          <w:rFonts w:cs="Times New Roman"/>
        </w:rPr>
        <w:t xml:space="preserve"> nekretnin</w:t>
      </w:r>
      <w:r w:rsidR="00D5650B">
        <w:rPr>
          <w:rFonts w:cs="Times New Roman"/>
        </w:rPr>
        <w:t>e</w:t>
      </w:r>
      <w:r w:rsidRPr="00AC6D18">
        <w:rPr>
          <w:rFonts w:cs="Times New Roman"/>
        </w:rPr>
        <w:t xml:space="preserve"> o</w:t>
      </w:r>
      <w:r w:rsidR="009F3A5E" w:rsidRPr="00AC6D18">
        <w:rPr>
          <w:rFonts w:cs="Times New Roman"/>
        </w:rPr>
        <w:t>pisan</w:t>
      </w:r>
      <w:r w:rsidR="00D5650B">
        <w:rPr>
          <w:rFonts w:cs="Times New Roman"/>
        </w:rPr>
        <w:t>e</w:t>
      </w:r>
      <w:r w:rsidR="009F3A5E" w:rsidRPr="00AC6D18">
        <w:rPr>
          <w:rFonts w:cs="Times New Roman"/>
        </w:rPr>
        <w:t xml:space="preserve"> pod točkom I.,</w:t>
      </w:r>
      <w:r w:rsidRPr="00AC6D18">
        <w:rPr>
          <w:rFonts w:cs="Times New Roman"/>
        </w:rPr>
        <w:t xml:space="preserve"> izreke ovog rješenja. Nadalje, utvrđeno je iz uvida u izva</w:t>
      </w:r>
      <w:r w:rsidR="00CE5F30">
        <w:rPr>
          <w:rFonts w:cs="Times New Roman"/>
        </w:rPr>
        <w:t>dak</w:t>
      </w:r>
      <w:r w:rsidR="003F6E19">
        <w:rPr>
          <w:rFonts w:cs="Times New Roman"/>
        </w:rPr>
        <w:t xml:space="preserve"> iz zemljišnih knjiga da </w:t>
      </w:r>
      <w:r w:rsidR="00CE5F30">
        <w:rPr>
          <w:rFonts w:cs="Times New Roman"/>
        </w:rPr>
        <w:t>nema  upisanih</w:t>
      </w:r>
      <w:r w:rsidRPr="00AC6D18">
        <w:rPr>
          <w:rFonts w:cs="Times New Roman"/>
        </w:rPr>
        <w:t xml:space="preserve"> razlučn</w:t>
      </w:r>
      <w:r w:rsidR="00CE5F30">
        <w:rPr>
          <w:rFonts w:cs="Times New Roman"/>
        </w:rPr>
        <w:t>ih prava niti tereta.</w:t>
      </w:r>
    </w:p>
    <w:p w:rsidRDefault="00CE5F30" w:rsidP="001D45B7" w:rsidR="00CE5F30" w:rsidRPr="00947E88">
      <w:pPr>
        <w:pStyle w:val="Bezproreda"/>
        <w:ind w:firstLine="708"/>
        <w:jc w:val="both"/>
        <w:rPr>
          <w:rFonts w:cs="Times New Roman"/>
        </w:rPr>
      </w:pP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 w:rsidR="00E77E4E" w:rsidRPr="00E77E4E">
        <w:rPr>
          <w:rFonts w:cs="Times New Roman"/>
        </w:rPr>
        <w:t xml:space="preserve">          Stečajni upravitelj je predložio prodaju nekretnina opisanih u toč. I izreke rješenja javnom dražbom pred FINA, a vjerovnici su donijeli takvu odluku na </w:t>
      </w:r>
      <w:r w:rsidR="00E77E4E">
        <w:rPr>
          <w:rFonts w:cs="Times New Roman"/>
        </w:rPr>
        <w:t>skupštini vjerovnika</w:t>
      </w:r>
      <w:r w:rsidR="00E77E4E" w:rsidRPr="00E77E4E">
        <w:rPr>
          <w:rFonts w:cs="Times New Roman"/>
        </w:rPr>
        <w:t>. Stoga je sud temeljem odredbe čl.247. Stečajnog zakona (NN broj  71/2015) riješio kao u izreci ovog rješenja.</w:t>
      </w:r>
      <w:r w:rsidR="00E77E4E">
        <w:rPr>
          <w:rFonts w:cs="Times New Roman"/>
        </w:rPr>
        <w:t xml:space="preserve">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947E88" w:rsidP="00B93776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 xml:space="preserve">U Dubrovniku, </w:t>
      </w:r>
      <w:r w:rsidR="00B93776">
        <w:rPr>
          <w:rFonts w:cs="Times New Roman"/>
          <w:b/>
        </w:rPr>
        <w:t>07</w:t>
      </w:r>
      <w:r w:rsidR="007A3A8F">
        <w:rPr>
          <w:rFonts w:cs="Times New Roman"/>
          <w:b/>
        </w:rPr>
        <w:t xml:space="preserve">. </w:t>
      </w:r>
      <w:r w:rsidR="00B93776">
        <w:rPr>
          <w:rFonts w:cs="Times New Roman"/>
          <w:b/>
        </w:rPr>
        <w:t>svib</w:t>
      </w:r>
      <w:r w:rsidR="00E77E4E">
        <w:rPr>
          <w:rFonts w:cs="Times New Roman"/>
          <w:b/>
        </w:rPr>
        <w:t>nj</w:t>
      </w:r>
      <w:r w:rsidR="007A3A8F">
        <w:rPr>
          <w:rFonts w:cs="Times New Roman"/>
          <w:b/>
        </w:rPr>
        <w:t>a</w:t>
      </w:r>
      <w:r w:rsidR="00385A04">
        <w:rPr>
          <w:rFonts w:cs="Times New Roman"/>
          <w:b/>
        </w:rPr>
        <w:t xml:space="preserve"> </w:t>
      </w:r>
      <w:r w:rsidR="00E77E4E">
        <w:rPr>
          <w:rFonts w:cs="Times New Roman"/>
          <w:b/>
        </w:rPr>
        <w:t xml:space="preserve"> 2018</w:t>
      </w:r>
      <w:r w:rsidR="00B348F3">
        <w:rPr>
          <w:rFonts w:cs="Times New Roman"/>
          <w:b/>
        </w:rPr>
        <w:t>. godine</w:t>
      </w:r>
    </w:p>
    <w:p w:rsidRDefault="00B93776" w:rsidP="00947E88" w:rsidR="00B9377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845BB6" w:rsidP="00E43505" w:rsidR="00947E88" w:rsidRPr="00E43505">
      <w:pPr>
        <w:spacing w:after="0"/>
        <w:ind w:left="5664"/>
        <w:jc w:val="both"/>
        <w:rPr>
          <w:rFonts w:cs="Times New Roman"/>
          <w:b/>
        </w:rPr>
      </w:pPr>
      <w:r>
        <w:rPr>
          <w:rFonts w:cs="Times New Roman"/>
          <w:b/>
        </w:rPr>
        <w:t>Katarina Franković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E43505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PRAVNA POUKA: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 Protiv ovog rješenja pravo žalbe imaju stečajni upravitelj i razlučni vjerovnici. Žalba se podnosi u roku od 8 dana, računajući od dana primitka </w:t>
      </w:r>
      <w:r w:rsidR="007A3A8F">
        <w:rPr>
          <w:rFonts w:cs="Times New Roman"/>
        </w:rPr>
        <w:t>odluke</w:t>
      </w:r>
      <w:r w:rsidRPr="00947E88">
        <w:rPr>
          <w:rFonts w:cs="Times New Roman"/>
        </w:rPr>
        <w:t xml:space="preserve">, na Visoki trgovački sud RH, u Zagrebu, a putem ovog suda. Žalba se podnosi u 3 primjerka. </w:t>
      </w:r>
      <w:r w:rsidR="007A3A8F" w:rsidRPr="007A3A8F">
        <w:rPr>
          <w:rFonts w:cs="Times New Roman"/>
        </w:rPr>
        <w:t xml:space="preserve">Primitak ovog rješenja računa se sukladno čl. 12. Stečajnog zakona istekom osmog dana od </w:t>
      </w:r>
      <w:r w:rsidR="007A3A8F">
        <w:rPr>
          <w:rFonts w:cs="Times New Roman"/>
        </w:rPr>
        <w:t>dana objave na mrežnoj stranici e-Oglasnoj ploči.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D12F36" w:rsidP="00947E88" w:rsidR="00133B47">
      <w:pPr>
        <w:spacing w:after="0"/>
        <w:jc w:val="both"/>
        <w:rPr>
          <w:rFonts w:cs="Times New Roman"/>
        </w:rPr>
      </w:pPr>
      <w:r>
        <w:rPr>
          <w:rFonts w:cs="Times New Roman"/>
        </w:rPr>
        <w:t>DN-a</w:t>
      </w:r>
      <w:r w:rsidR="00F80B6B" w:rsidRPr="00947E88">
        <w:rPr>
          <w:rFonts w:cs="Times New Roman"/>
        </w:rPr>
        <w:t xml:space="preserve">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E77E4E">
        <w:rPr>
          <w:rFonts w:cs="Times New Roman"/>
        </w:rPr>
        <w:t xml:space="preserve">, putem  e oglasna ploča suda </w:t>
      </w:r>
      <w:r w:rsidR="00DF7277" w:rsidRPr="00133B47">
        <w:rPr>
          <w:rFonts w:cs="Times New Roman"/>
        </w:rPr>
        <w:t xml:space="preserve">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Zemljišno – knjižni odjel</w:t>
      </w:r>
      <w:r w:rsidR="00B93776">
        <w:rPr>
          <w:rFonts w:cs="Times New Roman"/>
        </w:rPr>
        <w:t xml:space="preserve"> Blato</w:t>
      </w:r>
      <w:r w:rsidRPr="00133B47">
        <w:rPr>
          <w:rFonts w:cs="Times New Roman"/>
        </w:rPr>
        <w:t xml:space="preserve"> </w:t>
      </w:r>
      <w:r w:rsidR="007A3A8F">
        <w:rPr>
          <w:rFonts w:cs="Times New Roman"/>
        </w:rPr>
        <w:t xml:space="preserve">OS </w:t>
      </w:r>
      <w:r w:rsidR="00B93776">
        <w:rPr>
          <w:rFonts w:cs="Times New Roman"/>
        </w:rPr>
        <w:t>Dubrovnik</w:t>
      </w:r>
    </w:p>
    <w:p w:rsidRDefault="007A3A8F" w:rsidP="00E43505" w:rsidR="00051276" w:rsidRPr="00947E88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Mrežna stranica </w:t>
      </w:r>
      <w:r w:rsidR="00133B47"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8E2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B93776" w:rsidRPr="00B93776">
          <w:t>Posl.br. 18 St-518/2017-43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D4B0C"/>
    <w:rsid w:val="001F29F1"/>
    <w:rsid w:val="00216CEA"/>
    <w:rsid w:val="002214CE"/>
    <w:rsid w:val="002503C2"/>
    <w:rsid w:val="00267F18"/>
    <w:rsid w:val="002B4EDE"/>
    <w:rsid w:val="00315B9A"/>
    <w:rsid w:val="00385A04"/>
    <w:rsid w:val="00385F22"/>
    <w:rsid w:val="00390E50"/>
    <w:rsid w:val="003B73A7"/>
    <w:rsid w:val="003C7027"/>
    <w:rsid w:val="003F6E19"/>
    <w:rsid w:val="00420347"/>
    <w:rsid w:val="00436DB8"/>
    <w:rsid w:val="00493F22"/>
    <w:rsid w:val="004E28CF"/>
    <w:rsid w:val="00500F0E"/>
    <w:rsid w:val="00574648"/>
    <w:rsid w:val="005A10B6"/>
    <w:rsid w:val="005B2D6F"/>
    <w:rsid w:val="005B649C"/>
    <w:rsid w:val="00621A13"/>
    <w:rsid w:val="00631CB9"/>
    <w:rsid w:val="00670754"/>
    <w:rsid w:val="00720DCA"/>
    <w:rsid w:val="0075722A"/>
    <w:rsid w:val="00766E59"/>
    <w:rsid w:val="007A3A8F"/>
    <w:rsid w:val="00843EEA"/>
    <w:rsid w:val="00845BB6"/>
    <w:rsid w:val="0085393B"/>
    <w:rsid w:val="008A101C"/>
    <w:rsid w:val="008A465B"/>
    <w:rsid w:val="009056C4"/>
    <w:rsid w:val="00934C3C"/>
    <w:rsid w:val="00947E88"/>
    <w:rsid w:val="00982A24"/>
    <w:rsid w:val="009A2479"/>
    <w:rsid w:val="009A367B"/>
    <w:rsid w:val="009D5592"/>
    <w:rsid w:val="009E6745"/>
    <w:rsid w:val="009F3A5E"/>
    <w:rsid w:val="00A3608C"/>
    <w:rsid w:val="00A47D59"/>
    <w:rsid w:val="00A77439"/>
    <w:rsid w:val="00AC38E2"/>
    <w:rsid w:val="00AC6D18"/>
    <w:rsid w:val="00B348F3"/>
    <w:rsid w:val="00B93776"/>
    <w:rsid w:val="00B9720B"/>
    <w:rsid w:val="00BA05A1"/>
    <w:rsid w:val="00CA3056"/>
    <w:rsid w:val="00CE4CC7"/>
    <w:rsid w:val="00CE5F30"/>
    <w:rsid w:val="00CE7CD0"/>
    <w:rsid w:val="00D12F36"/>
    <w:rsid w:val="00D5650B"/>
    <w:rsid w:val="00DB7A91"/>
    <w:rsid w:val="00DC116C"/>
    <w:rsid w:val="00DD1F5C"/>
    <w:rsid w:val="00DE4E4A"/>
    <w:rsid w:val="00DF7277"/>
    <w:rsid w:val="00E41568"/>
    <w:rsid w:val="00E43505"/>
    <w:rsid w:val="00E77E4E"/>
    <w:rsid w:val="00EC7F7B"/>
    <w:rsid w:val="00ED7F10"/>
    <w:rsid w:val="00F21C33"/>
    <w:rsid w:val="00F22BD3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8E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8E2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8E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8E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8E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8E2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8E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8E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2076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2018-05-07T07:26:00Z</dcterms:created>
  <dc:creator>Diana Butigan Granić</dc:creator>
  <cp:lastModifiedBy>Katarina Franković</cp:lastModifiedBy>
  <cp:lastPrinted>2018-05-07T07:28:00Z</cp:lastPrinted>
  <dcterms:modified xmlns:xsi="http://www.w3.org/2001/XMLSchema-instance" xsi:type="dcterms:W3CDTF">2018-05-07T07:29:00Z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(518 - 17- rješenje o prodaji čl 247 i bez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