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a9cb" w14:paraId="83ea9cb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A45B2" w:rsidP="006A45B2" w:rsidR="006A45B2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St-213/2017-2.</w:t>
      </w:r>
    </w:p>
    <w:p w:rsidRDefault="006A45B2" w:rsidP="006A45B2" w:rsidR="006A45B2">
      <w:pPr>
        <w:jc w:val="center"/>
        <w:rPr>
          <w:rFonts w:cs="Arial" w:hAnsi="Arial" w:ascii="Arial"/>
          <w:b/>
          <w:noProof/>
        </w:rPr>
      </w:pPr>
    </w:p>
    <w:p w:rsidRDefault="006A45B2" w:rsidP="006A45B2" w:rsidR="006A45B2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6A45B2" w:rsidP="006A45B2" w:rsidR="006A45B2">
      <w:pPr>
        <w:rPr>
          <w:rFonts w:cs="Arial" w:hAnsi="Arial" w:ascii="Arial"/>
          <w:b/>
          <w:noProof/>
        </w:rPr>
      </w:pPr>
    </w:p>
    <w:p w:rsidRDefault="006A45B2" w:rsidP="006A45B2" w:rsidR="006A45B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6A45B2" w:rsidP="006A45B2" w:rsidR="006A45B2">
      <w:pPr>
        <w:outlineLvl w:val="0"/>
        <w:rPr>
          <w:rFonts w:cs="Arial" w:hAnsi="Arial" w:ascii="Arial"/>
          <w:noProof/>
        </w:rPr>
      </w:pPr>
    </w:p>
    <w:p w:rsidRDefault="006A45B2" w:rsidP="006A45B2" w:rsidR="006A45B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LOMO TRGOVINA j.d.o.o. za trgovinu i usluge iz Severina 80, MBS 010089319, OIB 11039548463, d</w:t>
      </w:r>
      <w:r>
        <w:rPr>
          <w:rFonts w:cs="Arial" w:hAnsi="Arial" w:ascii="Arial"/>
          <w:noProof/>
        </w:rPr>
        <w:t>ana 16. kolovoza 2017. godine</w:t>
      </w:r>
    </w:p>
    <w:p w:rsidRDefault="006A45B2" w:rsidP="006A45B2" w:rsidR="006A45B2">
      <w:pPr>
        <w:ind w:firstLine="851"/>
        <w:jc w:val="both"/>
        <w:rPr>
          <w:rFonts w:cs="Arial" w:hAnsi="Arial" w:ascii="Arial"/>
          <w:noProof/>
        </w:rPr>
      </w:pPr>
    </w:p>
    <w:p w:rsidRDefault="006A45B2" w:rsidP="006A45B2" w:rsidR="006A45B2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6A45B2" w:rsidP="006A45B2" w:rsidR="006A45B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6A45B2" w:rsidP="006A45B2" w:rsidR="006A45B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I. Pokreće se postupak radi utvrđivanja uvjeta za otvaranje stečajnog postupka nad dužnikom LOMO TRGOVINA j.d.o.o. za trgovinu i usluge iz Severina 80, MBS 010089319, OIB 11039548463. </w:t>
      </w:r>
    </w:p>
    <w:p w:rsidRDefault="006A45B2" w:rsidP="006A45B2" w:rsidR="006A45B2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6A45B2" w:rsidP="006A45B2" w:rsidR="006A45B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14. rujna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6A45B2" w:rsidP="006A45B2" w:rsidR="006A45B2">
      <w:pPr>
        <w:ind w:firstLine="851"/>
        <w:jc w:val="both"/>
        <w:rPr>
          <w:rFonts w:cs="Arial" w:hAnsi="Arial" w:ascii="Arial"/>
          <w:noProof/>
        </w:rPr>
      </w:pPr>
    </w:p>
    <w:p w:rsidRDefault="006A45B2" w:rsidP="006A45B2" w:rsidR="006A45B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6A45B2" w:rsidP="006A45B2" w:rsidR="006A45B2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Dalija Medić-Mitrović iz Severina 52.</w:t>
      </w:r>
    </w:p>
    <w:p w:rsidRDefault="006A45B2" w:rsidP="006A45B2" w:rsidR="006A45B2">
      <w:pPr>
        <w:ind w:left="851"/>
        <w:jc w:val="both"/>
        <w:rPr>
          <w:rFonts w:cs="Arial" w:hAnsi="Arial" w:ascii="Arial"/>
          <w:noProof/>
        </w:rPr>
      </w:pPr>
    </w:p>
    <w:p w:rsidRDefault="006A45B2" w:rsidP="006A45B2" w:rsidR="006A45B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6A45B2" w:rsidP="006A45B2" w:rsidR="006A45B2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6A45B2" w:rsidP="006A45B2" w:rsidR="006A45B2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6A45B2" w:rsidP="006A45B2" w:rsidR="006A45B2">
      <w:pPr>
        <w:jc w:val="center"/>
        <w:outlineLvl w:val="0"/>
        <w:rPr>
          <w:rFonts w:cs="Arial" w:hAnsi="Arial" w:ascii="Arial"/>
          <w:noProof/>
        </w:rPr>
      </w:pPr>
    </w:p>
    <w:p w:rsidRDefault="006A45B2" w:rsidP="006A45B2" w:rsidR="006A45B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21.02.2017. dužnik u Očevidniku redoslijeda osnova za plaćanje ima evidentirane neizvršene osnove za plaćanje u neprekinutom razdoblju od 120 dana, u ukupnom iznosu od 10.725,23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tri zaposlenika.</w:t>
      </w:r>
      <w:r>
        <w:rPr>
          <w:rFonts w:cs="Arial" w:hAnsi="Arial" w:ascii="Arial"/>
        </w:rPr>
        <w:t xml:space="preserve">              </w:t>
      </w:r>
    </w:p>
    <w:p w:rsidRDefault="006A45B2" w:rsidP="006A45B2" w:rsidR="006A45B2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6A45B2" w:rsidP="006A45B2" w:rsidR="006A45B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6A45B2" w:rsidP="006A45B2" w:rsidR="006A45B2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6A45B2" w:rsidP="006A45B2" w:rsidR="006A45B2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6A45B2" w:rsidP="006A45B2" w:rsidR="006A45B2">
      <w:pPr>
        <w:jc w:val="both"/>
        <w:rPr>
          <w:rFonts w:cs="Arial" w:hAnsi="Arial" w:ascii="Arial"/>
          <w:noProof/>
        </w:rPr>
      </w:pPr>
    </w:p>
    <w:p w:rsidRDefault="006A45B2" w:rsidP="006A45B2" w:rsidR="006A45B2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6A45B2" w:rsidP="006A45B2" w:rsidR="006A45B2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6A45B2" w:rsidP="006A45B2" w:rsidR="006A45B2">
      <w:pPr>
        <w:jc w:val="both"/>
        <w:rPr>
          <w:rFonts w:cs="Arial" w:hAnsi="Arial" w:ascii="Arial"/>
          <w:noProof/>
        </w:rPr>
      </w:pPr>
    </w:p>
    <w:p w:rsidRDefault="006A45B2" w:rsidP="006A45B2" w:rsidR="006A45B2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6A45B2" w:rsidP="006A45B2" w:rsidR="006A45B2">
      <w:pPr>
        <w:jc w:val="both"/>
        <w:rPr>
          <w:rFonts w:cs="Arial" w:hAnsi="Arial" w:ascii="Arial"/>
        </w:rPr>
      </w:pPr>
    </w:p>
    <w:p w:rsidRDefault="006A45B2" w:rsidP="006A45B2" w:rsidR="006A45B2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6A45B2" w:rsidP="006A45B2" w:rsidR="006A45B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6A45B2" w:rsidP="006A45B2" w:rsidR="006A45B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6A45B2" w:rsidP="006A45B2" w:rsidR="006A45B2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6A45B2" w:rsidP="006A45B2" w:rsidR="006A45B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6A45B2" w:rsidP="006A45B2" w:rsidR="006A45B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6A45B2" w:rsidP="006A45B2" w:rsidR="006A45B2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6A45B2" w:rsidP="006A45B2" w:rsidR="006A45B2">
      <w:pPr>
        <w:rPr>
          <w:rFonts w:cs="Arial" w:hAnsi="Arial" w:ascii="Arial"/>
        </w:rPr>
      </w:pPr>
    </w:p>
    <w:p w:rsidRDefault="006A45B2" w:rsidP="006A45B2" w:rsidR="006A45B2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5B2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59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St-213/2017-2</izvorni_sadrzaj>
    <derivirana_varijabla naziv="DomainObject.Oznaka_1">St-213/2017-2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LOMO TRGOVINA jednostavno društvo s ograničenom odgovornošću za trgovinu i usluge</izvorni_sadrzaj>
    <derivirana_varijabla naziv="DomainObject.Predmet.ProtustrankaFormated_1">  LOMO TRGOVINA jednostavno društvo s ograničenom odgovornošću za trgovinu i usluge</derivirana_varijabla>
  </DomainObject.Predmet.ProtustrankaFormated>
  <DomainObject.Predmet.ProtustrankaFormatedOIB>
    <izvorni_sadrzaj>  LOMO TRGOVINA jednostavno društvo s ograničenom odgovornošću za trgovinu i usluge, OIB 11039548463</izvorni_sadrzaj>
    <derivirana_varijabla naziv="DomainObject.Predmet.ProtustrankaFormatedOIB_1">  LOMO TRGOVINA jednostavno društvo s ograničenom odgovornošću za trgovinu i usluge, OIB 11039548463</derivirana_varijabla>
  </DomainObject.Predmet.ProtustrankaFormatedOIB>
  <DomainObject.Predmet.ProtustrankaFormatedWithAdress>
    <izvorni_sadrzaj> LOMO TRGOVINA jednostavno društvo s ograničenom odgovornošću za trgovinu i usluge, Severin 80, 43000 Severin</izvorni_sadrzaj>
    <derivirana_varijabla naziv="DomainObject.Predmet.ProtustrankaFormatedWithAdress_1"> LOMO TRGOVINA jednostavno društvo s ograničenom odgovornošću za trgovinu i usluge, Severin 80, 43000 Severin</derivirana_varijabla>
  </DomainObject.Predmet.ProtustrankaFormatedWithAdress>
  <DomainObject.Predmet.ProtustrankaFormatedWithAdressOIB>
    <izvorni_sadrzaj> LOMO TRGOVINA jednostavno društvo s ograničenom odgovornošću za trgovinu i usluge, OIB 11039548463, Severin 80, 43000 Severin</izvorni_sadrzaj>
    <derivirana_varijabla naziv="DomainObject.Predmet.ProtustrankaFormatedWithAdressOIB_1"> LOMO TRGOVINA jednostavno društvo s ograničenom odgovornošću za trgovinu i usluge, OIB 11039548463, Severin 80, 43000 Severin</derivirana_varijabla>
  </DomainObject.Predmet.ProtustrankaFormatedWithAdressOIB>
  <DomainObject.Predmet.ProtustrankaWithAdress>
    <izvorni_sadrzaj>LOMO TRGOVINA jednostavno društvo s ograničenom odgovornošću za trgovinu i usluge Severin 80, 43000 Severin</izvorni_sadrzaj>
    <derivirana_varijabla naziv="DomainObject.Predmet.ProtustrankaWithAdress_1">LOMO TRGOVINA jednostavno društvo s ograničenom odgovornošću za trgovinu i usluge Severin 80, 43000 Severin</derivirana_varijabla>
  </DomainObject.Predmet.ProtustrankaWithAdress>
  <DomainObject.Predmet.ProtustrankaWithAdressOIB>
    <izvorni_sadrzaj>LOMO TRGOVINA jednostavno društvo s ograničenom odgovornošću za trgovinu i usluge, OIB 11039548463, Severin 80, 43000 Severin</izvorni_sadrzaj>
    <derivirana_varijabla naziv="DomainObject.Predmet.ProtustrankaWithAdressOIB_1">LOMO TRGOVINA jednostavno društvo s ograničenom odgovornošću za trgovinu i usluge, OIB 11039548463, Severin 80, 43000 Severin</derivirana_varijabla>
  </DomainObject.Predmet.ProtustrankaWithAdressOIB>
  <DomainObject.Predmet.ProtustrankaNazivFormated>
    <izvorni_sadrzaj>LOMO TRGOVINA jednostavno društvo s ograničenom odgovornošću za trgovinu i usluge</izvorni_sadrzaj>
    <derivirana_varijabla naziv="DomainObject.Predmet.ProtustrankaNazivFormated_1">LOMO TRGOVINA jednostavno društvo s ograničenom odgovornošću za trgovinu i usluge</derivirana_varijabla>
  </DomainObject.Predmet.ProtustrankaNazivFormated>
  <DomainObject.Predmet.ProtustrankaNazivFormatedOIB>
    <izvorni_sadrzaj>LOMO TRGOVINA jednostavno društvo s ograničenom odgovornošću za trgovinu i usluge, OIB 11039548463</izvorni_sadrzaj>
    <derivirana_varijabla naziv="DomainObject.Predmet.ProtustrankaNazivFormatedOIB_1">LOMO TRGOVINA jednostavno društvo s ograničenom odgovornošću za trgovinu i usluge, OIB 11039548463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LOMO TRGOVINA jednostavno društvo s ograničenom odgovornošću za trgovinu i usluge</item>
    </izvorni_sadrzaj>
    <derivirana_varijabla naziv="DomainObject.Predmet.ProtuStrankaListFormated_1">
      <item>LOMO TRGOVINA jednostavno društvo s ograničenom odgovornošću za trgovinu i usluge</item>
    </derivirana_varijabla>
  </DomainObject.Predmet.ProtuStrankaListFormated>
  <DomainObject.Predmet.ProtuStrankaListFormatedOIB>
    <izvorni_sadrzaj>
      <item>LOMO TRGOVINA jednostavno društvo s ograničenom odgovornošću za trgovinu i usluge, OIB 11039548463</item>
    </izvorni_sadrzaj>
    <derivirana_varijabla naziv="DomainObject.Predmet.ProtuStrankaListFormatedOIB_1">
      <item>LOMO TRGOVINA jednostavno društvo s ograničenom odgovornošću za trgovinu i usluge, OIB 11039548463</item>
    </derivirana_varijabla>
  </DomainObject.Predmet.ProtuStrankaListFormatedOIB>
  <DomainObject.Predmet.ProtuStrankaListFormatedWithAdress>
    <izvorni_sadrzaj>
      <item>LOMO TRGOVINA jednostavno društvo s ograničenom odgovornošću za trgovinu i usluge, Severin 80, 43000 Severin</item>
    </izvorni_sadrzaj>
    <derivirana_varijabla naziv="DomainObject.Predmet.ProtuStrankaListFormatedWithAdress_1">
      <item>LOMO TRGOVINA jednostavno društvo s ograničenom odgovornošću za trgovinu i usluge, Severin 80, 43000 Severin</item>
    </derivirana_varijabla>
  </DomainObject.Predmet.ProtuStrankaListFormatedWithAdress>
  <DomainObject.Predmet.ProtuStrankaListFormatedWithAdressOIB>
    <izvorni_sadrzaj>
      <item>LOMO TRGOVINA jednostavno društvo s ograničenom odgovornošću za trgovinu i usluge, OIB 11039548463, Severin 80, 43000 Severin</item>
    </izvorni_sadrzaj>
    <derivirana_varijabla naziv="DomainObject.Predmet.ProtuStrankaListFormatedWithAdressOIB_1">
      <item>LOMO TRGOVINA jednostavno društvo s ograničenom odgovornošću za trgovinu i usluge, OIB 11039548463, Severin 80, 43000 Severin</item>
    </derivirana_varijabla>
  </DomainObject.Predmet.ProtuStrankaListFormatedWithAdressOIB>
  <DomainObject.Predmet.ProtuStrankaListNazivFormated>
    <izvorni_sadrzaj>
      <item>LOMO TRGOVINA jednostavno društvo s ograničenom odgovornošću za trgovinu i usluge</item>
    </izvorni_sadrzaj>
    <derivirana_varijabla naziv="DomainObject.Predmet.ProtuStrankaListNazivFormated_1">
      <item>LOMO TRGOVINA jednostavno društvo s ograničenom odgovornošću za trgovinu i usluge</item>
    </derivirana_varijabla>
  </DomainObject.Predmet.ProtuStrankaListNazivFormated>
  <DomainObject.Predmet.ProtuStrankaListNazivFormatedOIB>
    <izvorni_sadrzaj>
      <item>LOMO TRGOVINA jednostavno društvo s ograničenom odgovornošću za trgovinu i usluge, OIB 11039548463</item>
    </izvorni_sadrzaj>
    <derivirana_varijabla naziv="DomainObject.Predmet.ProtuStrankaListNazivFormatedOIB_1">
      <item>LOMO TRGOVINA jednostavno društvo s ograničenom odgovornošću za trgovinu i usluge, OIB 11039548463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St-213/2017-2</izvorni_sadrzaj>
    <derivirana_varijabla naziv="DomainObject.PoslovniBrojDokumenta_1">St-213/2017-2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LOMO TRGOVINA jednostavno društvo s ograničenom odgovornošću za trgovinu i usluge</izvorni_sadrzaj>
    <derivirana_varijabla naziv="DomainObject.Predmet.ProtustrankaIDrugi_1">LOMO TRGOVINA jednostavno društvo s ograničenom odgovornošću za trgovinu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LOMO TRGOVINA jednostavno društvo s ograničenom odgovornošću za trgovinu i usluge, OIB 11039548463, Severin 80, 43000 Severin</izvorni_sadrzaj>
    <derivirana_varijabla naziv="DomainObject.Predmet.ProtustrankaIDrugiAdressOIB_1">LOMO TRGOVINA jednostavno društvo s ograničenom odgovornošću za trgovinu i usluge, OIB 11039548463, Severin 80, 43000 Severin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LOMO TRGOVINA jednostavno društvo s ograničenom odgovornošću za trgovinu i usluge</item>
    </izvorni_sadrzaj>
    <derivirana_varijabla naziv="DomainObject.Predmet.SudioniciListNaziv_1">
      <item>FINA RC Zagreb, Podružnica Bjelovar</item>
      <item>LOMO TRGOVINA jednostavno društvo s ograničenom odgovornošću za trgovinu i usluge</item>
    </derivirana_varijabla>
  </DomainObject.Predmet.SudioniciListNaziv>
  <DomainObject.Predmet.SudioniciListAdressOIB>
    <izvorni_sadrzaj>
      <item>FINA RC Zagreb, Podružnica Bjelovar, OIB 85821130368, F. Supila 4,43000 Bjelovar</item>
      <item>LOMO TRGOVINA jednostavno društvo s ograničenom odgovornošću za trgovinu i usluge, OIB 11039548463, Severin 80,43000 Severin</item>
    </izvorni_sadrzaj>
    <derivirana_varijabla naziv="DomainObject.Predmet.SudioniciListAdressOIB_1">
      <item>FINA RC Zagreb, Podružnica Bjelovar, OIB 85821130368, F. Supila 4,43000 Bjelovar</item>
      <item>LOMO TRGOVINA jednostavno društvo s ograničenom odgovornošću za trgovinu i usluge, OIB 11039548463, Severin 80,43000 Severin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09C62F-EDB8-42D9-97CA-9771E8B41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2732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