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d8b80" w14:paraId="89d8b80" w:rsidRDefault="002A418B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2A418B">
            <w:rPr>
              <w:rStyle w:val="PozadinaSvijetloZuta"/>
            </w:rPr>
            <w:t>REPUBLIKA HRVATSKA</w:t>
          </w:r>
        </w:sdtContent>
      </w:sdt>
    </w:p>
    <w:p w:rsidRDefault="002A418B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bookmarkStart w:name="_GoBack" w:displacedByCustomXml="prev" w:id="1"/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displacedByCustomXml="next" w:id="1"/>
                  </w:sdtContent>
                </w:sdt>
              </w:txbxContent>
            </v:textbox>
            <w10:wrap anchory="page" anchorx="page"/>
          </v:shape>
        </w:pict>
      </w:r>
    </w:p>
    <w:p w:rsidRDefault="002A418B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2A418B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2A418B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predlagatelja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 xml:space="preserve"> FINA-RC Split, OIB 85821130368; PLAVI JADRAN, trgovina, ugostiteljstvo i turizam, d.o.o., OIB 70825657381, Kašinska 9, 10360 Sesvete; Dragan Šabić, OIB 50309557023, Srima I 28, 22211 Srima; OLYMPIA VODICE dioničko društvo za ugostiteljstvo, turizam i turistička agencija, OIB 78759188952, Ljudevita Gaja 6, 22211 Vodice</w:t>
          </w:r>
        </w:sdtContent>
      </w:sdt>
      <w:r w:rsidR="00BC4B7C" w:rsidRPr="0072128C">
        <w:t xml:space="preserve">, protiv </w:t>
      </w:r>
      <w:sdt>
        <w:sdtPr>
          <w:rPr>
            <w:rStyle w:val="PozadinaSvijetloZuta"/>
          </w:rPr>
          <w:alias w:val="Protustranka (izaberi s liste)"/>
          <w:tag w:val="UserObject.UlogaProtuStrankaList_1"/>
          <w:id w:val="530836800"/>
          <w:placeholder>
            <w:docPart w:val="CC0BC35B60DE4B8B985988FA02BEBD95"/>
          </w:placeholder>
          <w:dataBinding w:storeItemID="{100293BC-3C9C-4740-99C7-73F5E9006100}" w:xpath="/icms/UserObject.UlogaProtuStrankaList/derivirana_varijabla[@naziv='UserObject.UlogaProtuStrankaList_1']/item"/>
          <w:comboBox>
            <w:listItem w:value="tuženika" w:displayText="tuženika"/>
            <w:listItem w:value="ovršenika" w:displayText="ovršenika"/>
            <w:listItem w:value="protustranke" w:displayText="protustranke"/>
            <w:listItem w:value="protivnika osiguranja" w:displayText="protivnika osiguranja"/>
            <w:listItem w:value="vjerovnika" w:displayText="vjerovnika"/>
            <w:listItem w:value="dužnika" w:displayText="dužnik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stečajnog dužnika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enik (naziv, OIB, adresa) zastupan po punomoćniku"/>
          <w:tag w:val="DomainObject.Predmet.ProtustrankaFormatedWithAdressOIB_1"/>
          <w:id w:val="1363857669"/>
          <w:placeholder>
            <w:docPart w:val="1CD52BF102BE4E6DA68E3CBD1E167101"/>
          </w:placeholder>
          <w:dataBinding w:storeItemID="{100293BC-3C9C-4740-99C7-73F5E9006100}" w:xpath="/icms/DomainObject.Predmet.ProtustrankaFormatedWithAdressOIB/derivirana_varijabla[@naziv='DomainObject.Predmet.ProtustrankaFormatedWithAdressOIB_1']"/>
          <w:text/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 xml:space="preserve"> LENOX COMMERCE društvo s ograničenom odgovornošću turistička agencija, OIB 36805647854, Ante Lasan-Kabalero 51, Vodice</w:t>
          </w:r>
        </w:sdtContent>
      </w:sdt>
      <w:r w:rsidR="00BC4B7C" w:rsidRPr="0072128C">
        <w:t xml:space="preserve">,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>Stečaj društva sa ograničenom odgovornošću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2A418B">
            <w:rPr>
              <w:rStyle w:val="PozadinaSvijetloZelena"/>
            </w:rPr>
            <w:t>2. veljače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2A418B" w:rsidRPr="002A418B">
            <w:rPr>
              <w:rStyle w:val="PozadinaSvijetloZelena"/>
            </w:rPr>
            <w:t>Dragan Šabić, OIB 50309557023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2A418B" w:rsidRPr="002A418B">
            <w:rPr>
              <w:rStyle w:val="PozadinaSvijetloZelena"/>
            </w:rPr>
            <w:t>sudske pristojbe za Prijava svakog pojedinog potraživanja u iznosu od 500,00 kn, Pristojba na rješenje u iznosu od 100,00 kn, u ukupnom iznosu od 600,00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157/13; dalje:ZSP).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2A418B" w:rsidRPr="002A418B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2A418B" w:rsidRPr="002A418B">
            <w:rPr>
              <w:rStyle w:val="PozadinaSvijetloZelena"/>
            </w:rPr>
            <w:t>HR635045-23405-10022947531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2A418B" w:rsidRPr="002A418B">
            <w:rPr>
              <w:rStyle w:val="PozadinaSvijetloZelena"/>
            </w:rPr>
            <w:t>Pristojbe iz predmeta St-599/2013,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Pr="0072128C">
        <w:t>ovine“ br. 112/12 i 25/13,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2A418B" w:rsidRPr="002A418B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2A418B" w:rsidRPr="002A418B">
            <w:rPr>
              <w:rStyle w:val="PozadinaSvijetloZelena"/>
            </w:rPr>
            <w:t>2. veljače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2A418B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lastRenderedPageBreak/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2A418B" w:rsidRPr="002A418B">
            <w:rPr>
              <w:rStyle w:val="PozadinaSvijetloZelena"/>
            </w:rPr>
            <w:t>Dragan Šabić, OIB 50309557023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2A418B">
        <w:rPr>
          <w:noProof/>
        </w:rPr>
        <w:t>U spis</w:t>
      </w:r>
    </w:p>
    <w:p w:rsidRDefault="00BC4B7C" w:rsidP="00BC4B7C" w:rsidR="00BC4B7C" w:rsidRPr="0072128C"/>
    <w:p w:rsidRDefault="00EA1C6D" w:rsidP="00E67D40" w:rsidR="00AE649C" w:rsidRPr="006C43C5">
      <w:pPr>
        <w:pStyle w:val="SudSjedite"/>
      </w:pPr>
      <w:r w:rsidRPr="006C43C5">
        <w:tab/>
      </w:r>
    </w:p>
    <w:sectPr w:rsidSect="0037345B" w:rsidR="00AE649C" w:rsidRPr="006C43C5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418B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2A418B" w:rsidRPr="002A418B">
          <w:rPr>
            <w:rStyle w:val="PozadinaSvijetloZelena"/>
          </w:rPr>
          <w:t>3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"/>
        <w:tag w:val="DomainObject.PoslovniBrojDokumenta"/>
        <w:id w:val="265122315"/>
        <w:lock w:val="sdtLocked"/>
        <w:placeholder>
          <w:docPart w:val="CC0BC35B60DE4B8B985988FA02BEBD95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PozadinaSvijetloZelena"/>
        </w:rPr>
      </w:sdtEndPr>
      <w:sdtContent>
        <w:r w:rsidR="002A418B">
          <w:rPr>
            <w:rStyle w:val="PozadinaSvijetloZelena"/>
          </w:rPr>
          <w:t>St-599/2013-116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18B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CC0BC35B60DE4B8B985988FA02BEBD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6D6BCD2-08F9-4053-B825-23FA74D5C48E}"/>
      </w:docPartPr>
      <w:docPartBody>
        <w:p w:rsidRDefault="0008432B" w:rsidR="0008432B">
          <w:pPr>
            <w:pStyle w:val="CC0BC35B60DE4B8B985988FA02BEBD95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St-599/2013-102</izvorni_sadrzaj>
    <derivirana_varijabla naziv="DomainObject.Oznaka_1">St-599/2013-102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599</izvorni_sadrzaj>
    <derivirana_varijabla naziv="DomainObject.Predmet.Broj_1">599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2013.</izvorni_sadrzaj>
    <derivirana_varijabla naziv="DomainObject.Predmet.DatumOsnivanja_1">4.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St-599/2013</izvorni_sadrzaj>
    <derivirana_varijabla naziv="DomainObject.Predmet.OznakaBroj_1">St-599/2013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LENOX COMMERCE društvo s ograničenom odgovornošću turistička agencija</izvorni_sadrzaj>
    <derivirana_varijabla naziv="DomainObject.Predmet.ProtustrankaFormated_1">  LENOX COMMERCE društvo s ograničenom odgovornošću turistička agencija</derivirana_varijabla>
  </DomainObject.Predmet.ProtustrankaFormated>
  <DomainObject.Predmet.ProtustrankaFormatedOIB>
    <izvorni_sadrzaj>  LENOX COMMERCE društvo s ograničenom odgovornošću turistička agencija, OIB 36805647854</izvorni_sadrzaj>
    <derivirana_varijabla naziv="DomainObject.Predmet.ProtustrankaFormatedOIB_1">  LENOX COMMERCE društvo s ograničenom odgovornošću turistička agencija, OIB 36805647854</derivirana_varijabla>
  </DomainObject.Predmet.ProtustrankaFormatedOIB>
  <DomainObject.Predmet.ProtustrankaFormatedWithAdress>
    <izvorni_sadrzaj> LENOX COMMERCE društvo s ograničenom odgovornošću turistička agencija, Ante Lasan-Kabalero 51, Vodice</izvorni_sadrzaj>
    <derivirana_varijabla naziv="DomainObject.Predmet.ProtustrankaFormatedWithAdress_1"> LENOX COMMERCE društvo s ograničenom odgovornošću turistička agencija, Ante Lasan-Kabalero 51, Vodice</derivirana_varijabla>
  </DomainObject.Predmet.ProtustrankaFormatedWithAdress>
  <DomainObject.Predmet.ProtustrankaFormatedWithAdressOIB>
    <izvorni_sadrzaj> LENOX COMMERCE društvo s ograničenom odgovornošću turistička agencija, OIB 36805647854, Ante Lasan-Kabalero 51, Vodice</izvorni_sadrzaj>
    <derivirana_varijabla naziv="DomainObject.Predmet.ProtustrankaFormatedWithAdressOIB_1"> LENOX COMMERCE društvo s ograničenom odgovornošću turistička agencija, OIB 36805647854, Ante Lasan-Kabalero 51, Vodice</derivirana_varijabla>
  </DomainObject.Predmet.ProtustrankaFormatedWithAdressOIB>
  <DomainObject.Predmet.ProtustrankaWithAdress>
    <izvorni_sadrzaj>LENOX COMMERCE društvo s ograničenom odgovornošću turistička agencija Ante Lasan-Kabalero 51, Vodice</izvorni_sadrzaj>
    <derivirana_varijabla naziv="DomainObject.Predmet.ProtustrankaWithAdress_1">LENOX COMMERCE društvo s ograničenom odgovornošću turistička agencija Ante Lasan-Kabalero 51, Vodice</derivirana_varijabla>
  </DomainObject.Predmet.ProtustrankaWithAdress>
  <DomainObject.Predmet.ProtustrankaWithAdressOIB>
    <izvorni_sadrzaj>LENOX COMMERCE društvo s ograničenom odgovornošću turistička agencija, OIB 36805647854, Ante Lasan-Kabalero 51, Vodice</izvorni_sadrzaj>
    <derivirana_varijabla naziv="DomainObject.Predmet.ProtustrankaWithAdressOIB_1">LENOX COMMERCE društvo s ograničenom odgovornošću turistička agencija, OIB 36805647854, Ante Lasan-Kabalero 51, Vodice</derivirana_varijabla>
  </DomainObject.Predmet.ProtustrankaWithAdressOIB>
  <DomainObject.Predmet.ProtustrankaNazivFormated>
    <izvorni_sadrzaj>LENOX COMMERCE društvo s ograničenom odgovornošću turistička agencija</izvorni_sadrzaj>
    <derivirana_varijabla naziv="DomainObject.Predmet.ProtustrankaNazivFormated_1">LENOX COMMERCE društvo s ograničenom odgovornošću turistička agencija</derivirana_varijabla>
    <derivirana_varijabla naziv="Padez">LENOX COMMERCE društvo s ograničenom odgovornošću turistička agencija</derivirana_varijabla>
  </DomainObject.Predmet.ProtustrankaNazivFormated>
  <DomainObject.Predmet.ProtustrankaNazivFormatedOIB>
    <izvorni_sadrzaj>LENOX COMMERCE društvo s ograničenom odgovornošću turistička agencija, OIB 36805647854</izvorni_sadrzaj>
    <derivirana_varijabla naziv="DomainObject.Predmet.ProtustrankaNazivFormatedOIB_1">LENOX COMMERCE društvo s ograničenom odgovornošću turistička agencija, OIB 36805647854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  <derivirana_varijabla naziv="Dativ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Split; PLAVI JADRAN, trgovina, ugostiteljstvo i turizam, d.o.o.; Dragan Šabić; OLYMPIA VODICE dioničko društvo za ugostiteljstvo, turizam i turistička agencija</izvorni_sadrzaj>
    <derivirana_varijabla naziv="DomainObject.Predmet.StrankaFormated_1">  FINA-RC Split; PLAVI JADRAN, trgovina, ugostiteljstvo i turizam, d.o.o.; Dragan Šabić; OLYMPIA VODICE dioničko društvo za ugostiteljstvo, turizam i turistička agencija</derivirana_varijabla>
  </DomainObject.Predmet.StrankaFormated>
  <DomainObject.Predmet.StrankaFormatedOIB>
    <izvorni_sadrzaj>  FINA-RC Split, OIB 85821130368; PLAVI JADRAN, trgovina, ugostiteljstvo i turizam, d.o.o., OIB 70825657381; Dragan Šabić, OIB 50309557023; OLYMPIA VODICE dioničko društvo za ugostiteljstvo, turizam i turistička agencija, OIB 78759188952</izvorni_sadrzaj>
    <derivirana_varijabla naziv="DomainObject.Predmet.StrankaFormatedOIB_1">  FINA-RC Split, OIB 85821130368; PLAVI JADRAN, trgovina, ugostiteljstvo i turizam, d.o.o., OIB 70825657381; Dragan Šabić, OIB 50309557023; OLYMPIA VODICE dioničko društvo za ugostiteljstvo, turizam i turistička agencija, OIB 78759188952</derivirana_varijabla>
  </DomainObject.Predmet.StrankaFormatedOIB>
  <DomainObject.Predmet.StrankaFormatedWithAdress>
    <izvorni_sadrzaj> FINA-RC Split; PLAVI JADRAN, trgovina, ugostiteljstvo i turizam, d.o.o., Kašinska 9, 10360 Sesvete; Dragan Šabić, Srima I 28, 22211 Srima; OLYMPIA VODICE dioničko društvo za ugostiteljstvo, turizam i turistička agencija, Ljudevita Gaja 6, 22211 Vodice</izvorni_sadrzaj>
    <derivirana_varijabla naziv="DomainObject.Predmet.StrankaFormatedWithAdress_1"> FINA-RC Split; PLAVI JADRAN, trgovina, ugostiteljstvo i turizam, d.o.o., Kašinska 9, 10360 Sesvete; Dragan Šabić, Srima I 28, 22211 Srima; OLYMPIA VODICE dioničko društvo za ugostiteljstvo, turizam i turistička agencija, Ljudevita Gaja 6, 22211 Vodice</derivirana_varijabla>
  </DomainObject.Predmet.StrankaFormatedWithAdress>
  <DomainObject.Predmet.StrankaFormatedWithAdressOIB>
    <izvorni_sadrzaj> FINA-RC Split, OIB 85821130368; PLAVI JADRAN, trgovina, ugostiteljstvo i turizam, d.o.o., OIB 70825657381, Kašinska 9, 10360 Sesvete; Dragan Šabić, OIB 50309557023, Srima I 28, 22211 Srima; OLYMPIA VODICE dioničko društvo za ugostiteljstvo, turizam i turistička agencija, OIB 78759188952, Ljudevita Gaja 6, 22211 Vodice</izvorni_sadrzaj>
    <derivirana_varijabla naziv="DomainObject.Predmet.StrankaFormatedWithAdressOIB_1"> FINA-RC Split, OIB 85821130368; PLAVI JADRAN, trgovina, ugostiteljstvo i turizam, d.o.o., OIB 70825657381, Kašinska 9, 10360 Sesvete; Dragan Šabić, OIB 50309557023, Srima I 28, 22211 Srima; OLYMPIA VODICE dioničko društvo za ugostiteljstvo, turizam i turistička agencija, OIB 78759188952, Ljudevita Gaja 6, 22211 Vodice</derivirana_varijabla>
  </DomainObject.Predmet.StrankaFormatedWithAdressOIB>
  <DomainObject.Predmet.StrankaWithAdress>
    <izvorni_sadrzaj>FINA-RC Split ,PLAVI JADRAN, trgovina, ugostiteljstvo i turizam, d.o.o. Kašinska 9,10360 Sesvete,Dragan Šabić Srima I 28,22211 Srima,OLYMPIA VODICE dioničko društvo za ugostiteljstvo, turizam i turistička agencija Ljudevita Gaja 6,22211 Vodice</izvorni_sadrzaj>
    <derivirana_varijabla naziv="DomainObject.Predmet.StrankaWithAdress_1">FINA-RC Split ,PLAVI JADRAN, trgovina, ugostiteljstvo i turizam, d.o.o. Kašinska 9,10360 Sesvete,Dragan Šabić Srima I 28,22211 Srima,OLYMPIA VODICE dioničko društvo za ugostiteljstvo, turizam i turistička agencija Ljudevita Gaja 6,22211 Vodice</derivirana_varijabla>
  </DomainObject.Predmet.StrankaWithAdress>
  <DomainObject.Predmet.StrankaWithAdressOIB>
    <izvorni_sadrzaj>FINA-RC Split, OIB 85821130368,PLAVI JADRAN, trgovina, ugostiteljstvo i turizam, d.o.o., OIB 70825657381, Kašinska 9,10360 Sesvete,Dragan Šabić, OIB 50309557023, Srima I 28,22211 Srima,OLYMPIA VODICE dioničko društvo za ugostiteljstvo, turizam i turistička agencija, OIB 78759188952, Ljudevita Gaja 6,22211 Vodice</izvorni_sadrzaj>
    <derivirana_varijabla naziv="DomainObject.Predmet.StrankaWithAdressOIB_1">FINA-RC Split, OIB 85821130368,PLAVI JADRAN, trgovina, ugostiteljstvo i turizam, d.o.o., OIB 70825657381, Kašinska 9,10360 Sesvete,Dragan Šabić, OIB 50309557023, Srima I 28,22211 Srima,OLYMPIA VODICE dioničko društvo za ugostiteljstvo, turizam i turistička agencija, OIB 78759188952, Ljudevita Gaja 6,22211 Vodice</derivirana_varijabla>
  </DomainObject.Predmet.StrankaWithAdressOIB>
  <DomainObject.Predmet.StrankaNazivFormated>
    <izvorni_sadrzaj>FINA-RC Split,PLAVI JADRAN, trgovina, ugostiteljstvo i turizam, d.o.o.,Dragan Šabić,OLYMPIA VODICE dioničko društvo za ugostiteljstvo, turizam i turistička agencija</izvorni_sadrzaj>
    <derivirana_varijabla naziv="DomainObject.Predmet.StrankaNazivFormated_1">FINA-RC Split,PLAVI JADRAN, trgovina, ugostiteljstvo i turizam, d.o.o.,Dragan Šabić,OLYMPIA VODICE dioničko društvo za ugostiteljstvo, turizam i turistička agencija</derivirana_varijabla>
    <derivirana_varijabla naziv="Padez">FINA-RC Split,PLAVI JADRAN, trgovina, ugostiteljstvo i turizam, d.o.o.,Dragan Šabić,OLYMPIA VODICE dioničko društvo za ugostiteljstvo, turizam i turistička agencija</derivirana_varijabla>
  </DomainObject.Predmet.StrankaNazivFormated>
  <DomainObject.Predmet.StrankaNazivFormatedOIB>
    <izvorni_sadrzaj>FINA-RC Split, OIB 85821130368,PLAVI JADRAN, trgovina, ugostiteljstvo i turizam, d.o.o., OIB 70825657381,Dragan Šabić, OIB 50309557023,OLYMPIA VODICE dioničko društvo za ugostiteljstvo, turizam i turistička agencija, OIB 78759188952</izvorni_sadrzaj>
    <derivirana_varijabla naziv="DomainObject.Predmet.StrankaNazivFormatedOIB_1">FINA-RC Split, OIB 85821130368,PLAVI JADRAN, trgovina, ugostiteljstvo i turizam, d.o.o., OIB 70825657381,Dragan Šabić, OIB 50309557023,OLYMPIA VODICE dioničko društvo za ugostiteljstvo, turizam i turistička agencija, OIB 78759188952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  <derivirana_varijabla naziv="Padez">Merlina Klišmanić</derivirana_varijabla>
  </DomainObject.Predmet.Zapisnicar>
  <DomainObject.Predmet.StrankaListFormated>
    <izvorni_sadrzaj>
      <item>FINA-RC Split</item>
      <item>PLAVI JADRAN, trgovina, ugostiteljstvo i turizam, d.o.o.</item>
      <item>Dragan Šabić</item>
      <item>OLYMPIA VODICE dioničko društvo za ugostiteljstvo, turizam i turistička agencija</item>
    </izvorni_sadrzaj>
    <derivirana_varijabla naziv="DomainObject.Predmet.StrankaListFormated_1">
      <item>FINA-RC Split</item>
      <item>PLAVI JADRAN, trgovina, ugostiteljstvo i turizam, d.o.o.</item>
      <item>Dragan Šabić</item>
      <item>OLYMPIA VODICE dioničko društvo za ugostiteljstvo, turizam i turistička agencija</item>
    </derivirana_varijabla>
  </DomainObject.Predmet.StrankaListFormated>
  <DomainObject.Predmet.StrankaListFormatedOIB>
    <izvorni_sadrzaj>
      <item>FINA-RC Split, OIB 85821130368</item>
      <item>PLAVI JADRAN, trgovina, ugostiteljstvo i turizam, d.o.o., OIB 70825657381</item>
      <item>Dragan Šabić, OIB 50309557023</item>
      <item>OLYMPIA VODICE dioničko društvo za ugostiteljstvo, turizam i turistička agencija, OIB 78759188952</item>
    </izvorni_sadrzaj>
    <derivirana_varijabla naziv="DomainObject.Predmet.StrankaListFormatedOIB_1">
      <item>FINA-RC Split, OIB 85821130368</item>
      <item>PLAVI JADRAN, trgovina, ugostiteljstvo i turizam, d.o.o., OIB 70825657381</item>
      <item>Dragan Šabić, OIB 50309557023</item>
      <item>OLYMPIA VODICE dioničko društvo za ugostiteljstvo, turizam i turistička agencija, OIB 78759188952</item>
    </derivirana_varijabla>
  </DomainObject.Predmet.StrankaListFormatedOIB>
  <DomainObject.Predmet.StrankaListFormatedWithAdress>
    <izvorni_sadrzaj>
      <item>FINA-RC Split</item>
      <item>PLAVI JADRAN, trgovina, ugostiteljstvo i turizam, d.o.o., Kašinska 9, 10360 Sesvete</item>
      <item>Dragan Šabić, Srima I 28, 22211 Srima</item>
      <item>OLYMPIA VODICE dioničko društvo za ugostiteljstvo, turizam i turistička agencija, Ljudevita Gaja 6, 22211 Vodice</item>
    </izvorni_sadrzaj>
    <derivirana_varijabla naziv="DomainObject.Predmet.StrankaListFormatedWithAdress_1">
      <item>FINA-RC Split</item>
      <item>PLAVI JADRAN, trgovina, ugostiteljstvo i turizam, d.o.o., Kašinska 9, 10360 Sesvete</item>
      <item>Dragan Šabić, Srima I 28, 22211 Srima</item>
      <item>OLYMPIA VODICE dioničko društvo za ugostiteljstvo, turizam i turistička agencija, Ljudevita Gaja 6, 22211 Vodice</item>
    </derivirana_varijabla>
  </DomainObject.Predmet.StrankaListFormatedWithAdress>
  <DomainObject.Predmet.StrankaListFormatedWithAdressOIB>
    <izvorni_sadrzaj>
      <item>FINA-RC Split, OIB 85821130368</item>
      <item>PLAVI JADRAN, trgovina, ugostiteljstvo i turizam, d.o.o., OIB 70825657381, Kašinska 9, 10360 Sesvete</item>
      <item>Dragan Šabić, OIB 50309557023, Srima I 28, 22211 Srima</item>
      <item>OLYMPIA VODICE dioničko društvo za ugostiteljstvo, turizam i turistička agencija, OIB 78759188952, Ljudevita Gaja 6, 22211 Vodice</item>
    </izvorni_sadrzaj>
    <derivirana_varijabla naziv="DomainObject.Predmet.StrankaListFormatedWithAdressOIB_1">
      <item>FINA-RC Split, OIB 85821130368</item>
      <item>PLAVI JADRAN, trgovina, ugostiteljstvo i turizam, d.o.o., OIB 70825657381, Kašinska 9, 10360 Sesvete</item>
      <item>Dragan Šabić, OIB 50309557023, Srima I 28, 22211 Srima</item>
      <item>OLYMPIA VODICE dioničko društvo za ugostiteljstvo, turizam i turistička agencija, OIB 78759188952, Ljudevita Gaja 6, 22211 Vodice</item>
    </derivirana_varijabla>
  </DomainObject.Predmet.StrankaListFormatedWithAdressOIB>
  <DomainObject.Predmet.StrankaListNazivFormated>
    <izvorni_sadrzaj>
      <item>FINA-RC Split</item>
      <item>PLAVI JADRAN, trgovina, ugostiteljstvo i turizam, d.o.o.</item>
      <item>Dragan Šabić</item>
      <item>OLYMPIA VODICE dioničko društvo za ugostiteljstvo, turizam i turistička agencija</item>
    </izvorni_sadrzaj>
    <derivirana_varijabla naziv="DomainObject.Predmet.StrankaListNazivFormated_1">
      <item>FINA-RC Split</item>
      <item>PLAVI JADRAN, trgovina, ugostiteljstvo i turizam, d.o.o.</item>
      <item>Dragan Šabić</item>
      <item>OLYMPIA VODICE dioničko društvo za ugostiteljstvo, turizam i turistička agencija</item>
    </derivirana_varijabla>
  </DomainObject.Predmet.StrankaListNazivFormated>
  <DomainObject.Predmet.StrankaListNazivFormatedOIB>
    <izvorni_sadrzaj>
      <item>FINA-RC Split, OIB 85821130368</item>
      <item>PLAVI JADRAN, trgovina, ugostiteljstvo i turizam, d.o.o., OIB 70825657381</item>
      <item>Dragan Šabić, OIB 50309557023</item>
      <item>OLYMPIA VODICE dioničko društvo za ugostiteljstvo, turizam i turistička agencija, OIB 78759188952</item>
    </izvorni_sadrzaj>
    <derivirana_varijabla naziv="DomainObject.Predmet.StrankaListNazivFormatedOIB_1">
      <item>FINA-RC Split, OIB 85821130368</item>
      <item>PLAVI JADRAN, trgovina, ugostiteljstvo i turizam, d.o.o., OIB 70825657381</item>
      <item>Dragan Šabić, OIB 50309557023</item>
      <item>OLYMPIA VODICE dioničko društvo za ugostiteljstvo, turizam i turistička agencija, OIB 78759188952</item>
    </derivirana_varijabla>
  </DomainObject.Predmet.StrankaListNazivFormatedOIB>
  <DomainObject.Predmet.ProtuStrankaListFormated>
    <izvorni_sadrzaj>
      <item>LENOX COMMERCE društvo s ograničenom odgovornošću turistička agencija</item>
    </izvorni_sadrzaj>
    <derivirana_varijabla naziv="DomainObject.Predmet.ProtuStrankaListFormated_1">
      <item>LENOX COMMERCE društvo s ograničenom odgovornošću turistička agencija</item>
    </derivirana_varijabla>
  </DomainObject.Predmet.ProtuStrankaListFormated>
  <DomainObject.Predmet.ProtuStrankaListFormatedOIB>
    <izvorni_sadrzaj>
      <item>LENOX COMMERCE društvo s ograničenom odgovornošću turistička agencija, OIB 36805647854</item>
    </izvorni_sadrzaj>
    <derivirana_varijabla naziv="DomainObject.Predmet.ProtuStrankaListFormatedOIB_1">
      <item>LENOX COMMERCE društvo s ograničenom odgovornošću turistička agencija, OIB 36805647854</item>
    </derivirana_varijabla>
  </DomainObject.Predmet.ProtuStrankaListFormatedOIB>
  <DomainObject.Predmet.ProtuStrankaListFormatedWithAdress>
    <izvorni_sadrzaj>
      <item>LENOX COMMERCE društvo s ograničenom odgovornošću turistička agencija, Ante Lasan-Kabalero 51, Vodice</item>
    </izvorni_sadrzaj>
    <derivirana_varijabla naziv="DomainObject.Predmet.ProtuStrankaListFormatedWithAdress_1">
      <item>LENOX COMMERCE društvo s ograničenom odgovornošću turistička agencija, Ante Lasan-Kabalero 51, Vodice</item>
    </derivirana_varijabla>
  </DomainObject.Predmet.ProtuStrankaListFormatedWithAdress>
  <DomainObject.Predmet.ProtuStrankaListFormatedWithAdressOIB>
    <izvorni_sadrzaj>
      <item>LENOX COMMERCE društvo s ograničenom odgovornošću turistička agencija, OIB 36805647854, Ante Lasan-Kabalero 51, Vodice</item>
    </izvorni_sadrzaj>
    <derivirana_varijabla naziv="DomainObject.Predmet.ProtuStrankaListFormatedWithAdressOIB_1">
      <item>LENOX COMMERCE društvo s ograničenom odgovornošću turistička agencija, OIB 36805647854, Ante Lasan-Kabalero 51, Vodice</item>
    </derivirana_varijabla>
  </DomainObject.Predmet.ProtuStrankaListFormatedWithAdressOIB>
  <DomainObject.Predmet.ProtuStrankaListNazivFormated>
    <izvorni_sadrzaj>
      <item>LENOX COMMERCE društvo s ograničenom odgovornošću turistička agencija</item>
    </izvorni_sadrzaj>
    <derivirana_varijabla naziv="DomainObject.Predmet.ProtuStrankaListNazivFormated_1">
      <item>LENOX COMMERCE društvo s ograničenom odgovornošću turistička agencija</item>
    </derivirana_varijabla>
  </DomainObject.Predmet.ProtuStrankaListNazivFormated>
  <DomainObject.Predmet.ProtuStrankaListNazivFormatedOIB>
    <izvorni_sadrzaj>
      <item>LENOX COMMERCE društvo s ograničenom odgovornošću turistička agencija, OIB 36805647854</item>
    </izvorni_sadrzaj>
    <derivirana_varijabla naziv="DomainObject.Predmet.ProtuStrankaListNazivFormatedOIB_1">
      <item>LENOX COMMERCE društvo s ograničenom odgovornošću turistička agencija, OIB 36805647854</item>
    </derivirana_varijabla>
  </DomainObject.Predmet.ProtuStrankaListNazivFormatedOIB>
  <DomainObject.Predmet.OstaliListFormated>
    <izvorni_sadrzaj>
      <item>RADOJKA DANEK</item>
      <item>Radojka Danek</item>
    </izvorni_sadrzaj>
    <derivirana_varijabla naziv="DomainObject.Predmet.OstaliListFormated_1">
      <item>RADOJKA DANEK</item>
      <item>Radojka Danek</item>
    </derivirana_varijabla>
    <derivirana_varijabla naziv="DrugaOsoba">
      <item>RADOJKA DANEK</item>
      <item>Radojka Danek</item>
    </derivirana_varijabla>
  </DomainObject.Predmet.OstaliListFormated>
  <DomainObject.Predmet.OstaliListFormatedOIB>
    <izvorni_sadrzaj>
      <item>RADOJKA DANEK, OIB 78988701424</item>
      <item>Radojka Danek, OIB 78988701424</item>
    </izvorni_sadrzaj>
    <derivirana_varijabla naziv="DomainObject.Predmet.OstaliListFormatedOIB_1">
      <item>RADOJKA DANEK, OIB 78988701424</item>
      <item>Radojka Danek, OIB 78988701424</item>
    </derivirana_varijabla>
  </DomainObject.Predmet.OstaliListFormatedOIB>
  <DomainObject.Predmet.OstaliListFormatedWithAdress>
    <izvorni_sadrzaj>
      <item>RADOJKA DANEK, P. Preradovića 6, 22000 Šibenik</item>
      <item>Radojka Danek, Petra Preradovića 6, 22000 Šibenik</item>
    </izvorni_sadrzaj>
    <derivirana_varijabla naziv="DomainObject.Predmet.OstaliListFormatedWithAdress_1">
      <item>RADOJKA DANEK, P. Preradovića 6, 22000 Šibenik</item>
      <item>Radojka Danek, Petra Preradovića 6, 22000 Šibenik</item>
    </derivirana_varijabla>
  </DomainObject.Predmet.OstaliListFormatedWithAdress>
  <DomainObject.Predmet.OstaliListFormatedWithAdressOIB>
    <izvorni_sadrzaj>
      <item>RADOJKA DANEK, OIB 78988701424, P. Preradovića 6, 22000 Šibenik</item>
      <item>Radojka Danek, OIB 78988701424, Petra Preradovića 6, 22000 Šibenik</item>
    </izvorni_sadrzaj>
    <derivirana_varijabla naziv="DomainObject.Predmet.OstaliListFormatedWithAdressOIB_1">
      <item>RADOJKA DANEK, OIB 78988701424, P. Preradovića 6, 22000 Šibenik</item>
      <item>Radojka Danek, OIB 78988701424, Petra Preradovića 6, 22000 Šibenik</item>
    </derivirana_varijabla>
  </DomainObject.Predmet.OstaliListFormatedWithAdressOIB>
  <DomainObject.Predmet.OstaliListNazivFormated>
    <izvorni_sadrzaj>
      <item>RADOJKA DANEK</item>
      <item>Radojka Danek</item>
    </izvorni_sadrzaj>
    <derivirana_varijabla naziv="DomainObject.Predmet.OstaliListNazivFormated_1">
      <item>RADOJKA DANEK</item>
      <item>Radojka Danek</item>
    </derivirana_varijabla>
  </DomainObject.Predmet.OstaliListNazivFormated>
  <DomainObject.Predmet.OstaliListNazivFormatedOIB>
    <izvorni_sadrzaj>
      <item>RADOJKA DANEK, OIB 78988701424</item>
      <item>Radojka Danek, OIB 78988701424</item>
    </izvorni_sadrzaj>
    <derivirana_varijabla naziv="DomainObject.Predmet.OstaliListNazivFormatedOIB_1">
      <item>RADOJKA DANEK, OIB 78988701424</item>
      <item>Radojka Danek, OIB 78988701424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>St-599/2013-102</izvorni_sadrzaj>
    <derivirana_varijabla naziv="DomainObject.PoslovniBrojDokumenta_1">St-599/2013-116</derivirana_varijabla>
  </DomainObject.PoslovniBrojDokumenta>
  <DomainObject.Predmet.StrankaIDrugi>
    <izvorni_sadrzaj>FINA-RC Split i dr.</izvorni_sadrzaj>
    <derivirana_varijabla naziv="DomainObject.Predmet.StrankaIDrugi_1">FINA-RC Split i dr.</derivirana_varijabla>
  </DomainObject.Predmet.StrankaIDrugi>
  <DomainObject.Predmet.ProtustrankaIDrugi>
    <izvorni_sadrzaj>LENOX COMMERCE društvo s ograničenom odgovornošću turistička agencija</izvorni_sadrzaj>
    <derivirana_varijabla naziv="DomainObject.Predmet.ProtustrankaIDrugi_1">LENOX COMMERCE društvo s ograničenom odgovornošću turistička agencija</derivirana_varijabla>
  </DomainObject.Predmet.ProtustrankaIDrugi>
  <DomainObject.Predmet.StrankaIDrugiAdressOIB>
    <izvorni_sadrzaj>FINA-RC Split, OIB 85821130368 i dr.</izvorni_sadrzaj>
    <derivirana_varijabla naziv="DomainObject.Predmet.StrankaIDrugiAdressOIB_1">FINA-RC Split, OIB 85821130368 i dr.</derivirana_varijabla>
  </DomainObject.Predmet.StrankaIDrugiAdressOIB>
  <DomainObject.Predmet.ProtustrankaIDrugiAdressOIB>
    <izvorni_sadrzaj>LENOX COMMERCE društvo s ograničenom odgovornošću turistička agencija, OIB 36805647854, Ante Lasan-Kabalero 51, Vodice</izvorni_sadrzaj>
    <derivirana_varijabla naziv="DomainObject.Predmet.ProtustrankaIDrugiAdressOIB_1">LENOX COMMERCE društvo s ograničenom odgovornošću turistička agencija, OIB 36805647854, Ante Lasan-Kabalero 51,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FINA-RC Split</item>
      <item>LENOX COMMERCE društvo s ograničenom odgovornošću turistička agencija</item>
      <item>RADOJKA DANEK</item>
      <item>Radojka Danek</item>
      <item>PLAVI JADRAN, trgovina, ugostiteljstvo i turizam, d.o.o.</item>
      <item>Dragan Šabić</item>
      <item>OLYMPIA VODICE dioničko društvo za ugostiteljstvo, turizam i turistička agencija</item>
    </izvorni_sadrzaj>
    <derivirana_varijabla naziv="DomainObject.Predmet.SudioniciListNaziv_1">
      <item>FINA-RC Split</item>
      <item>LENOX COMMERCE društvo s ograničenom odgovornošću turistička agencija</item>
      <item>RADOJKA DANEK</item>
      <item>Radojka Danek</item>
      <item>PLAVI JADRAN, trgovina, ugostiteljstvo i turizam, d.o.o.</item>
      <item>Dragan Šabić</item>
      <item>OLYMPIA VODICE dioničko društvo za ugostiteljstvo, turizam i turistička agencija</item>
    </derivirana_varijabla>
    <derivirana_varijabla naziv="OstaliSudionici">
      <item>FINA-RC Split</item>
      <item>LENOX COMMERCE društvo s ograničenom odgovornošću turistička agencija</item>
      <item>RADOJKA DANEK</item>
      <item>Radojka Danek</item>
      <item>PLAVI JADRAN, trgovina, ugostiteljstvo i turizam, d.o.o.</item>
      <item>Dragan Šabić</item>
      <item>OLYMPIA VODICE dioničko društvo za ugostiteljstvo, turizam i turistička agencija</item>
    </derivirana_varijabla>
  </DomainObject.Predmet.SudioniciListNaziv>
  <DomainObject.Predmet.SudioniciListAdressOIB>
    <izvorni_sadrzaj>
      <item>FINA-RC Split, OIB 85821130368</item>
      <item>LENOX COMMERCE društvo s ograničenom odgovornošću turistička agencija, OIB 36805647854, Ante Lasan-Kabalero 51,Vodice</item>
      <item>RADOJKA DANEK, OIB 78988701424, P. Preradovića 6,22000 Šibenik</item>
      <item>Radojka Danek, OIB 78988701424, Petra Preradovića 6,22000 Šibenik</item>
      <item>PLAVI JADRAN, trgovina, ugostiteljstvo i turizam, d.o.o., OIB 70825657381, Kašinska 9,10360 Sesvete</item>
      <item>Dragan Šabić, OIB 50309557023, Srima I 28,22211 Srima</item>
      <item>OLYMPIA VODICE dioničko društvo za ugostiteljstvo, turizam i turistička agencija, OIB 78759188952, Ljudevita Gaja 6,22211 Vodice</item>
    </izvorni_sadrzaj>
    <derivirana_varijabla naziv="DomainObject.Predmet.SudioniciListAdressOIB_1">
      <item>FINA-RC Split, OIB 85821130368</item>
      <item>LENOX COMMERCE društvo s ograničenom odgovornošću turistička agencija, OIB 36805647854, Ante Lasan-Kabalero 51,Vodice</item>
      <item>RADOJKA DANEK, OIB 78988701424, P. Preradovića 6,22000 Šibenik</item>
      <item>Radojka Danek, OIB 78988701424, Petra Preradovića 6,22000 Šibenik</item>
      <item>PLAVI JADRAN, trgovina, ugostiteljstvo i turizam, d.o.o., OIB 70825657381, Kašinska 9,10360 Sesvete</item>
      <item>Dragan Šabić, OIB 50309557023, Srima I 28,22211 Srima</item>
      <item>OLYMPIA VODICE dioničko društvo za ugostiteljstvo, turizam i turistička agencija, OIB 78759188952, Ljudevita Gaja 6,22211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Prijava svakog pojedinog potraživanja u iznosu od 500,00 kn, Pristojba na rješenje u iznosu od 100,00 kn, u ukupnom iznosu od 600,00 kn</izvorni_sadrzaj>
    <derivirana_varijabla naziv="DomainObject.Predmet.Pristojbe_1">sudske pristojbe za Prijava svakog pojedinog potraživanja u iznosu od 500,00 kn, Pristojba na rješenje u iznosu od 100,00 kn, u ukupnom iznosu od 600,00 kn</derivirana_varijabla>
  </DomainObject.Predmet.Pristojbe>
  <DomainObject.Predmet.PristojbeSudionikNazivOIB>
    <izvorni_sadrzaj>Dragan Šabić, OIB 50309557023</izvorni_sadrzaj>
    <derivirana_varijabla naziv="DomainObject.Predmet.PristojbeSudionikNazivOIB_1">Dragan Šabić, OIB 50309557023</derivirana_varijabla>
  </DomainObject.Predmet.PristojbeSudionikNazivOIB>
  <DomainObject.Predmet.PristojbePNB>
    <izvorni_sadrzaj>HR635045-23405-10022947531</izvorni_sadrzaj>
    <derivirana_varijabla naziv="DomainObject.Predmet.PristojbePNB_1">HR635045-23405-10022947531</derivirana_varijabla>
  </DomainObject.Predmet.PristojbePNB>
  <DomainObject.Predmet.PristojbeIznos>
    <izvorni_sadrzaj>600,00</izvorni_sadrzaj>
    <derivirana_varijabla naziv="DomainObject.Predmet.PristojbeIznos_1">600,00</derivirana_varijabla>
  </DomainObject.Predmet.PristojbeIznos>
  <DomainObject.Predmet.PristojbeOpisPlacanja>
    <izvorni_sadrzaj>Pristojbe iz predmeta St-599/2013, TS ZD</izvorni_sadrzaj>
    <derivirana_varijabla naziv="DomainObject.Predmet.PristojbeOpisPlacanja_1">Pristojbe iz predmeta St-599/2013,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85821130368</item>
      <item>, OIB 36805647854</item>
      <item>, OIB 78988701424</item>
      <item>, OIB 78988701424</item>
      <item>, OIB 70825657381</item>
      <item>, OIB 50309557023</item>
      <item>, OIB 78759188952</item>
    </izvorni_sadrzaj>
    <derivirana_varijabla naziv="DomainObject.Predmet.SudioniciListNazivOIB_1">
      <item>, OIB 85821130368</item>
      <item>, OIB 36805647854</item>
      <item>, OIB 78988701424</item>
      <item>, OIB 78988701424</item>
      <item>, OIB 70825657381</item>
      <item>, OIB 50309557023</item>
      <item>, OIB 78759188952</item>
    </derivirana_varijabla>
  </DomainObject.Predmet.SudioniciListNazivOIB>
  <DomainObject.Barcode>
    <izvorni_sadrzaj>iVBORw0KGgoAAAANSUhEUgAABVUAAAFBAQAAAABf6XKMAAAERUlEQVR42u3dQW7rMAxFUQFagJfk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</izvorni_sadrzaj>
    <derivirana_varijabla naziv="DomainObject.Barcode_1">iVBORw0KGgoAAAANSUhEUgAABVUAAAFBAQAAAABf6XKMAAAERUlEQVR42u3dQW7rMAxFUQFagJfk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St-599/2013, TS ZD</izvorni_sadrzaj>
    <derivirana_varijabla naziv="DomainObject.Predmet.PristojbeNazivVrste_1">Pristojbe iz predmeta St-599/2013,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D72E1F5-532D-4007-8A19-613B752DD2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390</properties:Words>
  <properties:Characters>2199</properties:Characters>
  <properties:Lines>57</properties:Lines>
  <properties:Paragraphs>21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2016-02-02T12:36:00Z</cp:lastPrinted>
  <dcterms:modified xmlns:xsi="http://www.w3.org/2001/XMLSchema-instance" xsi:type="dcterms:W3CDTF">2016-02-02T12:36:00Z</dcterms:modified>
  <cp:revision>8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St-599/2013-102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