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cb06a9" w14:paraId="bcb06a9" w:rsidRDefault="002F5644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</w:t>
      </w:r>
      <w:r w:rsidR="00F86F4A"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F5644" w:rsidP="002B2DAC" w:rsidR="002B2DAC" w:rsidRPr="002F56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2DAC" w:rsidRPr="002F5644">
        <w:rPr>
          <w:sz w:val="24"/>
          <w:szCs w:val="24"/>
        </w:rPr>
        <w:t>Trgovački sud u Zagrebu</w:t>
      </w:r>
    </w:p>
    <w:p w:rsidRDefault="002F5644" w:rsidP="002B2DAC" w:rsidR="002B2DAC" w:rsidRPr="002F56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2DAC" w:rsidRPr="002F5644">
        <w:rPr>
          <w:sz w:val="24"/>
          <w:szCs w:val="24"/>
        </w:rPr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4060E0">
        <w:rPr>
          <w:sz w:val="24"/>
          <w:szCs w:val="24"/>
        </w:rPr>
        <w:t>89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2F5644">
        <w:rPr>
          <w:sz w:val="24"/>
          <w:szCs w:val="24"/>
        </w:rPr>
        <w:t>334/18</w:t>
      </w:r>
      <w:r w:rsidR="00D376B6">
        <w:rPr>
          <w:sz w:val="24"/>
          <w:szCs w:val="24"/>
        </w:rPr>
        <w:t>-</w:t>
      </w:r>
      <w:r w:rsidR="002F5644">
        <w:rPr>
          <w:sz w:val="24"/>
          <w:szCs w:val="24"/>
        </w:rPr>
        <w:t>14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1A6E35" w:rsidP="001A6E35" w:rsidR="001A6E35" w:rsidRPr="00C716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Nikolini Dorić Hadžisejdić, u predstečajnom postupku u povodu prijedloga dužnika </w:t>
      </w:r>
      <w:r w:rsidR="002F5644" w:rsidRPr="00330B62">
        <w:rPr>
          <w:sz w:val="24"/>
          <w:szCs w:val="24"/>
        </w:rPr>
        <w:t>NIL-USLUGE d.o.o., Zagreb, Brgodski put 8, OIB: 91256824550</w:t>
      </w:r>
      <w:r>
        <w:rPr>
          <w:sz w:val="24"/>
          <w:szCs w:val="24"/>
        </w:rPr>
        <w:t xml:space="preserve">, </w:t>
      </w:r>
      <w:r w:rsidRPr="00C716BA">
        <w:rPr>
          <w:sz w:val="24"/>
          <w:szCs w:val="24"/>
        </w:rPr>
        <w:t xml:space="preserve">nakon </w:t>
      </w:r>
      <w:r>
        <w:rPr>
          <w:sz w:val="24"/>
          <w:szCs w:val="24"/>
        </w:rPr>
        <w:t xml:space="preserve">ročišta za </w:t>
      </w:r>
      <w:r w:rsidRPr="00C716BA">
        <w:rPr>
          <w:sz w:val="24"/>
          <w:szCs w:val="24"/>
        </w:rPr>
        <w:t>ispit</w:t>
      </w:r>
      <w:r>
        <w:rPr>
          <w:sz w:val="24"/>
          <w:szCs w:val="24"/>
        </w:rPr>
        <w:t xml:space="preserve">ivanje tražbina </w:t>
      </w:r>
      <w:r w:rsidRPr="00C716BA">
        <w:rPr>
          <w:sz w:val="24"/>
          <w:szCs w:val="24"/>
        </w:rPr>
        <w:t xml:space="preserve">održanog </w:t>
      </w:r>
      <w:r w:rsidR="002F5644">
        <w:rPr>
          <w:sz w:val="24"/>
          <w:szCs w:val="24"/>
        </w:rPr>
        <w:t>29</w:t>
      </w:r>
      <w:r>
        <w:rPr>
          <w:sz w:val="24"/>
          <w:szCs w:val="24"/>
        </w:rPr>
        <w:t xml:space="preserve">. </w:t>
      </w:r>
      <w:r w:rsidR="002F5644">
        <w:rPr>
          <w:sz w:val="24"/>
          <w:szCs w:val="24"/>
        </w:rPr>
        <w:t>lipnja</w:t>
      </w:r>
      <w:r>
        <w:rPr>
          <w:sz w:val="24"/>
          <w:szCs w:val="24"/>
        </w:rPr>
        <w:t xml:space="preserve"> 201</w:t>
      </w:r>
      <w:r w:rsidR="002F5644">
        <w:rPr>
          <w:sz w:val="24"/>
          <w:szCs w:val="24"/>
        </w:rPr>
        <w:t>8</w:t>
      </w:r>
      <w:r w:rsidRPr="00C716BA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0C6462" w:rsidP="004D45C7" w:rsidR="000C6462">
      <w:pPr>
        <w:widowControl/>
        <w:jc w:val="center"/>
        <w:rPr>
          <w:sz w:val="24"/>
          <w:szCs w:val="24"/>
        </w:rPr>
      </w:pPr>
    </w:p>
    <w:p w:rsidRDefault="003A73EB" w:rsidP="004D45C7" w:rsidR="003A73E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A075DD">
      <w:pPr>
        <w:widowControl/>
        <w:jc w:val="center"/>
        <w:rPr>
          <w:sz w:val="24"/>
          <w:szCs w:val="24"/>
        </w:rPr>
      </w:pPr>
      <w:r w:rsidRPr="00A075DD">
        <w:rPr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304DBB" w:rsidR="003A73EB">
      <w:pPr>
        <w:widowControl/>
        <w:ind w:left="720"/>
        <w:jc w:val="both"/>
        <w:rPr>
          <w:sz w:val="24"/>
          <w:szCs w:val="24"/>
        </w:rPr>
      </w:pPr>
      <w:r w:rsidRPr="00A075DD">
        <w:rPr>
          <w:sz w:val="24"/>
          <w:szCs w:val="24"/>
        </w:rPr>
        <w:t>I    Utvrđene tražbine:</w:t>
      </w:r>
    </w:p>
    <w:tbl>
      <w:tblPr>
        <w:tblpPr w:tblpY="1322" w:tblpXSpec="center" w:horzAnchor="margin" w:vertAnchor="text" w:rightFromText="180" w:leftFromText="180"/>
        <w:tblW w:type="dxa" w:w="81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2410"/>
        <w:gridCol w:w="1559"/>
        <w:gridCol w:w="1985"/>
        <w:gridCol w:w="1559"/>
      </w:tblGrid>
      <w:tr w:rsidTr="00390F5F" w:rsidR="00390F5F" w:rsidRPr="00437C9B">
        <w:trPr>
          <w:trHeight w:val="758"/>
          <w:tblHeader/>
        </w:trPr>
        <w:tc>
          <w:tcPr>
            <w:tcW w:type="dxa" w:w="675"/>
            <w:shd w:fill="00CCFF" w:color="000000" w:val="clear"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  <w:b/>
                <w:bCs/>
              </w:rPr>
            </w:pPr>
            <w:r w:rsidRPr="00437C9B">
              <w:rPr>
                <w:rFonts w:cs="Arial" w:hAnsi="Arial" w:ascii="Arial"/>
                <w:b/>
                <w:bCs/>
              </w:rPr>
              <w:t>R. br. prijavljene tražbine</w:t>
            </w:r>
          </w:p>
        </w:tc>
        <w:tc>
          <w:tcPr>
            <w:tcW w:type="dxa" w:w="2410"/>
            <w:shd w:fill="00CCFF" w:color="000000" w:val="clear"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  <w:b/>
                <w:bCs/>
              </w:rPr>
            </w:pPr>
            <w:r w:rsidRPr="00437C9B">
              <w:rPr>
                <w:rFonts w:cs="Arial" w:hAnsi="Arial" w:ascii="Arial"/>
                <w:b/>
                <w:bCs/>
              </w:rPr>
              <w:t>Ime i prezime / Naziv vjerovnika</w:t>
            </w:r>
          </w:p>
        </w:tc>
        <w:tc>
          <w:tcPr>
            <w:tcW w:type="dxa" w:w="1559"/>
            <w:shd w:fill="00CCFF" w:color="000000" w:val="clear"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  <w:b/>
                <w:bCs/>
              </w:rPr>
            </w:pPr>
            <w:r w:rsidRPr="00437C9B">
              <w:rPr>
                <w:rFonts w:cs="Arial" w:hAnsi="Arial" w:ascii="Arial"/>
                <w:b/>
                <w:bCs/>
              </w:rPr>
              <w:t>OIB vjerovnika</w:t>
            </w:r>
          </w:p>
        </w:tc>
        <w:tc>
          <w:tcPr>
            <w:tcW w:type="dxa" w:w="1985"/>
            <w:shd w:fill="00CCFF" w:color="000000" w:val="clear"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  <w:b/>
                <w:bCs/>
              </w:rPr>
            </w:pPr>
            <w:r w:rsidRPr="00437C9B">
              <w:rPr>
                <w:rFonts w:cs="Arial" w:hAnsi="Arial" w:ascii="Arial"/>
                <w:b/>
                <w:bCs/>
              </w:rPr>
              <w:t>Adresa vjerovnika</w:t>
            </w:r>
          </w:p>
        </w:tc>
        <w:tc>
          <w:tcPr>
            <w:tcW w:type="dxa" w:w="1559"/>
            <w:shd w:fill="00CCFF" w:color="000000" w:val="clear"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  <w:b/>
                <w:bCs/>
              </w:rPr>
            </w:pPr>
            <w:r w:rsidRPr="00437C9B">
              <w:rPr>
                <w:rFonts w:cs="Arial" w:hAnsi="Arial" w:ascii="Arial"/>
                <w:b/>
                <w:bCs/>
              </w:rPr>
              <w:t>Iznos utvrđene tražbine</w:t>
            </w:r>
          </w:p>
        </w:tc>
      </w:tr>
      <w:tr w:rsidTr="00390F5F" w:rsidR="00390F5F" w:rsidRPr="00437C9B">
        <w:trPr>
          <w:trHeight w:val="253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1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ARFA Services d.o.o. za usluge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34030497273</w:t>
            </w:r>
          </w:p>
        </w:tc>
        <w:tc>
          <w:tcPr>
            <w:tcW w:type="dxa" w:w="198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Vrtni put 5,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       9.873,57 kn </w:t>
            </w:r>
          </w:p>
        </w:tc>
      </w:tr>
      <w:tr w:rsidTr="00390F5F" w:rsidR="00390F5F" w:rsidRPr="00437C9B">
        <w:trPr>
          <w:trHeight w:val="505"/>
        </w:trPr>
        <w:tc>
          <w:tcPr>
            <w:tcW w:type="dxa" w:w="675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2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BerlinerLuft. Tehnika društvo s ograničenom odgovornošću za proizvodnju i trgovinu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40830860625</w:t>
            </w:r>
          </w:p>
        </w:tc>
        <w:tc>
          <w:tcPr>
            <w:tcW w:type="dxa" w:w="1985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Gornjostupnička 126, 10255 Gornji Stupnik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     20.142,72 kn </w:t>
            </w:r>
          </w:p>
        </w:tc>
      </w:tr>
      <w:tr w:rsidTr="00390F5F" w:rsidR="00390F5F" w:rsidRPr="00437C9B">
        <w:trPr>
          <w:trHeight w:val="253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3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DELTRON d.o.o. za trgovinu i usluge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36118056137</w:t>
            </w:r>
          </w:p>
        </w:tc>
        <w:tc>
          <w:tcPr>
            <w:tcW w:type="dxa" w:w="198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Vukovarska 148, 21000 Split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     29.605,24 kn </w:t>
            </w:r>
          </w:p>
        </w:tc>
      </w:tr>
      <w:tr w:rsidTr="00390F5F" w:rsidR="00390F5F" w:rsidRPr="00437C9B">
        <w:trPr>
          <w:trHeight w:val="253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4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DINAMIS PROJEKT d.o.o. za proizvodnju, trgovinu i usluge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80195562817</w:t>
            </w:r>
          </w:p>
        </w:tc>
        <w:tc>
          <w:tcPr>
            <w:tcW w:type="dxa" w:w="198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Gustava Krkleca 1,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       1.610,50 kn </w:t>
            </w:r>
          </w:p>
        </w:tc>
      </w:tr>
      <w:tr w:rsidTr="00390F5F" w:rsidR="00390F5F" w:rsidRPr="00437C9B">
        <w:trPr>
          <w:trHeight w:val="253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5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FRIGO-KOR d.o.o. za proizvodnju i popravak rashladne i klima tehnike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31190261041</w:t>
            </w:r>
          </w:p>
        </w:tc>
        <w:tc>
          <w:tcPr>
            <w:tcW w:type="dxa" w:w="198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Majstorska 11,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     10.370,58 kn </w:t>
            </w:r>
          </w:p>
        </w:tc>
      </w:tr>
      <w:tr w:rsidTr="00390F5F" w:rsidR="00390F5F" w:rsidRPr="00437C9B">
        <w:trPr>
          <w:trHeight w:val="253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HEP ELEKTRA d.o.o. za opskrbu električnom energijom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43965974818</w:t>
            </w:r>
          </w:p>
        </w:tc>
        <w:tc>
          <w:tcPr>
            <w:tcW w:type="dxa" w:w="198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Ulica grada Vukovara 37,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         826,53 kn </w:t>
            </w:r>
          </w:p>
        </w:tc>
      </w:tr>
      <w:tr w:rsidTr="00390F5F" w:rsidR="00390F5F" w:rsidRPr="00437C9B">
        <w:trPr>
          <w:trHeight w:val="505"/>
        </w:trPr>
        <w:tc>
          <w:tcPr>
            <w:tcW w:type="dxa" w:w="675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7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Hrvatski Telekom d.d.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81793146560</w:t>
            </w:r>
          </w:p>
        </w:tc>
        <w:tc>
          <w:tcPr>
            <w:tcW w:type="dxa" w:w="1985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Roberta Frangeša Mihanovića 9, </w:t>
            </w:r>
            <w:r w:rsidRPr="00437C9B">
              <w:rPr>
                <w:rFonts w:cs="Arial" w:hAnsi="Arial" w:ascii="Arial"/>
              </w:rPr>
              <w:lastRenderedPageBreak/>
              <w:t>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lastRenderedPageBreak/>
              <w:t xml:space="preserve">       1.737,56 kn </w:t>
            </w:r>
          </w:p>
        </w:tc>
      </w:tr>
      <w:tr w:rsidTr="00390F5F" w:rsidR="00390F5F" w:rsidRPr="00437C9B">
        <w:trPr>
          <w:trHeight w:val="505"/>
        </w:trPr>
        <w:tc>
          <w:tcPr>
            <w:tcW w:type="dxa" w:w="675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8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PORSCHE LEASING društvo s ograničenom odgovornošću za leasing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90275854576</w:t>
            </w:r>
          </w:p>
        </w:tc>
        <w:tc>
          <w:tcPr>
            <w:tcW w:type="dxa" w:w="1985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Velimira Škorpika 21,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     31.765,00 kn </w:t>
            </w:r>
          </w:p>
        </w:tc>
      </w:tr>
      <w:tr w:rsidTr="00390F5F" w:rsidR="00390F5F" w:rsidRPr="00437C9B">
        <w:trPr>
          <w:trHeight w:val="253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UVJETNA TRAŽBINA - ALEN JAKUPOVIĆ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15489564191</w:t>
            </w:r>
          </w:p>
        </w:tc>
        <w:tc>
          <w:tcPr>
            <w:tcW w:type="dxa" w:w="198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BRGODSKI PUT 8,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     27.921,30 kn </w:t>
            </w:r>
          </w:p>
        </w:tc>
      </w:tr>
      <w:tr w:rsidTr="00390F5F" w:rsidR="00390F5F" w:rsidRPr="00437C9B">
        <w:trPr>
          <w:trHeight w:val="253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UVJETNA TRAŽBINA - NIKOLINA JAKUPOVIĆ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33191135032</w:t>
            </w:r>
          </w:p>
        </w:tc>
        <w:tc>
          <w:tcPr>
            <w:tcW w:type="dxa" w:w="198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BRGODSKI PUT 8,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   327.013,18 kn </w:t>
            </w:r>
          </w:p>
        </w:tc>
      </w:tr>
      <w:tr w:rsidTr="00390F5F" w:rsidR="00390F5F" w:rsidRPr="00437C9B">
        <w:trPr>
          <w:trHeight w:val="253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MINISTARSTVO FINANCIJA - POREZNA UPRAVA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18683136487</w:t>
            </w:r>
          </w:p>
        </w:tc>
        <w:tc>
          <w:tcPr>
            <w:tcW w:type="dxa" w:w="198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Boškovićeva 5,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390F5F" w:rsidR="00390F5F" w:rsidRPr="00437C9B">
            <w:pPr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         </w:t>
            </w:r>
            <w:r w:rsidRPr="001A163E">
              <w:rPr>
                <w:rFonts w:cs="Arial" w:hAnsi="Arial" w:ascii="Arial"/>
              </w:rPr>
              <w:t>69.237,33</w:t>
            </w:r>
            <w:r>
              <w:rPr>
                <w:rFonts w:cs="Arial" w:hAnsi="Arial" w:ascii="Arial"/>
              </w:rPr>
              <w:t xml:space="preserve"> kn</w:t>
            </w:r>
          </w:p>
        </w:tc>
      </w:tr>
      <w:tr w:rsidTr="00390F5F" w:rsidR="00390F5F" w:rsidRPr="00437C9B">
        <w:trPr>
          <w:trHeight w:val="253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PROKLIMA - TIM d.o.o. za proizvodnju opreme za ventilaciju i klimatizaciju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1A163E">
              <w:rPr>
                <w:rFonts w:cs="Arial" w:hAnsi="Arial" w:ascii="Arial"/>
              </w:rPr>
              <w:t>76937815443</w:t>
            </w:r>
          </w:p>
        </w:tc>
        <w:tc>
          <w:tcPr>
            <w:tcW w:type="dxa" w:w="198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Luje Naletilića 10,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       2.072,50 kn </w:t>
            </w:r>
          </w:p>
        </w:tc>
      </w:tr>
      <w:tr w:rsidTr="00390F5F" w:rsidR="00390F5F" w:rsidRPr="00437C9B">
        <w:trPr>
          <w:trHeight w:val="505"/>
        </w:trPr>
        <w:tc>
          <w:tcPr>
            <w:tcW w:type="dxa" w:w="675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SLOVOREKLAM društvo s ograničenom odgovornošću za izradu natpisa i reklama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60005032320</w:t>
            </w:r>
          </w:p>
        </w:tc>
        <w:tc>
          <w:tcPr>
            <w:tcW w:type="dxa" w:w="1985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Ise Velikanovića 4, 10430 Samobor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         150,00 kn </w:t>
            </w:r>
          </w:p>
        </w:tc>
      </w:tr>
      <w:tr w:rsidTr="00390F5F" w:rsidR="00390F5F" w:rsidRPr="00437C9B">
        <w:trPr>
          <w:trHeight w:val="253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TELE SAT d.o.o. za proizvodnju, trgovinu i usluge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43950100179</w:t>
            </w:r>
          </w:p>
        </w:tc>
        <w:tc>
          <w:tcPr>
            <w:tcW w:type="dxa" w:w="198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Jurja Dalmatinca 21, 32100 Vinkovci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     10.000,00 kn </w:t>
            </w:r>
          </w:p>
        </w:tc>
      </w:tr>
      <w:tr w:rsidTr="00390F5F" w:rsidR="00390F5F" w:rsidRPr="00437C9B">
        <w:trPr>
          <w:trHeight w:val="505"/>
        </w:trPr>
        <w:tc>
          <w:tcPr>
            <w:tcW w:type="dxa" w:w="675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15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VIPnet, društvo s ograničenom odgovornošću za usluge javnih telekomunikacija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29524210204</w:t>
            </w:r>
          </w:p>
        </w:tc>
        <w:tc>
          <w:tcPr>
            <w:tcW w:type="dxa" w:w="1985"/>
            <w:shd w:fill="auto" w:color="auto" w:val="clear"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Vrtni put 1,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       3.888,83 kn </w:t>
            </w:r>
          </w:p>
        </w:tc>
      </w:tr>
      <w:tr w:rsidTr="00390F5F" w:rsidR="00390F5F" w:rsidRPr="00437C9B">
        <w:trPr>
          <w:trHeight w:val="253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Wiener osiguranje Vienna Insurance Group dioničko društvo za osiguranje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52848403362</w:t>
            </w:r>
          </w:p>
        </w:tc>
        <w:tc>
          <w:tcPr>
            <w:tcW w:type="dxa" w:w="198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Slovenska ulica 24,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       7.635,45 kn </w:t>
            </w:r>
          </w:p>
        </w:tc>
      </w:tr>
      <w:tr w:rsidTr="00390F5F" w:rsidR="00390F5F" w:rsidRPr="00437C9B">
        <w:trPr>
          <w:trHeight w:val="253"/>
        </w:trPr>
        <w:tc>
          <w:tcPr>
            <w:tcW w:type="dxa" w:w="67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Z</w:t>
            </w:r>
            <w:r>
              <w:rPr>
                <w:rFonts w:cs="Arial" w:hAnsi="Arial" w:ascii="Arial"/>
              </w:rPr>
              <w:t>agrebačka banka dioničko društvo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92963223473</w:t>
            </w:r>
          </w:p>
        </w:tc>
        <w:tc>
          <w:tcPr>
            <w:tcW w:type="dxa" w:w="1985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>Trg bana Josipa Jelačića 10, 10000 Zagreb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390F5F" w:rsidP="006B1041" w:rsidR="00390F5F" w:rsidRPr="00437C9B">
            <w:pPr>
              <w:jc w:val="right"/>
              <w:rPr>
                <w:rFonts w:cs="Arial" w:hAnsi="Arial" w:ascii="Arial"/>
              </w:rPr>
            </w:pPr>
            <w:r w:rsidRPr="00437C9B">
              <w:rPr>
                <w:rFonts w:cs="Arial" w:hAnsi="Arial" w:ascii="Arial"/>
              </w:rPr>
              <w:t xml:space="preserve">   347.740,74 kn </w:t>
            </w:r>
          </w:p>
        </w:tc>
      </w:tr>
    </w:tbl>
    <w:p w:rsidRDefault="00304DBB" w:rsidP="004D45C7" w:rsidR="00304DBB">
      <w:pPr>
        <w:widowControl/>
        <w:ind w:left="720"/>
        <w:jc w:val="both"/>
        <w:rPr>
          <w:sz w:val="24"/>
          <w:szCs w:val="24"/>
        </w:rPr>
      </w:pPr>
    </w:p>
    <w:p w:rsidRDefault="00304DBB" w:rsidP="004D45C7" w:rsidR="00304DBB">
      <w:pPr>
        <w:widowControl/>
        <w:ind w:left="720"/>
        <w:jc w:val="both"/>
        <w:rPr>
          <w:sz w:val="24"/>
          <w:szCs w:val="24"/>
        </w:rPr>
      </w:pPr>
    </w:p>
    <w:p w:rsidRDefault="000B736E" w:rsidP="00304DBB" w:rsidR="000B736E" w:rsidRPr="00304DBB">
      <w:pPr>
        <w:jc w:val="both"/>
        <w:rPr>
          <w:sz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335640" w:rsidP="00335640" w:rsidR="00335640">
      <w:pPr>
        <w:widowControl/>
        <w:ind w:firstLine="720"/>
        <w:jc w:val="both"/>
        <w:rPr>
          <w:sz w:val="24"/>
          <w:szCs w:val="24"/>
        </w:rPr>
      </w:pPr>
      <w:r w:rsidRPr="00B056DF">
        <w:rPr>
          <w:sz w:val="24"/>
          <w:szCs w:val="24"/>
        </w:rPr>
        <w:t xml:space="preserve">Dužnik </w:t>
      </w:r>
      <w:r w:rsidR="00304DBB" w:rsidRPr="00330B62">
        <w:rPr>
          <w:sz w:val="24"/>
          <w:szCs w:val="24"/>
        </w:rPr>
        <w:t>NIL-USLUGE d.o.o., Zagreb, Brgodski put 8, OIB: 91256824550</w:t>
      </w:r>
      <w:r>
        <w:rPr>
          <w:sz w:val="24"/>
          <w:szCs w:val="24"/>
        </w:rPr>
        <w:t xml:space="preserve"> (dalje: dužnik) </w:t>
      </w:r>
      <w:r w:rsidRPr="00B056DF">
        <w:rPr>
          <w:sz w:val="24"/>
          <w:szCs w:val="24"/>
        </w:rPr>
        <w:t xml:space="preserve">podnio </w:t>
      </w:r>
      <w:r w:rsidR="00854714">
        <w:rPr>
          <w:sz w:val="24"/>
          <w:szCs w:val="24"/>
        </w:rPr>
        <w:t>je</w:t>
      </w:r>
      <w:r>
        <w:rPr>
          <w:sz w:val="24"/>
          <w:szCs w:val="24"/>
        </w:rPr>
        <w:t xml:space="preserve"> </w:t>
      </w:r>
      <w:r w:rsidRPr="00B056DF">
        <w:rPr>
          <w:sz w:val="24"/>
          <w:szCs w:val="24"/>
        </w:rPr>
        <w:t xml:space="preserve">ovom sudu prijedlog za </w:t>
      </w:r>
      <w:r>
        <w:rPr>
          <w:sz w:val="24"/>
          <w:szCs w:val="24"/>
        </w:rPr>
        <w:t xml:space="preserve">otvaranje predstečajnog postupka </w:t>
      </w:r>
      <w:r w:rsidRPr="00B056DF">
        <w:rPr>
          <w:sz w:val="24"/>
          <w:szCs w:val="24"/>
        </w:rPr>
        <w:t>na temelju odredbe čl. 25. st. 1. Stečajnog zak</w:t>
      </w:r>
      <w:r w:rsidR="003A73EB">
        <w:rPr>
          <w:sz w:val="24"/>
          <w:szCs w:val="24"/>
        </w:rPr>
        <w:t>ona („Narodne novine“ broj 71/</w:t>
      </w:r>
      <w:r w:rsidRPr="00B056DF">
        <w:rPr>
          <w:sz w:val="24"/>
          <w:szCs w:val="24"/>
        </w:rPr>
        <w:t>15</w:t>
      </w:r>
      <w:r w:rsidR="003A73EB">
        <w:rPr>
          <w:sz w:val="24"/>
          <w:szCs w:val="24"/>
        </w:rPr>
        <w:t xml:space="preserve"> i 104/17</w:t>
      </w:r>
      <w:r w:rsidRPr="00B056DF">
        <w:rPr>
          <w:sz w:val="24"/>
          <w:szCs w:val="24"/>
        </w:rPr>
        <w:t xml:space="preserve"> dalje: SZ).</w:t>
      </w:r>
    </w:p>
    <w:p w:rsidRDefault="004F3B92" w:rsidP="00335640" w:rsidR="0033564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304DBB">
        <w:rPr>
          <w:sz w:val="24"/>
          <w:szCs w:val="24"/>
        </w:rPr>
        <w:t>12</w:t>
      </w:r>
      <w:r w:rsidR="00304DBB" w:rsidRPr="00A37D0E">
        <w:rPr>
          <w:sz w:val="24"/>
          <w:szCs w:val="24"/>
        </w:rPr>
        <w:t xml:space="preserve">. </w:t>
      </w:r>
      <w:r w:rsidR="00304DBB">
        <w:rPr>
          <w:sz w:val="24"/>
          <w:szCs w:val="24"/>
        </w:rPr>
        <w:t xml:space="preserve">ožujka </w:t>
      </w:r>
      <w:r w:rsidR="00304DBB" w:rsidRPr="00A37D0E">
        <w:rPr>
          <w:sz w:val="24"/>
          <w:szCs w:val="24"/>
        </w:rPr>
        <w:t>201</w:t>
      </w:r>
      <w:r w:rsidR="00304DBB">
        <w:rPr>
          <w:sz w:val="24"/>
          <w:szCs w:val="24"/>
        </w:rPr>
        <w:t>8</w:t>
      </w:r>
      <w:r w:rsidR="00335640">
        <w:rPr>
          <w:sz w:val="24"/>
          <w:szCs w:val="24"/>
        </w:rPr>
        <w:t>., koje je objavljeno na mrežnoj strani</w:t>
      </w:r>
      <w:r w:rsidR="00854714">
        <w:rPr>
          <w:sz w:val="24"/>
          <w:szCs w:val="24"/>
        </w:rPr>
        <w:t xml:space="preserve">ci e-oglasna ploča ovoga suda </w:t>
      </w:r>
      <w:r>
        <w:rPr>
          <w:sz w:val="24"/>
          <w:szCs w:val="24"/>
        </w:rPr>
        <w:t>istog dana</w:t>
      </w:r>
      <w:r w:rsidR="00335640">
        <w:rPr>
          <w:sz w:val="24"/>
          <w:szCs w:val="24"/>
        </w:rPr>
        <w:t>, otvoren je predstečajni postupak nad dužnikom u skladu s o</w:t>
      </w:r>
      <w:r w:rsidR="00D51326">
        <w:rPr>
          <w:sz w:val="24"/>
          <w:szCs w:val="24"/>
        </w:rPr>
        <w:t xml:space="preserve">dredbama čl. 34. SZ-a, dok je </w:t>
      </w:r>
      <w:r w:rsidR="00304DBB">
        <w:rPr>
          <w:sz w:val="24"/>
          <w:szCs w:val="24"/>
        </w:rPr>
        <w:t>29</w:t>
      </w:r>
      <w:r w:rsidR="00D51326">
        <w:rPr>
          <w:sz w:val="24"/>
          <w:szCs w:val="24"/>
        </w:rPr>
        <w:t xml:space="preserve">. </w:t>
      </w:r>
      <w:r w:rsidR="00304DBB">
        <w:rPr>
          <w:sz w:val="24"/>
          <w:szCs w:val="24"/>
        </w:rPr>
        <w:t>lipnja</w:t>
      </w:r>
      <w:r>
        <w:rPr>
          <w:sz w:val="24"/>
          <w:szCs w:val="24"/>
        </w:rPr>
        <w:t xml:space="preserve"> </w:t>
      </w:r>
      <w:r w:rsidR="00335640">
        <w:rPr>
          <w:sz w:val="24"/>
          <w:szCs w:val="24"/>
        </w:rPr>
        <w:t>201</w:t>
      </w:r>
      <w:r w:rsidR="00304DBB">
        <w:rPr>
          <w:sz w:val="24"/>
          <w:szCs w:val="24"/>
        </w:rPr>
        <w:t>8</w:t>
      </w:r>
      <w:r w:rsidR="00335640">
        <w:rPr>
          <w:sz w:val="24"/>
          <w:szCs w:val="24"/>
        </w:rPr>
        <w:t>. održano ročište radi ispitivanja tražbina u skladu s odredbama čl. 46. SZ-a.</w:t>
      </w:r>
      <w:r w:rsidR="00D92C04">
        <w:rPr>
          <w:sz w:val="24"/>
          <w:szCs w:val="24"/>
        </w:rPr>
        <w:t xml:space="preserve"> Na ročištu su ispitane tražbine koje je dužnik naveo u prijedlogu za otvaranje predstečajnog postupka (članak 39. SZ-a), odnosno koje su prijavili vjerovn</w:t>
      </w:r>
      <w:r w:rsidR="003A73EB">
        <w:rPr>
          <w:sz w:val="24"/>
          <w:szCs w:val="24"/>
        </w:rPr>
        <w:t>ici (članak 36. SZ-a) u roku 21</w:t>
      </w:r>
      <w:r w:rsidR="00D92C04">
        <w:rPr>
          <w:sz w:val="24"/>
          <w:szCs w:val="24"/>
        </w:rPr>
        <w:t xml:space="preserve"> dana računajući od dana </w:t>
      </w:r>
      <w:r w:rsidR="003A73EB">
        <w:rPr>
          <w:sz w:val="24"/>
          <w:szCs w:val="24"/>
        </w:rPr>
        <w:t xml:space="preserve">dostave </w:t>
      </w:r>
      <w:r w:rsidR="00D92C04">
        <w:rPr>
          <w:sz w:val="24"/>
          <w:szCs w:val="24"/>
        </w:rPr>
        <w:t>rješenj</w:t>
      </w:r>
      <w:r w:rsidR="00655F3F">
        <w:rPr>
          <w:sz w:val="24"/>
          <w:szCs w:val="24"/>
        </w:rPr>
        <w:t>a</w:t>
      </w:r>
      <w:r w:rsidR="00D92C04">
        <w:rPr>
          <w:sz w:val="24"/>
          <w:szCs w:val="24"/>
        </w:rPr>
        <w:t xml:space="preserve"> o pokretanju predstečajnog postupka.</w:t>
      </w:r>
      <w:r w:rsidR="00D92C04" w:rsidRPr="00D92C04">
        <w:rPr>
          <w:sz w:val="24"/>
          <w:szCs w:val="24"/>
        </w:rPr>
        <w:t xml:space="preserve"> </w:t>
      </w:r>
    </w:p>
    <w:p w:rsidRDefault="00490B87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92C04">
        <w:rPr>
          <w:sz w:val="24"/>
          <w:szCs w:val="24"/>
        </w:rPr>
        <w:t>Prema odredbi čl.</w:t>
      </w:r>
      <w:r w:rsidR="00D4523F">
        <w:rPr>
          <w:sz w:val="24"/>
          <w:szCs w:val="24"/>
        </w:rPr>
        <w:t xml:space="preserve"> 34. st</w:t>
      </w:r>
      <w:r w:rsidR="00D92C04">
        <w:rPr>
          <w:sz w:val="24"/>
          <w:szCs w:val="24"/>
        </w:rPr>
        <w:t xml:space="preserve">. </w:t>
      </w:r>
      <w:r w:rsidR="00D4523F">
        <w:rPr>
          <w:sz w:val="24"/>
          <w:szCs w:val="24"/>
        </w:rPr>
        <w:t xml:space="preserve">1. </w:t>
      </w:r>
      <w:r w:rsidR="00D92C04">
        <w:rPr>
          <w:sz w:val="24"/>
          <w:szCs w:val="24"/>
        </w:rPr>
        <w:t xml:space="preserve">toč. </w:t>
      </w:r>
      <w:r w:rsidR="00D4523F">
        <w:rPr>
          <w:sz w:val="24"/>
          <w:szCs w:val="24"/>
        </w:rPr>
        <w:t xml:space="preserve">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 w:rsidR="00D4523F"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>da nadležnoj jedini</w:t>
      </w:r>
      <w:r w:rsidR="0063384A">
        <w:rPr>
          <w:sz w:val="24"/>
          <w:szCs w:val="24"/>
        </w:rPr>
        <w:t>ci Financijske agencije u roku 30 dana od dostave</w:t>
      </w:r>
      <w:r w:rsidR="00C33A26">
        <w:rPr>
          <w:sz w:val="24"/>
          <w:szCs w:val="24"/>
        </w:rPr>
        <w:t xml:space="preserve"> tablice prijavljenih tražbina dostavi pisano očitovanje </w:t>
      </w:r>
      <w:r w:rsidR="00D40A17">
        <w:rPr>
          <w:sz w:val="24"/>
          <w:szCs w:val="24"/>
        </w:rPr>
        <w:t xml:space="preserve">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D40A17" w:rsidP="00A203CE" w:rsidR="00A203C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U konkretnom slučaju, u</w:t>
      </w:r>
      <w:r w:rsidR="00AC6A52">
        <w:rPr>
          <w:sz w:val="24"/>
          <w:szCs w:val="24"/>
        </w:rPr>
        <w:t xml:space="preserve"> odnosu na tražbine koje su prijavili vjerovnici (čl</w:t>
      </w:r>
      <w:r w:rsidR="00D92C04">
        <w:rPr>
          <w:sz w:val="24"/>
          <w:szCs w:val="24"/>
        </w:rPr>
        <w:t>.</w:t>
      </w:r>
      <w:r w:rsidR="00AC6A52">
        <w:rPr>
          <w:sz w:val="24"/>
          <w:szCs w:val="24"/>
        </w:rPr>
        <w:t xml:space="preserve"> 36. SZ-a) </w:t>
      </w:r>
      <w:r w:rsidR="00D51326">
        <w:rPr>
          <w:sz w:val="24"/>
          <w:szCs w:val="24"/>
        </w:rPr>
        <w:t xml:space="preserve"> te u odnosu na</w:t>
      </w:r>
      <w:r w:rsidR="00D346CF">
        <w:rPr>
          <w:sz w:val="24"/>
          <w:szCs w:val="24"/>
        </w:rPr>
        <w:t xml:space="preserve"> pojedine</w:t>
      </w:r>
      <w:r w:rsidR="00D51326">
        <w:rPr>
          <w:sz w:val="24"/>
          <w:szCs w:val="24"/>
        </w:rPr>
        <w:t xml:space="preserve"> tražbine navedene u prijedlogu za otvaranje predstečajnog postupka dužnik </w:t>
      </w:r>
      <w:r w:rsidR="00D346CF">
        <w:rPr>
          <w:sz w:val="24"/>
          <w:szCs w:val="24"/>
        </w:rPr>
        <w:t xml:space="preserve">i povjerenik su se </w:t>
      </w:r>
      <w:r>
        <w:rPr>
          <w:sz w:val="24"/>
          <w:szCs w:val="24"/>
        </w:rPr>
        <w:t xml:space="preserve">pojedinačno </w:t>
      </w:r>
      <w:r w:rsidR="00D346CF">
        <w:rPr>
          <w:sz w:val="24"/>
          <w:szCs w:val="24"/>
        </w:rPr>
        <w:t>očitovali</w:t>
      </w:r>
      <w:r w:rsidR="00D92C04">
        <w:rPr>
          <w:sz w:val="24"/>
          <w:szCs w:val="24"/>
        </w:rPr>
        <w:t xml:space="preserve"> </w:t>
      </w:r>
      <w:r w:rsidR="004F3B92">
        <w:rPr>
          <w:sz w:val="24"/>
          <w:szCs w:val="24"/>
        </w:rPr>
        <w:t>(</w:t>
      </w:r>
      <w:r w:rsidR="00C2428E">
        <w:rPr>
          <w:sz w:val="24"/>
          <w:szCs w:val="24"/>
        </w:rPr>
        <w:t>2</w:t>
      </w:r>
      <w:r w:rsidR="003A73EB">
        <w:rPr>
          <w:sz w:val="24"/>
          <w:szCs w:val="24"/>
        </w:rPr>
        <w:t>4</w:t>
      </w:r>
      <w:r w:rsidR="00A32105">
        <w:rPr>
          <w:sz w:val="24"/>
          <w:szCs w:val="24"/>
        </w:rPr>
        <w:t xml:space="preserve">. </w:t>
      </w:r>
      <w:r w:rsidR="003A73EB">
        <w:rPr>
          <w:sz w:val="24"/>
          <w:szCs w:val="24"/>
        </w:rPr>
        <w:t>svibnja 2018.</w:t>
      </w:r>
      <w:r w:rsidR="00D346CF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A32105">
        <w:rPr>
          <w:sz w:val="24"/>
          <w:szCs w:val="24"/>
        </w:rPr>
        <w:t>tj.</w:t>
      </w:r>
      <w:r w:rsidR="00F60844">
        <w:rPr>
          <w:sz w:val="24"/>
          <w:szCs w:val="24"/>
        </w:rPr>
        <w:t xml:space="preserve"> u  roku za očitovanje o prijavljen</w:t>
      </w:r>
      <w:r w:rsidR="00D92C04">
        <w:rPr>
          <w:sz w:val="24"/>
          <w:szCs w:val="24"/>
        </w:rPr>
        <w:t>im tražbinama propisanom čl</w:t>
      </w:r>
      <w:r w:rsidR="00D376B6">
        <w:rPr>
          <w:sz w:val="24"/>
          <w:szCs w:val="24"/>
        </w:rPr>
        <w:t>.</w:t>
      </w:r>
      <w:r w:rsidR="00F60844">
        <w:rPr>
          <w:sz w:val="24"/>
          <w:szCs w:val="24"/>
        </w:rPr>
        <w:t xml:space="preserve"> </w:t>
      </w:r>
      <w:r w:rsidR="00BC3B49">
        <w:rPr>
          <w:sz w:val="24"/>
          <w:szCs w:val="24"/>
        </w:rPr>
        <w:t>34. st</w:t>
      </w:r>
      <w:r w:rsidR="00D92C04">
        <w:rPr>
          <w:sz w:val="24"/>
          <w:szCs w:val="24"/>
        </w:rPr>
        <w:t>.</w:t>
      </w:r>
      <w:r w:rsidR="00BC3B49">
        <w:rPr>
          <w:sz w:val="24"/>
          <w:szCs w:val="24"/>
        </w:rPr>
        <w:t xml:space="preserve"> 1. </w:t>
      </w:r>
      <w:r w:rsidR="00D92C04">
        <w:rPr>
          <w:sz w:val="24"/>
          <w:szCs w:val="24"/>
        </w:rPr>
        <w:t>toč.</w:t>
      </w:r>
      <w:r w:rsidR="00BC3B49">
        <w:rPr>
          <w:sz w:val="24"/>
          <w:szCs w:val="24"/>
        </w:rPr>
        <w:t xml:space="preserve"> 3. SZ-a</w:t>
      </w:r>
      <w:r w:rsidR="00D4523F">
        <w:rPr>
          <w:sz w:val="24"/>
          <w:szCs w:val="24"/>
        </w:rPr>
        <w:t>.</w:t>
      </w:r>
      <w:r w:rsidR="003A73EB">
        <w:rPr>
          <w:sz w:val="24"/>
          <w:szCs w:val="24"/>
        </w:rPr>
        <w:t xml:space="preserve"> U svojim očitovanjima nisu osporili prijavljene tražbine vjerovnika.</w:t>
      </w:r>
      <w:r w:rsidR="00A203CE">
        <w:rPr>
          <w:sz w:val="24"/>
          <w:szCs w:val="24"/>
        </w:rPr>
        <w:tab/>
      </w:r>
    </w:p>
    <w:p w:rsidRDefault="00A203CE" w:rsidP="00490B87" w:rsidR="000633D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25701F">
        <w:rPr>
          <w:sz w:val="24"/>
          <w:szCs w:val="24"/>
        </w:rPr>
        <w:t xml:space="preserve">objavljenoj </w:t>
      </w:r>
      <w:r w:rsidR="00774B28">
        <w:rPr>
          <w:sz w:val="24"/>
          <w:szCs w:val="24"/>
        </w:rPr>
        <w:t xml:space="preserve">tablici osporenih </w:t>
      </w:r>
      <w:r w:rsidR="00774B28" w:rsidRPr="00304DBB">
        <w:rPr>
          <w:sz w:val="24"/>
          <w:szCs w:val="24"/>
        </w:rPr>
        <w:t xml:space="preserve">tražbina </w:t>
      </w:r>
      <w:r w:rsidR="0025701F" w:rsidRPr="00304DBB">
        <w:rPr>
          <w:sz w:val="24"/>
          <w:szCs w:val="24"/>
        </w:rPr>
        <w:t>(</w:t>
      </w:r>
      <w:r w:rsidR="003A73EB">
        <w:rPr>
          <w:sz w:val="24"/>
          <w:szCs w:val="24"/>
        </w:rPr>
        <w:t>21</w:t>
      </w:r>
      <w:r w:rsidR="00304DBB" w:rsidRPr="00304DBB">
        <w:rPr>
          <w:sz w:val="24"/>
          <w:szCs w:val="24"/>
        </w:rPr>
        <w:t>.</w:t>
      </w:r>
      <w:r w:rsidR="003A73EB">
        <w:rPr>
          <w:sz w:val="24"/>
          <w:szCs w:val="24"/>
        </w:rPr>
        <w:t xml:space="preserve"> lipnja </w:t>
      </w:r>
      <w:r w:rsidR="00304DBB" w:rsidRPr="00304DBB">
        <w:rPr>
          <w:sz w:val="24"/>
          <w:szCs w:val="24"/>
        </w:rPr>
        <w:t>2018</w:t>
      </w:r>
      <w:r w:rsidR="0025701F" w:rsidRPr="00304DBB">
        <w:rPr>
          <w:sz w:val="24"/>
          <w:szCs w:val="24"/>
        </w:rPr>
        <w:t xml:space="preserve">.) </w:t>
      </w:r>
      <w:r w:rsidR="0025701F">
        <w:rPr>
          <w:sz w:val="24"/>
          <w:szCs w:val="24"/>
        </w:rPr>
        <w:t>vjerovnici nisu osporavali prijavljene tražbine drugih vjerovnika.</w:t>
      </w:r>
    </w:p>
    <w:p w:rsidRDefault="00361D6B" w:rsidP="00490B87" w:rsidR="00361D6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655F3F" w:rsidP="00B51145" w:rsidR="00491398" w:rsidRPr="008F473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51145">
        <w:rPr>
          <w:sz w:val="24"/>
          <w:szCs w:val="24"/>
        </w:rPr>
        <w:t>Kako je dakle</w:t>
      </w:r>
      <w:r w:rsidR="009A4132">
        <w:rPr>
          <w:sz w:val="24"/>
          <w:szCs w:val="24"/>
        </w:rPr>
        <w:t>,</w:t>
      </w:r>
      <w:r w:rsidR="00B51145">
        <w:rPr>
          <w:sz w:val="24"/>
          <w:szCs w:val="24"/>
        </w:rPr>
        <w:t xml:space="preserve"> </w:t>
      </w:r>
      <w:r w:rsidR="008F4734">
        <w:rPr>
          <w:sz w:val="24"/>
          <w:szCs w:val="24"/>
        </w:rPr>
        <w:t>sukla</w:t>
      </w:r>
      <w:r w:rsidR="008668FF">
        <w:rPr>
          <w:sz w:val="24"/>
          <w:szCs w:val="24"/>
        </w:rPr>
        <w:t>d</w:t>
      </w:r>
      <w:r w:rsidR="008F4734">
        <w:rPr>
          <w:sz w:val="24"/>
          <w:szCs w:val="24"/>
        </w:rPr>
        <w:t xml:space="preserve">no naprijed citiranoj odredbi članka 47. SZ-a </w:t>
      </w:r>
      <w:r w:rsidR="00B51145">
        <w:rPr>
          <w:sz w:val="24"/>
          <w:szCs w:val="24"/>
        </w:rPr>
        <w:t>za pravnu posljedicu utvrđiva</w:t>
      </w:r>
      <w:r w:rsidR="00B51145" w:rsidRPr="008F4734">
        <w:rPr>
          <w:sz w:val="24"/>
          <w:szCs w:val="24"/>
        </w:rPr>
        <w:t>nja tražbine u predstečajnom postupku odlučno nepostojanje osporavanja tražbine</w:t>
      </w:r>
      <w:r w:rsidR="00DB53E0" w:rsidRPr="008F4734">
        <w:rPr>
          <w:sz w:val="24"/>
          <w:szCs w:val="24"/>
        </w:rPr>
        <w:t xml:space="preserve"> (</w:t>
      </w:r>
      <w:r w:rsidR="00B51145" w:rsidRPr="008F4734">
        <w:rPr>
          <w:sz w:val="24"/>
          <w:szCs w:val="24"/>
        </w:rPr>
        <w:t>aktivnog odnosa</w:t>
      </w:r>
      <w:r w:rsidR="00DB53E0" w:rsidRPr="008F4734">
        <w:rPr>
          <w:sz w:val="24"/>
          <w:szCs w:val="24"/>
        </w:rPr>
        <w:t>)</w:t>
      </w:r>
      <w:r w:rsidR="00B51145" w:rsidRPr="008F4734">
        <w:rPr>
          <w:sz w:val="24"/>
          <w:szCs w:val="24"/>
        </w:rPr>
        <w:t xml:space="preserve">, to se </w:t>
      </w:r>
      <w:r w:rsidR="00DB53E0" w:rsidRPr="008F4734">
        <w:rPr>
          <w:sz w:val="24"/>
          <w:szCs w:val="24"/>
        </w:rPr>
        <w:t xml:space="preserve">argumentum a contrario </w:t>
      </w:r>
      <w:r w:rsidR="00B51145" w:rsidRPr="008F4734">
        <w:rPr>
          <w:sz w:val="24"/>
          <w:szCs w:val="24"/>
        </w:rPr>
        <w:t xml:space="preserve"> </w:t>
      </w:r>
      <w:r w:rsidR="00DB53E0" w:rsidRPr="008F4734">
        <w:rPr>
          <w:sz w:val="24"/>
          <w:szCs w:val="24"/>
        </w:rPr>
        <w:t xml:space="preserve">smatra kako </w:t>
      </w:r>
      <w:r w:rsidR="00A64029" w:rsidRPr="008F4734">
        <w:rPr>
          <w:sz w:val="24"/>
          <w:szCs w:val="24"/>
        </w:rPr>
        <w:t>p</w:t>
      </w:r>
      <w:r w:rsidR="006B04E3" w:rsidRPr="008F4734">
        <w:rPr>
          <w:sz w:val="24"/>
          <w:szCs w:val="24"/>
        </w:rPr>
        <w:t xml:space="preserve">ropuštanje dužnika i/ili povjerenika da se očituju </w:t>
      </w:r>
      <w:r w:rsidR="00DB53E0" w:rsidRPr="008F4734">
        <w:rPr>
          <w:sz w:val="24"/>
          <w:szCs w:val="24"/>
        </w:rPr>
        <w:t xml:space="preserve">u odnosu na </w:t>
      </w:r>
      <w:r w:rsidR="00774B28">
        <w:rPr>
          <w:sz w:val="24"/>
          <w:szCs w:val="24"/>
        </w:rPr>
        <w:t xml:space="preserve">predmnjevane prijave tražbina </w:t>
      </w:r>
      <w:r w:rsidR="00DE2E33" w:rsidRPr="008F4734">
        <w:rPr>
          <w:sz w:val="24"/>
          <w:szCs w:val="24"/>
        </w:rPr>
        <w:t xml:space="preserve">proizvodi učinak </w:t>
      </w:r>
      <w:r w:rsidR="00491398" w:rsidRPr="008F4734">
        <w:rPr>
          <w:sz w:val="24"/>
          <w:szCs w:val="24"/>
        </w:rPr>
        <w:t>priznanj</w:t>
      </w:r>
      <w:r w:rsidR="00DE2E33" w:rsidRPr="008F4734">
        <w:rPr>
          <w:sz w:val="24"/>
          <w:szCs w:val="24"/>
        </w:rPr>
        <w:t>a</w:t>
      </w:r>
      <w:r w:rsidR="00491398" w:rsidRPr="008F4734">
        <w:rPr>
          <w:sz w:val="24"/>
          <w:szCs w:val="24"/>
        </w:rPr>
        <w:t xml:space="preserve"> takve tražbine.</w:t>
      </w:r>
    </w:p>
    <w:p w:rsidRDefault="00203C58" w:rsidP="00490B87" w:rsidR="004D45C7" w:rsidRPr="008144D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F4734" w:rsidRPr="008144D1">
        <w:rPr>
          <w:sz w:val="24"/>
          <w:szCs w:val="24"/>
        </w:rPr>
        <w:t xml:space="preserve"> Slijedom naprijed navedenog, </w:t>
      </w:r>
      <w:r w:rsidR="009A4132" w:rsidRPr="008144D1">
        <w:rPr>
          <w:sz w:val="24"/>
          <w:szCs w:val="24"/>
        </w:rPr>
        <w:t xml:space="preserve"> </w:t>
      </w:r>
      <w:r w:rsidR="008F4734" w:rsidRPr="008144D1">
        <w:rPr>
          <w:sz w:val="24"/>
          <w:szCs w:val="24"/>
        </w:rPr>
        <w:t xml:space="preserve">kako </w:t>
      </w:r>
      <w:r w:rsidR="00E304F5" w:rsidRPr="008144D1">
        <w:rPr>
          <w:sz w:val="24"/>
          <w:szCs w:val="24"/>
        </w:rPr>
        <w:t xml:space="preserve">je </w:t>
      </w:r>
      <w:r w:rsidR="00F661AD" w:rsidRPr="008144D1">
        <w:rPr>
          <w:sz w:val="24"/>
          <w:szCs w:val="24"/>
        </w:rPr>
        <w:t>tražbine navedene u toč.</w:t>
      </w:r>
      <w:r w:rsidR="00D376B6">
        <w:rPr>
          <w:sz w:val="24"/>
          <w:szCs w:val="24"/>
        </w:rPr>
        <w:t xml:space="preserve"> </w:t>
      </w:r>
      <w:r w:rsidR="00F661AD" w:rsidRPr="008144D1">
        <w:rPr>
          <w:sz w:val="24"/>
          <w:szCs w:val="24"/>
        </w:rPr>
        <w:t>I ovog rješenja dužnik naveo u prijedlogu za otvaranje predstečajnog postupka</w:t>
      </w:r>
      <w:r w:rsidR="00E304F5" w:rsidRPr="008144D1">
        <w:rPr>
          <w:sz w:val="24"/>
          <w:szCs w:val="24"/>
        </w:rPr>
        <w:t xml:space="preserve"> (predmnjeva prijave tražbine)</w:t>
      </w:r>
      <w:r w:rsidR="00374751" w:rsidRPr="008144D1">
        <w:rPr>
          <w:sz w:val="24"/>
          <w:szCs w:val="24"/>
        </w:rPr>
        <w:t xml:space="preserve">, </w:t>
      </w:r>
      <w:r w:rsidR="00655F3F">
        <w:rPr>
          <w:sz w:val="24"/>
          <w:szCs w:val="24"/>
        </w:rPr>
        <w:t xml:space="preserve">odnosno, </w:t>
      </w:r>
      <w:r w:rsidR="00756B2D" w:rsidRPr="008144D1">
        <w:rPr>
          <w:sz w:val="24"/>
          <w:szCs w:val="24"/>
        </w:rPr>
        <w:t>prijavili vjerovnici</w:t>
      </w:r>
      <w:r w:rsidR="006C76B5" w:rsidRPr="008144D1">
        <w:rPr>
          <w:sz w:val="24"/>
          <w:szCs w:val="24"/>
        </w:rPr>
        <w:t xml:space="preserve"> u propisanom roku</w:t>
      </w:r>
      <w:r w:rsidR="00756B2D" w:rsidRPr="008144D1">
        <w:rPr>
          <w:sz w:val="24"/>
          <w:szCs w:val="24"/>
        </w:rPr>
        <w:t xml:space="preserve">, a </w:t>
      </w:r>
      <w:r w:rsidR="00E304F5" w:rsidRPr="008144D1">
        <w:rPr>
          <w:sz w:val="24"/>
          <w:szCs w:val="24"/>
        </w:rPr>
        <w:t xml:space="preserve">te tražbine </w:t>
      </w:r>
      <w:r w:rsidR="00756B2D" w:rsidRPr="008144D1">
        <w:rPr>
          <w:sz w:val="24"/>
          <w:szCs w:val="24"/>
        </w:rPr>
        <w:t xml:space="preserve">nisu osporili dužnik, povjerenik ili </w:t>
      </w:r>
      <w:r w:rsidR="006C76B5" w:rsidRPr="008144D1">
        <w:rPr>
          <w:sz w:val="24"/>
          <w:szCs w:val="24"/>
        </w:rPr>
        <w:t>vjerovni</w:t>
      </w:r>
      <w:r w:rsidR="00AD3373" w:rsidRPr="008144D1">
        <w:rPr>
          <w:sz w:val="24"/>
          <w:szCs w:val="24"/>
        </w:rPr>
        <w:t>ci</w:t>
      </w:r>
      <w:r w:rsidR="00756B2D" w:rsidRPr="008144D1">
        <w:rPr>
          <w:sz w:val="24"/>
          <w:szCs w:val="24"/>
        </w:rPr>
        <w:t xml:space="preserve">, to </w:t>
      </w:r>
      <w:r w:rsidR="00374751" w:rsidRPr="008144D1">
        <w:rPr>
          <w:sz w:val="24"/>
          <w:szCs w:val="24"/>
        </w:rPr>
        <w:t>se</w:t>
      </w:r>
      <w:r w:rsidR="004D45C7" w:rsidRPr="008144D1">
        <w:rPr>
          <w:sz w:val="24"/>
          <w:szCs w:val="24"/>
        </w:rPr>
        <w:t xml:space="preserve"> temeljem </w:t>
      </w:r>
      <w:r w:rsidR="004A4F10" w:rsidRPr="008144D1">
        <w:rPr>
          <w:sz w:val="24"/>
          <w:szCs w:val="24"/>
        </w:rPr>
        <w:t xml:space="preserve">odredbe članka </w:t>
      </w:r>
      <w:r w:rsidR="00374751" w:rsidRPr="008144D1">
        <w:rPr>
          <w:sz w:val="24"/>
          <w:szCs w:val="24"/>
        </w:rPr>
        <w:t>47</w:t>
      </w:r>
      <w:r w:rsidR="004A4F10" w:rsidRPr="008144D1">
        <w:rPr>
          <w:sz w:val="24"/>
          <w:szCs w:val="24"/>
        </w:rPr>
        <w:t xml:space="preserve">. SZ-a </w:t>
      </w:r>
      <w:r w:rsidR="006C76B5" w:rsidRPr="008144D1">
        <w:rPr>
          <w:sz w:val="24"/>
          <w:szCs w:val="24"/>
        </w:rPr>
        <w:t xml:space="preserve">ove </w:t>
      </w:r>
      <w:r w:rsidR="00374751" w:rsidRPr="008144D1">
        <w:rPr>
          <w:sz w:val="24"/>
          <w:szCs w:val="24"/>
        </w:rPr>
        <w:t xml:space="preserve"> tražbine </w:t>
      </w:r>
      <w:r w:rsidR="004A4F10" w:rsidRPr="008144D1">
        <w:rPr>
          <w:sz w:val="24"/>
          <w:szCs w:val="24"/>
        </w:rPr>
        <w:t xml:space="preserve">smatraju </w:t>
      </w:r>
      <w:r w:rsidR="004D45C7" w:rsidRPr="008144D1">
        <w:rPr>
          <w:sz w:val="24"/>
          <w:szCs w:val="24"/>
        </w:rPr>
        <w:t>utvrđenim</w:t>
      </w:r>
      <w:r w:rsidR="004A4F10" w:rsidRPr="008144D1">
        <w:rPr>
          <w:sz w:val="24"/>
          <w:szCs w:val="24"/>
        </w:rPr>
        <w:t>a</w:t>
      </w:r>
      <w:r w:rsidR="004D45C7" w:rsidRPr="008144D1">
        <w:rPr>
          <w:sz w:val="24"/>
          <w:szCs w:val="24"/>
        </w:rPr>
        <w:t>.</w:t>
      </w:r>
    </w:p>
    <w:p w:rsidRDefault="008144D1" w:rsidP="00C2428E" w:rsidR="00C2428E" w:rsidRPr="00C2428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594C0B" w:rsidP="008A1D6F" w:rsidR="00594C0B">
      <w:pPr>
        <w:jc w:val="both"/>
        <w:rPr>
          <w:sz w:val="24"/>
          <w:szCs w:val="24"/>
        </w:rPr>
      </w:pPr>
    </w:p>
    <w:p w:rsidRDefault="00FB004D" w:rsidP="00D376B6" w:rsidR="00DE5C7C" w:rsidRPr="001807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2F5644">
        <w:rPr>
          <w:sz w:val="24"/>
          <w:szCs w:val="24"/>
        </w:rPr>
        <w:t>29</w:t>
      </w:r>
      <w:r w:rsidR="00DE5C7C" w:rsidRPr="0018071D">
        <w:rPr>
          <w:sz w:val="24"/>
          <w:szCs w:val="24"/>
        </w:rPr>
        <w:t xml:space="preserve">. </w:t>
      </w:r>
      <w:r w:rsidR="002F5644">
        <w:rPr>
          <w:sz w:val="24"/>
          <w:szCs w:val="24"/>
        </w:rPr>
        <w:t>lipnja</w:t>
      </w:r>
      <w:r w:rsidR="00DE5C7C" w:rsidRPr="0018071D">
        <w:rPr>
          <w:sz w:val="24"/>
          <w:szCs w:val="24"/>
        </w:rPr>
        <w:t xml:space="preserve"> 201</w:t>
      </w:r>
      <w:r w:rsidR="002F5644">
        <w:rPr>
          <w:sz w:val="24"/>
          <w:szCs w:val="24"/>
        </w:rPr>
        <w:t>8</w:t>
      </w:r>
      <w:r w:rsidR="00DE5C7C" w:rsidRPr="0018071D">
        <w:rPr>
          <w:sz w:val="24"/>
          <w:szCs w:val="24"/>
        </w:rPr>
        <w:t>.</w:t>
      </w:r>
    </w:p>
    <w:p w:rsidRDefault="00DE5C7C" w:rsidP="00DE5C7C" w:rsidR="00DE5C7C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DE5C7C" w:rsidP="00D376B6" w:rsidR="00DE5C7C" w:rsidRPr="0018071D">
      <w:pPr>
        <w:widowControl/>
        <w:ind w:firstLine="708" w:left="6372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DE5C7C" w:rsidP="00D376B6" w:rsidR="00DE5C7C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</w:r>
      <w:r>
        <w:rPr>
          <w:sz w:val="24"/>
          <w:szCs w:val="24"/>
        </w:rPr>
        <w:t>Nikolina Dorić Hadžisejdić</w:t>
      </w:r>
      <w:r w:rsidR="00E8594F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DE5C7C" w:rsidP="00DE5C7C" w:rsidR="00DE5C7C" w:rsidRPr="0018071D">
      <w:pPr>
        <w:widowControl/>
        <w:ind w:firstLine="720" w:left="7068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Pr="0018071D">
        <w:rPr>
          <w:sz w:val="24"/>
          <w:szCs w:val="24"/>
        </w:rPr>
        <w:t>O PRAVNOM LIJEKU:</w:t>
      </w:r>
    </w:p>
    <w:p w:rsidRDefault="00DE5C7C" w:rsidP="00DE5C7C" w:rsidR="00DE5C7C" w:rsidRPr="004E77EF">
      <w:pPr>
        <w:jc w:val="both"/>
        <w:rPr>
          <w:sz w:val="24"/>
          <w:szCs w:val="24"/>
          <w:lang w:val="pl-PL"/>
        </w:rPr>
      </w:pPr>
      <w:r w:rsidRPr="0018071D">
        <w:rPr>
          <w:sz w:val="24"/>
          <w:szCs w:val="24"/>
        </w:rPr>
        <w:t>Protiv rješenja o utvrđenim i osporenim tražbinama pravo na žalbu ima dužnik i svaki vjerovnik u dijelu koji se odnosi na njegovu prijavljenu tražbinu i tražbinu koju je osporio (čl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51. st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1. SZ-a). </w:t>
      </w:r>
      <w:r w:rsidRPr="004E77EF">
        <w:rPr>
          <w:sz w:val="24"/>
          <w:szCs w:val="24"/>
          <w:lang w:val="pl-PL"/>
        </w:rPr>
        <w:t>Žalba se podnosi ovom sudu u 2 primjerka za Visoki trg</w:t>
      </w:r>
      <w:r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E8594F" w:rsidP="007B64C7" w:rsidR="00E8594F" w:rsidRPr="00E8594F">
      <w:pPr>
        <w:ind w:firstLine="708" w:left="3540"/>
        <w:jc w:val="right"/>
        <w:rPr>
          <w:sz w:val="24"/>
          <w:szCs w:val="24"/>
        </w:rPr>
      </w:pPr>
      <w:r w:rsidRPr="00E8594F">
        <w:rPr>
          <w:sz w:val="24"/>
          <w:szCs w:val="24"/>
        </w:rPr>
        <w:t>Za točnost otpravka-ovlašteni službenik:</w:t>
      </w:r>
    </w:p>
    <w:p w:rsidRDefault="00E8594F" w:rsidP="007B64C7" w:rsidR="00E8594F" w:rsidRPr="00E8594F">
      <w:pPr>
        <w:ind w:firstLine="708" w:left="3540"/>
        <w:jc w:val="right"/>
        <w:rPr>
          <w:sz w:val="24"/>
          <w:szCs w:val="24"/>
        </w:rPr>
      </w:pPr>
      <w:r w:rsidRPr="00E8594F">
        <w:rPr>
          <w:sz w:val="24"/>
          <w:szCs w:val="24"/>
        </w:rPr>
        <w:t xml:space="preserve">                                       Valentina Gabud</w:t>
      </w:r>
    </w:p>
    <w:p w:rsidRDefault="004D45C7" w:rsidP="008A1D6F" w:rsidR="004D45C7" w:rsidRPr="00151FCB">
      <w:pPr>
        <w:widowControl/>
        <w:ind w:left="5040"/>
        <w:jc w:val="right"/>
        <w:rPr>
          <w:sz w:val="24"/>
          <w:szCs w:val="24"/>
        </w:rPr>
      </w:pP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6D51EF" w:rsidP="00D55EA0" w:rsidR="006D51EF" w:rsidRPr="00D55EA0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D55EA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04D" w:rsidR="00FB004D">
      <w:r>
        <w:separator/>
      </w:r>
    </w:p>
  </w:endnote>
  <w:endnote w:id="0" w:type="continuationSeparator">
    <w:p w:rsidRDefault="00FB004D" w:rsidR="00FB0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04D" w:rsidR="00FB004D">
      <w:r>
        <w:separator/>
      </w:r>
    </w:p>
  </w:footnote>
  <w:footnote w:id="0" w:type="continuationSeparator">
    <w:p w:rsidRDefault="00FB004D" w:rsidR="00FB00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004D" w:rsidR="00FB0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9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B004D" w:rsidP="004D45C7" w:rsidR="00FB004D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89</w:t>
    </w:r>
    <w:r w:rsidRPr="009A6E93">
      <w:rPr>
        <w:sz w:val="24"/>
        <w:szCs w:val="24"/>
      </w:rPr>
      <w:t>.St-</w:t>
    </w:r>
    <w:r w:rsidR="002F5644">
      <w:rPr>
        <w:sz w:val="24"/>
        <w:szCs w:val="24"/>
      </w:rPr>
      <w:t>334/18</w:t>
    </w:r>
    <w:r>
      <w:rPr>
        <w:sz w:val="24"/>
        <w:szCs w:val="24"/>
      </w:rPr>
      <w:t>-</w:t>
    </w:r>
    <w:r w:rsidR="002F5644">
      <w:rPr>
        <w:sz w:val="24"/>
        <w:szCs w:val="24"/>
      </w:rPr>
      <w:t>14</w:t>
    </w:r>
  </w:p>
  <w:p w:rsidRDefault="00FB004D" w:rsidP="004D45C7" w:rsidR="00FB00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44D9"/>
    <w:multiLevelType w:val="hybridMultilevel"/>
    <w:tmpl w:val="BB02DEB4"/>
    <w:lvl w:tplc="6A467982" w:ilvl="0">
      <w:start w:val="24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144A7D4A"/>
    <w:multiLevelType w:val="hybridMultilevel"/>
    <w:tmpl w:val="FDCAC526"/>
    <w:lvl w:tplc="6A467982" w:ilvl="0">
      <w:start w:val="1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894100E"/>
    <w:multiLevelType w:val="hybridMultilevel"/>
    <w:tmpl w:val="671C2C30"/>
    <w:lvl w:tplc="51D4A6B8" w:ilvl="0">
      <w:start w:val="1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8D13863"/>
    <w:multiLevelType w:val="hybridMultilevel"/>
    <w:tmpl w:val="F982A2B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080004"/>
    <w:multiLevelType w:val="hybridMultilevel"/>
    <w:tmpl w:val="E3B08F3E"/>
    <w:lvl w:tplc="6A467982" w:ilvl="0">
      <w:start w:val="5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9C42D5C"/>
    <w:multiLevelType w:val="hybridMultilevel"/>
    <w:tmpl w:val="A59E33AC"/>
    <w:lvl w:tplc="BA2CBEEA" w:ilvl="0">
      <w:start w:val="13"/>
      <w:numFmt w:val="decimal"/>
      <w:lvlText w:val="%1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CC72F5"/>
    <w:multiLevelType w:val="hybridMultilevel"/>
    <w:tmpl w:val="B318252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6E28CF"/>
    <w:multiLevelType w:val="hybridMultilevel"/>
    <w:tmpl w:val="47B2EE16"/>
    <w:lvl w:tplc="DCA67580" w:ilvl="0">
      <w:start w:val="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FE80F58"/>
    <w:multiLevelType w:val="hybridMultilevel"/>
    <w:tmpl w:val="5C861704"/>
    <w:lvl w:tplc="AB4E838E" w:ilvl="0">
      <w:start w:val="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C261AC6"/>
    <w:multiLevelType w:val="hybridMultilevel"/>
    <w:tmpl w:val="01927D26"/>
    <w:lvl w:tplc="0FEAC50C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67BAD"/>
    <w:multiLevelType w:val="hybridMultilevel"/>
    <w:tmpl w:val="AFB6869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16D28D6"/>
    <w:multiLevelType w:val="hybridMultilevel"/>
    <w:tmpl w:val="15B2BA5E"/>
    <w:lvl w:tplc="6A467982" w:ilvl="0">
      <w:start w:val="5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0"/>
  </w:num>
  <w:num w:numId="5">
    <w:abstractNumId w:val="12"/>
  </w:num>
  <w:num w:numId="6">
    <w:abstractNumId w:val="4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7"/>
  </w:num>
  <w:num w:numId="12">
    <w:abstractNumId w:val="3"/>
  </w:num>
  <w:num w:numId="13">
    <w:abstractNumId w:val="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6772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2293"/>
    <w:rsid w:val="000C6462"/>
    <w:rsid w:val="000D52F8"/>
    <w:rsid w:val="000D6193"/>
    <w:rsid w:val="000E24E2"/>
    <w:rsid w:val="000F5B5D"/>
    <w:rsid w:val="0011597E"/>
    <w:rsid w:val="00151FCB"/>
    <w:rsid w:val="00154A3D"/>
    <w:rsid w:val="00193977"/>
    <w:rsid w:val="00193FFB"/>
    <w:rsid w:val="001A3B02"/>
    <w:rsid w:val="001A6E35"/>
    <w:rsid w:val="001B02FE"/>
    <w:rsid w:val="001C2CC6"/>
    <w:rsid w:val="00203C58"/>
    <w:rsid w:val="00226F9D"/>
    <w:rsid w:val="00227370"/>
    <w:rsid w:val="0025701F"/>
    <w:rsid w:val="00261EC5"/>
    <w:rsid w:val="002634FB"/>
    <w:rsid w:val="002A16DB"/>
    <w:rsid w:val="002A6FD8"/>
    <w:rsid w:val="002B007F"/>
    <w:rsid w:val="002B0A06"/>
    <w:rsid w:val="002B1DC9"/>
    <w:rsid w:val="002B2DAC"/>
    <w:rsid w:val="002C2247"/>
    <w:rsid w:val="002C6C6C"/>
    <w:rsid w:val="002E6B0C"/>
    <w:rsid w:val="002F5644"/>
    <w:rsid w:val="00303608"/>
    <w:rsid w:val="00304DBB"/>
    <w:rsid w:val="00307DDE"/>
    <w:rsid w:val="00335640"/>
    <w:rsid w:val="00350E6B"/>
    <w:rsid w:val="00355F9C"/>
    <w:rsid w:val="00361D6B"/>
    <w:rsid w:val="00366E33"/>
    <w:rsid w:val="00374751"/>
    <w:rsid w:val="00390F5F"/>
    <w:rsid w:val="003A73EB"/>
    <w:rsid w:val="003B06CA"/>
    <w:rsid w:val="003D395F"/>
    <w:rsid w:val="003E4725"/>
    <w:rsid w:val="003F0AD7"/>
    <w:rsid w:val="003F6C06"/>
    <w:rsid w:val="004021BF"/>
    <w:rsid w:val="004060E0"/>
    <w:rsid w:val="004149ED"/>
    <w:rsid w:val="00415927"/>
    <w:rsid w:val="00417323"/>
    <w:rsid w:val="00417EC8"/>
    <w:rsid w:val="0044747B"/>
    <w:rsid w:val="00452C6A"/>
    <w:rsid w:val="00475D50"/>
    <w:rsid w:val="00476E76"/>
    <w:rsid w:val="00490B87"/>
    <w:rsid w:val="00491398"/>
    <w:rsid w:val="004924C3"/>
    <w:rsid w:val="004A4F10"/>
    <w:rsid w:val="004B653E"/>
    <w:rsid w:val="004D45C7"/>
    <w:rsid w:val="004F3685"/>
    <w:rsid w:val="004F3B92"/>
    <w:rsid w:val="00530EE2"/>
    <w:rsid w:val="00532D51"/>
    <w:rsid w:val="00542CD6"/>
    <w:rsid w:val="00557F42"/>
    <w:rsid w:val="005603DF"/>
    <w:rsid w:val="00594C0B"/>
    <w:rsid w:val="0059682F"/>
    <w:rsid w:val="005A4A86"/>
    <w:rsid w:val="005A7D53"/>
    <w:rsid w:val="005F3747"/>
    <w:rsid w:val="00605DCA"/>
    <w:rsid w:val="0063127F"/>
    <w:rsid w:val="0063384A"/>
    <w:rsid w:val="006342B4"/>
    <w:rsid w:val="00651D6D"/>
    <w:rsid w:val="00655F3F"/>
    <w:rsid w:val="00665391"/>
    <w:rsid w:val="00682519"/>
    <w:rsid w:val="00692398"/>
    <w:rsid w:val="006937C4"/>
    <w:rsid w:val="00695F63"/>
    <w:rsid w:val="006B04E3"/>
    <w:rsid w:val="006B3F36"/>
    <w:rsid w:val="006B678B"/>
    <w:rsid w:val="006C3D33"/>
    <w:rsid w:val="006C76B5"/>
    <w:rsid w:val="006D51EF"/>
    <w:rsid w:val="006F3CC4"/>
    <w:rsid w:val="00756B2D"/>
    <w:rsid w:val="00757A10"/>
    <w:rsid w:val="007649F9"/>
    <w:rsid w:val="007746AA"/>
    <w:rsid w:val="00774B28"/>
    <w:rsid w:val="00776383"/>
    <w:rsid w:val="007B51BD"/>
    <w:rsid w:val="007B6567"/>
    <w:rsid w:val="007C5ED3"/>
    <w:rsid w:val="007D1845"/>
    <w:rsid w:val="00810C9B"/>
    <w:rsid w:val="008144D1"/>
    <w:rsid w:val="00833B0E"/>
    <w:rsid w:val="00854714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2B2F"/>
    <w:rsid w:val="008D5068"/>
    <w:rsid w:val="008E3F99"/>
    <w:rsid w:val="008F4734"/>
    <w:rsid w:val="0090229D"/>
    <w:rsid w:val="00905C89"/>
    <w:rsid w:val="00913C24"/>
    <w:rsid w:val="009515AE"/>
    <w:rsid w:val="00955893"/>
    <w:rsid w:val="0096525A"/>
    <w:rsid w:val="009A17E2"/>
    <w:rsid w:val="009A4132"/>
    <w:rsid w:val="009A7682"/>
    <w:rsid w:val="009B05BE"/>
    <w:rsid w:val="009C0C74"/>
    <w:rsid w:val="009F1CA4"/>
    <w:rsid w:val="009F45E8"/>
    <w:rsid w:val="00A075DD"/>
    <w:rsid w:val="00A1054B"/>
    <w:rsid w:val="00A203CE"/>
    <w:rsid w:val="00A32105"/>
    <w:rsid w:val="00A4481C"/>
    <w:rsid w:val="00A51F28"/>
    <w:rsid w:val="00A60BCD"/>
    <w:rsid w:val="00A64029"/>
    <w:rsid w:val="00A64E43"/>
    <w:rsid w:val="00A706BA"/>
    <w:rsid w:val="00A71C89"/>
    <w:rsid w:val="00A758E3"/>
    <w:rsid w:val="00AB025F"/>
    <w:rsid w:val="00AB3DF8"/>
    <w:rsid w:val="00AC62AA"/>
    <w:rsid w:val="00AC6A52"/>
    <w:rsid w:val="00AC76E7"/>
    <w:rsid w:val="00AD3373"/>
    <w:rsid w:val="00AF516A"/>
    <w:rsid w:val="00AF5B01"/>
    <w:rsid w:val="00AF64B0"/>
    <w:rsid w:val="00B14BC1"/>
    <w:rsid w:val="00B3714E"/>
    <w:rsid w:val="00B40D90"/>
    <w:rsid w:val="00B51145"/>
    <w:rsid w:val="00B54A8B"/>
    <w:rsid w:val="00B91C7C"/>
    <w:rsid w:val="00BB2EB8"/>
    <w:rsid w:val="00BB7274"/>
    <w:rsid w:val="00BC3B49"/>
    <w:rsid w:val="00C00A8F"/>
    <w:rsid w:val="00C23800"/>
    <w:rsid w:val="00C2428E"/>
    <w:rsid w:val="00C25C2B"/>
    <w:rsid w:val="00C33A26"/>
    <w:rsid w:val="00C646E7"/>
    <w:rsid w:val="00C67548"/>
    <w:rsid w:val="00C716BA"/>
    <w:rsid w:val="00C93627"/>
    <w:rsid w:val="00C96142"/>
    <w:rsid w:val="00C973FB"/>
    <w:rsid w:val="00CB1ED2"/>
    <w:rsid w:val="00CB419D"/>
    <w:rsid w:val="00CE525C"/>
    <w:rsid w:val="00CF4002"/>
    <w:rsid w:val="00D15472"/>
    <w:rsid w:val="00D20336"/>
    <w:rsid w:val="00D269A3"/>
    <w:rsid w:val="00D346CF"/>
    <w:rsid w:val="00D376B6"/>
    <w:rsid w:val="00D40A17"/>
    <w:rsid w:val="00D4523F"/>
    <w:rsid w:val="00D50B9E"/>
    <w:rsid w:val="00D51326"/>
    <w:rsid w:val="00D55EA0"/>
    <w:rsid w:val="00D60D3E"/>
    <w:rsid w:val="00D66EB8"/>
    <w:rsid w:val="00D92C04"/>
    <w:rsid w:val="00DA4583"/>
    <w:rsid w:val="00DB53E0"/>
    <w:rsid w:val="00DC4A08"/>
    <w:rsid w:val="00DD1753"/>
    <w:rsid w:val="00DD2D60"/>
    <w:rsid w:val="00DE26CD"/>
    <w:rsid w:val="00DE2E33"/>
    <w:rsid w:val="00DE5C7C"/>
    <w:rsid w:val="00DF2CF6"/>
    <w:rsid w:val="00E13F8D"/>
    <w:rsid w:val="00E151B4"/>
    <w:rsid w:val="00E17E7B"/>
    <w:rsid w:val="00E20571"/>
    <w:rsid w:val="00E304F5"/>
    <w:rsid w:val="00E3265C"/>
    <w:rsid w:val="00E33F8D"/>
    <w:rsid w:val="00E525EE"/>
    <w:rsid w:val="00E53BE5"/>
    <w:rsid w:val="00E57F3E"/>
    <w:rsid w:val="00E63399"/>
    <w:rsid w:val="00E65A20"/>
    <w:rsid w:val="00E80A3A"/>
    <w:rsid w:val="00E84620"/>
    <w:rsid w:val="00E8594F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F0731C"/>
    <w:rsid w:val="00F42084"/>
    <w:rsid w:val="00F60844"/>
    <w:rsid w:val="00F63270"/>
    <w:rsid w:val="00F661AD"/>
    <w:rsid w:val="00F86F4A"/>
    <w:rsid w:val="00F917D0"/>
    <w:rsid w:val="00F962EF"/>
    <w:rsid w:val="00FA188C"/>
    <w:rsid w:val="00FA221F"/>
    <w:rsid w:val="00FB004D"/>
    <w:rsid w:val="00FD5E74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" w:type="table">
    <w:name w:val="Tablica rešetke 4 - isticanje 11"/>
    <w:basedOn w:val="Obinatablica"/>
    <w:uiPriority w:val="49"/>
    <w:rsid w:val="000C6462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E85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9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94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9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9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" w:type="table">
    <w:name w:val="Tablica rešetke 4 - isticanje 11"/>
    <w:basedOn w:val="Obinatablica"/>
    <w:uiPriority w:val="49"/>
    <w:rsid w:val="000C6462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E85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9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94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9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9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moguće evidentirat uručenje obzirom da
nije upisan datum primitka pismena.</izvorni_sadrzaj>
    <derivirana_varijabla naziv="DomainObject.Predmet.PrimjedbaSuca_1">nije moguće evidentirat uručenje obzirom da
nije upisan datum primitka pismena.</derivirana_varijabla>
  </DomainObject.Predmet.PrimjedbaSuca>
  <DomainObject.Predmet.ProtustrankaFormated>
    <izvorni_sadrzaj>  NIL-USLUGE d.o.o. zastupanog po punomoćniku Pavao Mrkonjić; Alen Jakupović</izvorni_sadrzaj>
    <derivirana_varijabla naziv="DomainObject.Predmet.ProtustrankaFormated_1">  NIL-USLUGE d.o.o. zastupanog po punomoćniku Pavao Mrkonjić; Alen Jakupović</derivirana_varijabla>
  </DomainObject.Predmet.ProtustrankaFormated>
  <DomainObject.Predmet.ProtustrankaFormatedOIB>
    <izvorni_sadrzaj>  NIL-USLUGE d.o.o., OIB 91256824550 zastupanog po punomoćniku Pavao Mrkonjić; Alen Jakupović</izvorni_sadrzaj>
    <derivirana_varijabla naziv="DomainObject.Predmet.ProtustrankaFormatedOIB_1">  NIL-USLUGE d.o.o., OIB 91256824550 zastupanog po punomoćniku Pavao Mrkonjić; Alen Jakupović</derivirana_varijabla>
  </DomainObject.Predmet.ProtustrankaFormatedOIB>
  <DomainObject.Predmet.ProtustrankaFormatedWithAdress>
    <izvorni_sadrzaj> NIL-USLUGE d.o.o., Brgodski put 8, 10000 Zagreb zastupanog po punomoćniku Pavao Mrkonjić; Alen Jakupović</izvorni_sadrzaj>
    <derivirana_varijabla naziv="DomainObject.Predmet.ProtustrankaFormatedWithAdress_1"> NIL-USLUGE d.o.o., Brgodski put 8, 10000 Zagreb zastupanog po punomoćniku Pavao Mrkonjić; Alen Jakupović</derivirana_varijabla>
  </DomainObject.Predmet.ProtustrankaFormatedWithAdress>
  <DomainObject.Predmet.ProtustrankaFormatedWithAdressOIB>
    <izvorni_sadrzaj> NIL-USLUGE d.o.o., OIB 91256824550, Brgodski put 8, 10000 Zagreb zastupanog po punomoćniku Pavao Mrkonjić; Alen Jakupović</izvorni_sadrzaj>
    <derivirana_varijabla naziv="DomainObject.Predmet.ProtustrankaFormatedWithAdressOIB_1"> NIL-USLUGE d.o.o., OIB 91256824550, Brgodski put 8, 10000 Zagreb zastupanog po punomoćniku Pavao Mrkonjić; Alen Jakupović</derivirana_varijabla>
  </DomainObject.Predmet.ProtustrankaFormatedWithAdressOIB>
  <DomainObject.Predmet.ProtustrankaWithAdress>
    <izvorni_sadrzaj>NIL-USLUGE d.o.o. Brgodski put 8, 10000 Zagreb</izvorni_sadrzaj>
    <derivirana_varijabla naziv="DomainObject.Predmet.ProtustrankaWithAdress_1">NIL-USLUGE d.o.o. Brgodski put 8, 10000 Zagreb</derivirana_varijabla>
  </DomainObject.Predmet.ProtustrankaWithAdress>
  <DomainObject.Predmet.ProtustrankaWithAdressOIB>
    <izvorni_sadrzaj>NIL-USLUGE d.o.o., OIB 91256824550, Brgodski put 8, 10000 Zagreb</izvorni_sadrzaj>
    <derivirana_varijabla naziv="DomainObject.Predmet.ProtustrankaWithAdressOIB_1">NIL-USLUGE d.o.o., OIB 91256824550, Brgodski put 8, 10000 Zagreb</derivirana_varijabla>
  </DomainObject.Predmet.ProtustrankaWithAdressOIB>
  <DomainObject.Predmet.ProtustrankaNazivFormated>
    <izvorni_sadrzaj>NIL-USLUGE d.o.o.</izvorni_sadrzaj>
    <derivirana_varijabla naziv="DomainObject.Predmet.ProtustrankaNazivFormated_1">NIL-USLUGE d.o.o.</derivirana_varijabla>
  </DomainObject.Predmet.ProtustrankaNazivFormated>
  <DomainObject.Predmet.ProtustrankaNazivFormatedOIB>
    <izvorni_sadrzaj>NIL-USLUGE d.o.o., OIB 91256824550</izvorni_sadrzaj>
    <derivirana_varijabla naziv="DomainObject.Predmet.ProtustrankaNazivFormatedOIB_1">NIL-USLUGE d.o.o., OIB 91256824550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NIL-USLUGE d.o.o.</izvorni_sadrzaj>
    <derivirana_varijabla naziv="DomainObject.Predmet.StrankaFormated_1">  NIL-USLUGE d.o.o.</derivirana_varijabla>
  </DomainObject.Predmet.StrankaFormated>
  <DomainObject.Predmet.StrankaFormatedOIB>
    <izvorni_sadrzaj>  NIL-USLUGE d.o.o., OIB 91256824550</izvorni_sadrzaj>
    <derivirana_varijabla naziv="DomainObject.Predmet.StrankaFormatedOIB_1">  NIL-USLUGE d.o.o., OIB 91256824550</derivirana_varijabla>
  </DomainObject.Predmet.StrankaFormatedOIB>
  <DomainObject.Predmet.StrankaFormatedWithAdress>
    <izvorni_sadrzaj> NIL-USLUGE d.o.o., Brgodski put 8, 10000 Zagreb</izvorni_sadrzaj>
    <derivirana_varijabla naziv="DomainObject.Predmet.StrankaFormatedWithAdress_1"> NIL-USLUGE d.o.o., Brgodski put 8, 10000 Zagreb</derivirana_varijabla>
  </DomainObject.Predmet.StrankaFormatedWithAdress>
  <DomainObject.Predmet.StrankaFormatedWithAdressOIB>
    <izvorni_sadrzaj> NIL-USLUGE d.o.o., OIB 91256824550, Brgodski put 8, 10000 Zagreb</izvorni_sadrzaj>
    <derivirana_varijabla naziv="DomainObject.Predmet.StrankaFormatedWithAdressOIB_1"> NIL-USLUGE d.o.o., OIB 91256824550, Brgodski put 8, 10000 Zagreb</derivirana_varijabla>
  </DomainObject.Predmet.StrankaFormatedWithAdressOIB>
  <DomainObject.Predmet.StrankaWithAdress>
    <izvorni_sadrzaj>NIL-USLUGE d.o.o. Brgodski put 8,10000 Zagreb</izvorni_sadrzaj>
    <derivirana_varijabla naziv="DomainObject.Predmet.StrankaWithAdress_1">NIL-USLUGE d.o.o. Brgodski put 8,10000 Zagreb</derivirana_varijabla>
  </DomainObject.Predmet.StrankaWithAdress>
  <DomainObject.Predmet.StrankaWithAdressOIB>
    <izvorni_sadrzaj>NIL-USLUGE d.o.o., OIB 91256824550, Brgodski put 8,10000 Zagreb</izvorni_sadrzaj>
    <derivirana_varijabla naziv="DomainObject.Predmet.StrankaWithAdressOIB_1">NIL-USLUGE d.o.o., OIB 91256824550, Brgodski put 8,10000 Zagreb</derivirana_varijabla>
  </DomainObject.Predmet.StrankaWithAdressOIB>
  <DomainObject.Predmet.StrankaNazivFormated>
    <izvorni_sadrzaj>NIL-USLUGE d.o.o.</izvorni_sadrzaj>
    <derivirana_varijabla naziv="DomainObject.Predmet.StrankaNazivFormated_1">NIL-USLUGE d.o.o.</derivirana_varijabla>
  </DomainObject.Predmet.StrankaNazivFormated>
  <DomainObject.Predmet.StrankaNazivFormatedOIB>
    <izvorni_sadrzaj>NIL-USLUGE d.o.o., OIB 91256824550</izvorni_sadrzaj>
    <derivirana_varijabla naziv="DomainObject.Predmet.StrankaNazivFormatedOIB_1">NIL-USLUGE d.o.o., OIB 91256824550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NIL-USLUGE d.o.o.</item>
    </izvorni_sadrzaj>
    <derivirana_varijabla naziv="DomainObject.Predmet.StrankaListFormated_1">
      <item>NIL-USLUGE d.o.o.</item>
    </derivirana_varijabla>
  </DomainObject.Predmet.StrankaListFormated>
  <DomainObject.Predmet.StrankaListFormatedOIB>
    <izvorni_sadrzaj>
      <item>NIL-USLUGE d.o.o., OIB 91256824550</item>
    </izvorni_sadrzaj>
    <derivirana_varijabla naziv="DomainObject.Predmet.StrankaListFormatedOIB_1">
      <item>NIL-USLUGE d.o.o., OIB 91256824550</item>
    </derivirana_varijabla>
  </DomainObject.Predmet.StrankaListFormatedOIB>
  <DomainObject.Predmet.StrankaListFormatedWithAdress>
    <izvorni_sadrzaj>
      <item>NIL-USLUGE d.o.o., Brgodski put 8, 10000 Zagreb</item>
    </izvorni_sadrzaj>
    <derivirana_varijabla naziv="DomainObject.Predmet.StrankaListFormatedWithAdress_1">
      <item>NIL-USLUGE d.o.o., Brgodski put 8, 10000 Zagreb</item>
    </derivirana_varijabla>
  </DomainObject.Predmet.StrankaListFormatedWithAdress>
  <DomainObject.Predmet.StrankaListFormatedWithAdressOIB>
    <izvorni_sadrzaj>
      <item>NIL-USLUGE d.o.o., OIB 91256824550, Brgodski put 8, 10000 Zagreb</item>
    </izvorni_sadrzaj>
    <derivirana_varijabla naziv="DomainObject.Predmet.StrankaListFormatedWithAdressOIB_1">
      <item>NIL-USLUGE d.o.o., OIB 91256824550, Brgodski put 8, 10000 Zagreb</item>
    </derivirana_varijabla>
  </DomainObject.Predmet.StrankaListFormatedWithAdressOIB>
  <DomainObject.Predmet.StrankaListNazivFormated>
    <izvorni_sadrzaj>
      <item>NIL-USLUGE d.o.o.</item>
    </izvorni_sadrzaj>
    <derivirana_varijabla naziv="DomainObject.Predmet.StrankaListNazivFormated_1">
      <item>NIL-USLUGE d.o.o.</item>
    </derivirana_varijabla>
  </DomainObject.Predmet.StrankaListNazivFormated>
  <DomainObject.Predmet.StrankaListNazivFormatedOIB>
    <izvorni_sadrzaj>
      <item>NIL-USLUGE d.o.o., OIB 91256824550</item>
    </izvorni_sadrzaj>
    <derivirana_varijabla naziv="DomainObject.Predmet.StrankaListNazivFormatedOIB_1">
      <item>NIL-USLUGE d.o.o., OIB 91256824550</item>
    </derivirana_varijabla>
  </DomainObject.Predmet.StrankaListNazivFormatedOIB>
  <DomainObject.Predmet.ProtuStrankaListFormated>
    <izvorni_sadrzaj>
      <item>NIL-USLUGE d.o.o. zastupanog po punomoćniku Pavao Mrkonjić; Alen Jakupović</item>
    </izvorni_sadrzaj>
    <derivirana_varijabla naziv="DomainObject.Predmet.ProtuStrankaListFormated_1">
      <item>NIL-USLUGE d.o.o. zastupanog po punomoćniku Pavao Mrkonjić; Alen Jakupović</item>
    </derivirana_varijabla>
  </DomainObject.Predmet.ProtuStrankaListFormated>
  <DomainObject.Predmet.ProtuStrankaListFormatedOIB>
    <izvorni_sadrzaj>
      <item>NIL-USLUGE d.o.o., OIB 91256824550 zastupanog po punomoćniku Pavao Mrkonjić; Alen Jakupović</item>
    </izvorni_sadrzaj>
    <derivirana_varijabla naziv="DomainObject.Predmet.ProtuStrankaListFormatedOIB_1">
      <item>NIL-USLUGE d.o.o., OIB 91256824550 zastupanog po punomoćniku Pavao Mrkonjić; Alen Jakupović</item>
    </derivirana_varijabla>
  </DomainObject.Predmet.ProtuStrankaListFormatedOIB>
  <DomainObject.Predmet.ProtuStrankaListFormatedWithAdress>
    <izvorni_sadrzaj>
      <item>NIL-USLUGE d.o.o., Brgodski put 8, 10000 Zagreb zastupanog po punomoćniku Pavao Mrkonjić; Alen Jakupović</item>
    </izvorni_sadrzaj>
    <derivirana_varijabla naziv="DomainObject.Predmet.ProtuStrankaListFormatedWithAdress_1">
      <item>NIL-USLUGE d.o.o., Brgodski put 8, 10000 Zagreb zastupanog po punomoćniku Pavao Mrkonjić; Alen Jakupović</item>
    </derivirana_varijabla>
  </DomainObject.Predmet.ProtuStrankaListFormatedWithAdress>
  <DomainObject.Predmet.ProtuStrankaListFormatedWithAdressOIB>
    <izvorni_sadrzaj>
      <item>NIL-USLUGE d.o.o., OIB 91256824550, Brgodski put 8, 10000 Zagreb zastupanog po punomoćniku Pavao Mrkonjić; Alen Jakupović</item>
    </izvorni_sadrzaj>
    <derivirana_varijabla naziv="DomainObject.Predmet.ProtuStrankaListFormatedWithAdressOIB_1">
      <item>NIL-USLUGE d.o.o., OIB 91256824550, Brgodski put 8, 10000 Zagreb zastupanog po punomoćniku Pavao Mrkonjić; Alen Jakupović</item>
    </derivirana_varijabla>
  </DomainObject.Predmet.ProtuStrankaListFormatedWithAdressOIB>
  <DomainObject.Predmet.ProtuStrankaListNazivFormated>
    <izvorni_sadrzaj>
      <item>NIL-USLUGE d.o.o.</item>
    </izvorni_sadrzaj>
    <derivirana_varijabla naziv="DomainObject.Predmet.ProtuStrankaListNazivFormated_1">
      <item>NIL-USLUGE d.o.o.</item>
    </derivirana_varijabla>
  </DomainObject.Predmet.ProtuStrankaListNazivFormated>
  <DomainObject.Predmet.ProtuStrankaListNazivFormatedOIB>
    <izvorni_sadrzaj>
      <item>NIL-USLUGE d.o.o., OIB 91256824550</item>
    </izvorni_sadrzaj>
    <derivirana_varijabla naziv="DomainObject.Predmet.ProtuStrankaListNazivFormatedOIB_1">
      <item>NIL-USLUGE d.o.o., OIB 91256824550</item>
    </derivirana_varijabla>
  </DomainObject.Predmet.ProtuStrankaListNazivFormatedOIB>
  <DomainObject.Predmet.OstaliListFormated>
    <izvorni_sadrzaj>
      <item>Pavao Mrkonjić punomoćnik sudionika u postupku NIL-USLUGE d.o.o.</item>
      <item>Alen Jakupović punomoćnik sudionika u postupku NIL-USLUGE d.o.o.</item>
    </izvorni_sadrzaj>
    <derivirana_varijabla naziv="DomainObject.Predmet.OstaliListFormated_1">
      <item>Pavao Mrkonjić punomoćnik sudionika u postupku NIL-USLUGE d.o.o.</item>
      <item>Alen Jakupović punomoćnik sudionika u postupku NIL-USLUGE d.o.o.</item>
    </derivirana_varijabla>
  </DomainObject.Predmet.OstaliListFormated>
  <DomainObject.Predmet.OstaliListFormatedOIB>
    <izvorni_sadrzaj>
      <item>Pavao Mrkonjić, OIB 50443048410 punomoćnik sudionika u postupku NIL-USLUGE d.o.o.</item>
      <item>Alen Jakupović, OIB 15489564191 punomoćnik sudionika u postupku NIL-USLUGE d.o.o.</item>
    </izvorni_sadrzaj>
    <derivirana_varijabla naziv="DomainObject.Predmet.OstaliListFormatedOIB_1">
      <item>Pavao Mrkonjić, OIB 50443048410 punomoćnik sudionika u postupku NIL-USLUGE d.o.o.</item>
      <item>Alen Jakupović, OIB 15489564191 punomoćnik sudionika u postupku NIL-USLUGE d.o.o.</item>
    </derivirana_varijabla>
  </DomainObject.Predmet.OstaliListFormatedOIB>
  <DomainObject.Predmet.OstaliListFormatedWithAdress>
    <izvorni_sadrzaj>
      <item>Pavao Mrkonjić, Ante Topić Mimare 24, 10000 Zagreb punomoćnik sudionika u postupku NIL-USLUGE d.o.o.</item>
      <item>Alen Jakupović, Brgodski Put 8, 10000 Zagreb punomoćnik sudionika u postupku NIL-USLUGE d.o.o.</item>
    </izvorni_sadrzaj>
    <derivirana_varijabla naziv="DomainObject.Predmet.OstaliListFormatedWithAdress_1">
      <item>Pavao Mrkonjić, Ante Topić Mimare 24, 10000 Zagreb punomoćnik sudionika u postupku NIL-USLUGE d.o.o.</item>
      <item>Alen Jakupović, Brgodski Put 8, 10000 Zagreb punomoćnik sudionika u postupku NIL-USLUGE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NIL-USLUGE d.o.o.</item>
      <item>Alen Jakupović, OIB 15489564191, Brgodski Put 8, 10000 Zagreb punomoćnik sudionika u postupku NIL-USLUGE d.o.o.</item>
    </izvorni_sadrzaj>
    <derivirana_varijabla naziv="DomainObject.Predmet.OstaliListFormatedWithAdressOIB_1">
      <item>Pavao Mrkonjić, OIB 50443048410, Ante Topić Mimare 24, 10000 Zagreb punomoćnik sudionika u postupku NIL-USLUGE d.o.o.</item>
      <item>Alen Jakupović, OIB 15489564191, Brgodski Put 8, 10000 Zagreb punomoćnik sudionika u postupku NIL-USLUGE d.o.o.</item>
    </derivirana_varijabla>
  </DomainObject.Predmet.OstaliListFormatedWithAdressOIB>
  <DomainObject.Predmet.OstaliListNazivFormated>
    <izvorni_sadrzaj>
      <item>Pavao Mrkonjić</item>
      <item>Alen Jakupović</item>
    </izvorni_sadrzaj>
    <derivirana_varijabla naziv="DomainObject.Predmet.OstaliListNazivFormated_1">
      <item>Pavao Mrkonjić</item>
      <item>Alen Jakupović</item>
    </derivirana_varijabla>
  </DomainObject.Predmet.OstaliListNazivFormated>
  <DomainObject.Predmet.OstaliListNazivFormatedOIB>
    <izvorni_sadrzaj>
      <item>Pavao Mrkonjić, OIB 50443048410</item>
      <item>Alen Jakupović, OIB 15489564191</item>
    </izvorni_sadrzaj>
    <derivirana_varijabla naziv="DomainObject.Predmet.OstaliListNazivFormatedOIB_1">
      <item>Pavao Mrkonjić, OIB 50443048410</item>
      <item>Alen Jakupović, OIB 15489564191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NIL-USLUGE d.o.o.</izvorni_sadrzaj>
    <derivirana_varijabla naziv="DomainObject.Predmet.StrankaIDrugi_1">NIL-USLUGE d.o.o.</derivirana_varijabla>
  </DomainObject.Predmet.StrankaIDrugi>
  <DomainObject.Predmet.ProtustrankaIDrugi>
    <izvorni_sadrzaj>NIL-USLUGE d.o.o.</izvorni_sadrzaj>
    <derivirana_varijabla naziv="DomainObject.Predmet.ProtustrankaIDrugi_1">NIL-USLUGE d.o.o.</derivirana_varijabla>
  </DomainObject.Predmet.ProtustrankaIDrugi>
  <DomainObject.Predmet.StrankaIDrugiAdressOIB>
    <izvorni_sadrzaj>NIL-USLUGE d.o.o., OIB 91256824550, Brgodski put 8, 10000 Zagreb</izvorni_sadrzaj>
    <derivirana_varijabla naziv="DomainObject.Predmet.StrankaIDrugiAdressOIB_1">NIL-USLUGE d.o.o., OIB 91256824550, Brgodski put 8, 10000 Zagreb</derivirana_varijabla>
  </DomainObject.Predmet.StrankaIDrugiAdressOIB>
  <DomainObject.Predmet.ProtustrankaIDrugiAdressOIB>
    <izvorni_sadrzaj>NIL-USLUGE d.o.o., OIB 91256824550, Brgodski put 8, 10000 Zagreb</izvorni_sadrzaj>
    <derivirana_varijabla naziv="DomainObject.Predmet.ProtustrankaIDrugiAdressOIB_1">NIL-USLUGE d.o.o., OIB 91256824550, Brgodski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NIL-USLUGE d.o.o.</item>
      <item>NIL-USLUGE d.o.o.</item>
      <item>Pavao Mrkonjić</item>
      <item>Alen Jakupović</item>
    </izvorni_sadrzaj>
    <derivirana_varijabla naziv="DomainObject.Predmet.SudioniciListNaziv_1">
      <item>NIL-USLUGE d.o.o.</item>
      <item>NIL-USLUGE d.o.o.</item>
      <item>Pavao Mrkonjić</item>
      <item>Alen Jakupović</item>
    </derivirana_varijabla>
  </DomainObject.Predmet.SudioniciListNaziv>
  <DomainObject.Predmet.SudioniciListAdressOIB>
    <izvorni_sadrzaj>
      <item>NIL-USLUGE d.o.o., OIB 91256824550, Brgodski put 8,10000 Zagreb</item>
      <item>NIL-USLUGE d.o.o., OIB 91256824550, Brgodski put 8,10000 Zagreb</item>
      <item>Pavao Mrkonjić, OIB 50443048410, Ante Topić Mimare 24,10000 Zagreb</item>
      <item>Alen Jakupović, OIB 15489564191, Brgodski Put 8,10000 Zagreb</item>
    </izvorni_sadrzaj>
    <derivirana_varijabla naziv="DomainObject.Predmet.SudioniciListAdressOIB_1">
      <item>NIL-USLUGE d.o.o., OIB 91256824550, Brgodski put 8,10000 Zagreb</item>
      <item>NIL-USLUGE d.o.o., OIB 91256824550, Brgodski put 8,10000 Zagreb</item>
      <item>Pavao Mrkonjić, OIB 50443048410, Ante Topić Mimare 24,10000 Zagreb</item>
      <item>Alen Jakupović, OIB 15489564191, Brgodski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91256824550</item>
      <item>, OIB 91256824550</item>
      <item>, OIB 50443048410</item>
      <item>, OIB 15489564191</item>
    </izvorni_sadrzaj>
    <derivirana_varijabla naziv="DomainObject.Predmet.SudioniciListNazivOIB_1">
      <item>, OIB 91256824550</item>
      <item>, OIB 91256824550</item>
      <item>, OIB 50443048410</item>
      <item>, OIB 15489564191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4DC74-7303-4C8D-8E52-B6EC20B3A3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835</properties:Words>
  <properties:Characters>4747</properties:Characters>
  <properties:Lines>247</properties:Lines>
  <properties:Paragraphs>115</properties:Paragraphs>
  <properties:TotalTime>312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2018-06-29T12:05:00Z</dcterms:created>
  <dc:creator>ilukac</dc:creator>
  <cp:lastModifiedBy>Valentina Gabud</cp:lastModifiedBy>
  <cp:lastPrinted>2018-07-03T11:04:00Z</cp:lastPrinted>
  <dcterms:modified xmlns:xsi="http://www.w3.org/2001/XMLSchema-instance" xsi:type="dcterms:W3CDTF">2018-07-03T11:05:00Z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(4. Rj utvrđene-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