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41e5" w14:paraId="45d41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948D6">
        <w:t>62</w:t>
      </w:r>
      <w:r w:rsidR="00065B58">
        <w:t>1/18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0948D6">
        <w:t>SM BJELOVAR j.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0948D6">
        <w:t>Zagreb</w:t>
      </w:r>
      <w:r w:rsidR="00AE1C7D">
        <w:t xml:space="preserve">, </w:t>
      </w:r>
      <w:r w:rsidR="000948D6">
        <w:t>Jablanska ulica 50</w:t>
      </w:r>
      <w:r w:rsidR="00AE1C7D">
        <w:t xml:space="preserve">, OIB: </w:t>
      </w:r>
      <w:r w:rsidR="000948D6">
        <w:t>14091210644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0948D6">
        <w:t xml:space="preserve">29.703,03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065B58" w:rsidP="00065B58" w:rsidR="00065B58">
      <w:pPr>
        <w:jc w:val="both"/>
      </w:pPr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8D6"/>
    <w:rsid w:val="00094E56"/>
    <w:rsid w:val="000E5CDD"/>
    <w:rsid w:val="00101742"/>
    <w:rsid w:val="00103D5E"/>
    <w:rsid w:val="00111057"/>
    <w:rsid w:val="00114EAD"/>
    <w:rsid w:val="001449BA"/>
    <w:rsid w:val="00153C16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7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 BJELOVAR jednostavno društvo s ograničenom odgovornošću za trgovinu i usluge</izvorni_sadrzaj>
    <derivirana_varijabla naziv="DomainObject.Predmet.ProtustrankaFormated_1">  SM BJELOVAR jednostavno društvo s ograničenom odgovornošću za trgovinu i usluge</derivirana_varijabla>
  </DomainObject.Predmet.ProtustrankaFormated>
  <DomainObject.Predmet.ProtustrankaFormatedOIB>
    <izvorni_sadrzaj>  SM BJELOVAR jednostavno društvo s ograničenom odgovornošću za trgovinu i usluge, OIB 14091210644</izvorni_sadrzaj>
    <derivirana_varijabla naziv="DomainObject.Predmet.ProtustrankaFormatedOIB_1">  SM BJELOVAR jednostavno društvo s ograničenom odgovornošću za trgovinu i usluge, OIB 14091210644</derivirana_varijabla>
  </DomainObject.Predmet.ProtustrankaFormatedOIB>
  <DomainObject.Predmet.ProtustrankaFormatedWithAdress>
    <izvorni_sadrzaj> SM BJELOVAR jednostavno društvo s ograničenom odgovornošću za trgovinu i usluge, Jablanska ulica 50, 10000 Zagreb</izvorni_sadrzaj>
    <derivirana_varijabla naziv="DomainObject.Predmet.ProtustrankaFormatedWithAdress_1"> SM BJELOVAR jednostavno društvo s ograničenom odgovornošću za trgovinu i usluge, Jablanska ulica 50, 10000 Zagreb</derivirana_varijabla>
  </DomainObject.Predmet.ProtustrankaFormatedWithAdress>
  <DomainObject.Predmet.ProtustrankaFormatedWithAdressOIB>
    <izvorni_sadrzaj> SM BJELOVAR jednostavno društvo s ograničenom odgovornošću za trgovinu i usluge, OIB 14091210644, Jablanska ulica 50, 10000 Zagreb</izvorni_sadrzaj>
    <derivirana_varijabla naziv="DomainObject.Predmet.ProtustrankaFormatedWithAdressOIB_1"> SM BJELOVAR jednostavno društvo s ograničenom odgovornošću za trgovinu i usluge, OIB 14091210644, Jablanska ulica 50, 10000 Zagreb</derivirana_varijabla>
  </DomainObject.Predmet.ProtustrankaFormatedWithAdressOIB>
  <DomainObject.Predmet.ProtustrankaWithAdress>
    <izvorni_sadrzaj>SM BJELOVAR jednostavno društvo s ograničenom odgovornošću za trgovinu i usluge Jablanska ulica 50, 10000 Zagreb</izvorni_sadrzaj>
    <derivirana_varijabla naziv="DomainObject.Predmet.ProtustrankaWithAdress_1">SM BJELOVAR jednostavno društvo s ograničenom odgovornošću za trgovinu i usluge Jablanska ulica 50, 10000 Zagreb</derivirana_varijabla>
  </DomainObject.Predmet.ProtustrankaWithAdress>
  <DomainObject.Predmet.ProtustrankaWithAdressOIB>
    <izvorni_sadrzaj>SM BJELOVAR jednostavno društvo s ograničenom odgovornošću za trgovinu i usluge, OIB 14091210644, Jablanska ulica 50, 10000 Zagreb</izvorni_sadrzaj>
    <derivirana_varijabla naziv="DomainObject.Predmet.ProtustrankaWithAdressOIB_1">SM BJELOVAR jednostavno društvo s ograničenom odgovornošću za trgovinu i usluge, OIB 14091210644, Jablanska ulica 50, 10000 Zagreb</derivirana_varijabla>
  </DomainObject.Predmet.ProtustrankaWithAdressOIB>
  <DomainObject.Predmet.ProtustrankaNazivFormated>
    <izvorni_sadrzaj>SM BJELOVAR jednostavno društvo s ograničenom odgovornošću za trgovinu i usluge</izvorni_sadrzaj>
    <derivirana_varijabla naziv="DomainObject.Predmet.ProtustrankaNazivFormated_1">SM BJELOVAR jednostavno društvo s ograničenom odgovornošću za trgovinu i usluge</derivirana_varijabla>
  </DomainObject.Predmet.ProtustrankaNazivFormated>
  <DomainObject.Predmet.ProtustrankaNazivFormatedOIB>
    <izvorni_sadrzaj>SM BJELOVAR jednostavno društvo s ograničenom odgovornošću za trgovinu i usluge, OIB 14091210644</izvorni_sadrzaj>
    <derivirana_varijabla naziv="DomainObject.Predmet.ProtustrankaNazivFormatedOIB_1">SM BJELOVAR jednostavno društvo s ograničenom odgovornošću za trgovinu i usluge, OIB 14091210644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BJELOVAR jednostavno društvo s ograničenom odgovornošću za trgovinu i usluge</item>
    </izvorni_sadrzaj>
    <derivirana_varijabla naziv="DomainObject.Predmet.ProtuStrankaListFormated_1">
      <item>SM BJELOVAR jednostavno društvo s ograničenom odgovornošću za trgovinu i usluge</item>
    </derivirana_varijabla>
  </DomainObject.Predmet.ProtuStrankaListFormated>
  <DomainObject.Predmet.ProtuStrankaListFormatedOIB>
    <izvorni_sadrzaj>
      <item>SM BJELOVAR jednostavno društvo s ograničenom odgovornošću za trgovinu i usluge, OIB 14091210644</item>
    </izvorni_sadrzaj>
    <derivirana_varijabla naziv="DomainObject.Predmet.ProtuStrankaListFormatedOIB_1">
      <item>SM BJELOVAR jednostavno društvo s ograničenom odgovornošću za trgovinu i usluge, OIB 14091210644</item>
    </derivirana_varijabla>
  </DomainObject.Predmet.ProtuStrankaListFormatedOIB>
  <DomainObject.Predmet.ProtuStrankaListFormatedWithAdress>
    <izvorni_sadrzaj>
      <item>SM BJELOVAR jednostavno društvo s ograničenom odgovornošću za trgovinu i usluge, Jablanska ulica 50, 10000 Zagreb</item>
    </izvorni_sadrzaj>
    <derivirana_varijabla naziv="DomainObject.Predmet.ProtuStrankaListFormatedWithAdress_1">
      <item>SM BJELOVAR jednostavno društvo s ograničenom odgovornošću za trgovinu i usluge, Jablanska ulica 50, 10000 Zagreb</item>
    </derivirana_varijabla>
  </DomainObject.Predmet.ProtuStrankaListFormatedWithAdress>
  <DomainObject.Predmet.ProtuStrankaListFormatedWithAdressOIB>
    <izvorni_sadrzaj>
      <item>SM BJELOVAR jednostavno društvo s ograničenom odgovornošću za trgovinu i usluge, OIB 14091210644, Jablanska ulica 50, 10000 Zagreb</item>
    </izvorni_sadrzaj>
    <derivirana_varijabla naziv="DomainObject.Predmet.ProtuStrankaListFormatedWithAdressOIB_1">
      <item>SM BJELOVAR jednostavno društvo s ograničenom odgovornošću za trgovinu i usluge, OIB 14091210644, Jablanska ulica 50, 10000 Zagreb</item>
    </derivirana_varijabla>
  </DomainObject.Predmet.ProtuStrankaListFormatedWithAdressOIB>
  <DomainObject.Predmet.ProtuStrankaListNazivFormated>
    <izvorni_sadrzaj>
      <item>SM BJELOVAR jednostavno društvo s ograničenom odgovornošću za trgovinu i usluge</item>
    </izvorni_sadrzaj>
    <derivirana_varijabla naziv="DomainObject.Predmet.ProtuStrankaListNazivFormated_1">
      <item>SM BJELOVAR jednostavno društvo s ograničenom odgovornošću za trgovinu i usluge</item>
    </derivirana_varijabla>
  </DomainObject.Predmet.ProtuStrankaListNazivFormated>
  <DomainObject.Predmet.ProtuStrankaListNazivFormatedOIB>
    <izvorni_sadrzaj>
      <item>SM BJELOVAR jednostavno društvo s ograničenom odgovornošću za trgovinu i usluge, OIB 14091210644</item>
    </izvorni_sadrzaj>
    <derivirana_varijabla naziv="DomainObject.Predmet.ProtuStrankaListNazivFormatedOIB_1">
      <item>SM BJELOVAR jednostavno društvo s ograničenom odgovornošću za trgovinu i usluge, OIB 14091210644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BJELOVAR jednostavno društvo s ograničenom odgovornošću za trgovinu i usluge</izvorni_sadrzaj>
    <derivirana_varijabla naziv="DomainObject.Predmet.ProtustrankaIDrugi_1">SM BJELOVAR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BJELOVAR jednostavno društvo s ograničenom odgovornošću za trgovinu i usluge, OIB 14091210644, Jablanska ulica 50, 10000 Zagreb</izvorni_sadrzaj>
    <derivirana_varijabla naziv="DomainObject.Predmet.ProtustrankaIDrugiAdressOIB_1">SM BJELOVAR jednostavno društvo s ograničenom odgovornošću za trgovinu i usluge, OIB 14091210644, Jablanska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BJELOVAR jednostavno društvo s ograničenom odgovornošću za trgovinu i usluge</item>
      <item>FINA Regionalni centar Zagreb</item>
    </izvorni_sadrzaj>
    <derivirana_varijabla naziv="DomainObject.Predmet.SudioniciListNaziv_1">
      <item>SM BJELOVAR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SM BJELOVAR jednostavno društvo s ograničenom odgovornošću za trgovinu i usluge, OIB 14091210644, Jablanska ulica 50,10000 Zagreb</item>
      <item>FINA Regionalni centar Zagreb, OIB 85821130368, Trg svibanjskih žrtava 1995. 1,10000 Zagreb</item>
    </izvorni_sadrzaj>
    <derivirana_varijabla naziv="DomainObject.Predmet.SudioniciListAdressOIB_1">
      <item>SM BJELOVAR jednostavno društvo s ograničenom odgovornošću za trgovinu i usluge, OIB 14091210644, Jablanska ulica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14091210644</item>
      <item>, OIB 85821130368</item>
    </izvorni_sadrzaj>
    <derivirana_varijabla naziv="DomainObject.Predmet.SudioniciListNazivOIB_1">
      <item>, OIB 14091210644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2018-05-15T12:33:00Z</dcterms:created>
  <dc:creator>ilukac</dc:creator>
  <cp:lastModifiedBy>Monika Fuček</cp:lastModifiedBy>
  <cp:lastPrinted>2018-05-15T12:33:00Z</cp:lastPrinted>
  <dcterms:modified xmlns:xsi="http://www.w3.org/2001/XMLSchema-instance" xsi:type="dcterms:W3CDTF">2018-05-15T12:36:00Z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