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27df" w14:paraId="31727df" w:rsidRDefault="00AE649C" w:rsidP="00FA5B5E" w:rsidR="00AE649C" w:rsidRPr="00B76F3C">
      <w:pPr>
        <w:pStyle w:val="Naslov3"/>
        <w15:collapsed w:val="false"/>
      </w:pPr>
    </w:p>
    <w:p w:rsidRDefault="00E036BE" w:rsidP="00E036BE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noProof/>
          <w:szCs w:val="20"/>
          <w:lang w:eastAsia="hr-HR"/>
        </w:rPr>
        <w:t xml:space="preserve">               5 St-248/2016-7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E036BE">
        <w:rPr>
          <w:rFonts w:cs="Times New Roman" w:eastAsia="Times New Roman"/>
          <w:szCs w:val="20"/>
          <w:lang w:eastAsia="hr-HR"/>
        </w:rPr>
        <w:t>dužnikom DUDOHOST j.d.o.o. za usluge i trgovinu, Stari Gradac, Maršala Tita 87, MBS: 010092103, OIB: 45981953417, 9. lipnja</w:t>
      </w:r>
      <w:r w:rsidRPr="00E036BE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r i j e š i o   j e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E036BE">
        <w:rPr>
          <w:rFonts w:cs="Times New Roman" w:eastAsia="Times New Roman"/>
          <w:noProof/>
          <w:szCs w:val="20"/>
          <w:lang w:eastAsia="hr-HR"/>
        </w:rPr>
        <w:t xml:space="preserve">DUDOHOST j.d.o.o. </w:t>
      </w:r>
      <w:r w:rsidRPr="00E036BE">
        <w:rPr>
          <w:rFonts w:cs="Times New Roman" w:eastAsia="Times New Roman"/>
          <w:szCs w:val="20"/>
          <w:lang w:eastAsia="hr-HR"/>
        </w:rPr>
        <w:t>Stari Gradac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E036BE">
        <w:rPr>
          <w:rFonts w:cs="Times New Roman" w:eastAsia="Times New Roman"/>
          <w:noProof/>
          <w:szCs w:val="20"/>
          <w:lang w:eastAsia="hr-HR"/>
        </w:rPr>
        <w:t xml:space="preserve"> model HR05 540-248-16.             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II. Ako osobe iz toč.I. ne predujme traženi iznos u roku od 15 dana, sud će donijeti rješenje o otvaranju i zaključenju stečajnog postupka nad dužnikom.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Obrazloženje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29. ožujka 2016. podnijela prijedlog za otvaranje stečajnog postupka nad dužnikom DUDOHOST j.d.o.o. </w:t>
      </w:r>
      <w:r w:rsidRPr="00E036BE">
        <w:rPr>
          <w:rFonts w:cs="Times New Roman" w:eastAsia="Times New Roman"/>
          <w:szCs w:val="20"/>
          <w:lang w:eastAsia="hr-HR"/>
        </w:rPr>
        <w:t xml:space="preserve">Stari Gradac. U prijedlogu je navela da na dan 1. rujna 2015. dužnik u Očevidniku redoslijeda osnova za plaćanje ima evidentirane neizvršene osnove za plaćanje u neprekinutom razdoblju od 170 dana, u ukupnom iznosu od 34.421,72 kn, u koji iznos je uračunata kamata i naknada Financijske agencije za provedbu ovrhe na novčanim sredstvima. Prema podacima koje je FINI dostavio Hrvatski zavod za mirovinsko osiguranje </w:t>
      </w:r>
      <w:r w:rsidRPr="00E036B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travnja 2016., kojim je pokrenut prethodni postupak radi utvrđivanja pretpostavki za otvaranje stečajnog postupka i sazvano je ročište radi izjašnjenja o prijedlogu i rasprave o uvjetima za otvaranje stečajnog postupka. Ujedno je naloženo zakonskom zastupniku dužnika Dubravku Vinkoviću da u roku od 15 dana od objave tog rješenja na e-oglasnoj ploči suda sastavi i podnese sudu pisano izvješće o financijsko-gospodarskom stanju dužnika, u kom će </w:t>
      </w:r>
      <w:r w:rsidRPr="00E036BE">
        <w:rPr>
          <w:rFonts w:cs="Times New Roman" w:eastAsia="Times New Roman"/>
          <w:szCs w:val="20"/>
          <w:lang w:eastAsia="hr-HR"/>
        </w:rPr>
        <w:lastRenderedPageBreak/>
        <w:t xml:space="preserve">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Zakonski zastupnik dužnika je podneskom od 25. travnja 2016. naveo da dužnik nema nikakve imovine i tražbina, ne posluje više od godinu dana, a od 16. rujna 2015. nema zaposlenih.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170 dana, u ukupnom iznosu od 34.421,72 kn, koji podatak zakonski zastupnik dužnika nije osporio, sud utvrđuje da je ispunjen razlog nesposobnosti za plaćanje, propisan čl. 6. st.2. SZ.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Iz navoda zakonskog zastupnika dužnika sud zaključuje da dužnik ne raspolaže imovinom koja bi bila dovoljna za namirenje troškova prethodnog i stečajnog postupka.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 računa,  knjigovodstvene poslove i  zbrinjavanje arhive, telefon, uredski materijal i poštarinu, putovanje stečajnog upravitelja, nagradu i osiguranje stečajnog upravitelja.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čl.132 st.1. SZ</w:t>
      </w:r>
      <w:r w:rsidRPr="00E036BE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E036B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 sud, ukoliko predujam ne bude plaćen u roku od 15 dana, donijeti rješenje o otvaranju i zaključenju stečajnog postupka nad dužnikom.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U Bjelovaru, 9. lipnja 2016.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36BE" w:rsidP="00E036BE" w:rsid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Rj.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2. Sc pravomoćnost</w:t>
      </w:r>
    </w:p>
    <w:p w:rsidRDefault="00E036BE" w:rsidP="00E036BE" w:rsidR="00E036BE" w:rsidRPr="00E036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36BE">
        <w:rPr>
          <w:rFonts w:cs="Times New Roman" w:eastAsia="Times New Roman"/>
          <w:szCs w:val="20"/>
          <w:lang w:eastAsia="hr-HR"/>
        </w:rPr>
        <w:t>Bj.9.6.2016.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6BE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0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St-248/2016-7</izvorni_sadrzaj>
    <derivirana_varijabla naziv="DomainObject.Oznaka_1">St-248/2016-7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DUDOHOST j.d.o.o. za usluge i trgovinu, Stari Gradac</izvorni_sadrzaj>
    <derivirana_varijabla naziv="DomainObject.Predmet.ProtustrankaFormated_1">  DUDOHOST j.d.o.o. za usluge i trgovinu, Stari Gradac</derivirana_varijabla>
  </DomainObject.Predmet.ProtustrankaFormated>
  <DomainObject.Predmet.ProtustrankaFormatedOIB>
    <izvorni_sadrzaj>  DUDOHOST j.d.o.o. za usluge i trgovinu, Stari Gradac, OIB 45981953417</izvorni_sadrzaj>
    <derivirana_varijabla naziv="DomainObject.Predmet.ProtustrankaFormatedOIB_1">  DUDOHOST j.d.o.o. za usluge i trgovinu, Stari Gradac, OIB 45981953417</derivirana_varijabla>
  </DomainObject.Predmet.ProtustrankaFormatedOIB>
  <DomainObject.Predmet.ProtustrankaFormatedWithAdress>
    <izvorni_sadrzaj> DUDOHOST j.d.o.o. za usluge i trgovinu, Stari Gradac, Maršala Tita 87, 33405 Stari Gradac</izvorni_sadrzaj>
    <derivirana_varijabla naziv="DomainObject.Predmet.ProtustrankaFormatedWithAdress_1"> DUDOHOST j.d.o.o. za usluge i trgovinu, Stari Gradac, Maršala Tita 87, 33405 Stari Gradac</derivirana_varijabla>
  </DomainObject.Predmet.ProtustrankaFormatedWithAdress>
  <DomainObject.Predmet.ProtustrankaFormatedWithAdressOIB>
    <izvorni_sadrzaj> DUDOHOST j.d.o.o. za usluge i trgovinu, Stari Gradac, OIB 45981953417, Maršala Tita 87, 33405 Stari Gradac</izvorni_sadrzaj>
    <derivirana_varijabla naziv="DomainObject.Predmet.ProtustrankaFormatedWithAdressOIB_1"> DUDOHOST j.d.o.o. za usluge i trgovinu, Stari Gradac, OIB 45981953417, Maršala Tita 87, 33405 Stari Gradac</derivirana_varijabla>
  </DomainObject.Predmet.ProtustrankaFormatedWithAdressOIB>
  <DomainObject.Predmet.ProtustrankaWithAdress>
    <izvorni_sadrzaj>DUDOHOST j.d.o.o. za usluge i trgovinu, Stari Gradac Maršala Tita 87, 33405 Stari Gradac</izvorni_sadrzaj>
    <derivirana_varijabla naziv="DomainObject.Predmet.ProtustrankaWithAdress_1">DUDOHOST j.d.o.o. za usluge i trgovinu, Stari Gradac Maršala Tita 87, 33405 Stari Gradac</derivirana_varijabla>
  </DomainObject.Predmet.ProtustrankaWithAdress>
  <DomainObject.Predmet.ProtustrankaWithAdressOIB>
    <izvorni_sadrzaj>DUDOHOST j.d.o.o. za usluge i trgovinu, Stari Gradac, OIB 45981953417, Maršala Tita 87, 33405 Stari Gradac</izvorni_sadrzaj>
    <derivirana_varijabla naziv="DomainObject.Predmet.ProtustrankaWithAdressOIB_1">DUDOHOST j.d.o.o. za usluge i trgovinu, Stari Gradac, OIB 45981953417, Maršala Tita 87, 33405 Stari Gradac</derivirana_varijabla>
  </DomainObject.Predmet.ProtustrankaWithAdressOIB>
  <DomainObject.Predmet.ProtustrankaNazivFormated>
    <izvorni_sadrzaj>DUDOHOST j.d.o.o. za usluge i trgovinu, Stari Gradac</izvorni_sadrzaj>
    <derivirana_varijabla naziv="DomainObject.Predmet.ProtustrankaNazivFormated_1">DUDOHOST j.d.o.o. za usluge i trgovinu, Stari Gradac</derivirana_varijabla>
  </DomainObject.Predmet.ProtustrankaNazivFormated>
  <DomainObject.Predmet.ProtustrankaNazivFormatedOIB>
    <izvorni_sadrzaj>DUDOHOST j.d.o.o. za usluge i trgovinu, Stari Gradac, OIB 45981953417</izvorni_sadrzaj>
    <derivirana_varijabla naziv="DomainObject.Predmet.ProtustrankaNazivFormatedOIB_1">DUDOHOST j.d.o.o. za usluge i trgovinu, Stari Gradac, OIB 45981953417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DUDOHOST j.d.o.o. za usluge i trgovinu, Stari Gradac</item>
    </izvorni_sadrzaj>
    <derivirana_varijabla naziv="DomainObject.Predmet.ProtuStrankaListFormated_1">
      <item>DUDOHOST j.d.o.o. za usluge i trgovinu, Stari Gradac</item>
    </derivirana_varijabla>
  </DomainObject.Predmet.ProtuStrankaListFormated>
  <DomainObject.Predmet.ProtuStrankaListFormatedOIB>
    <izvorni_sadrzaj>
      <item>DUDOHOST j.d.o.o. za usluge i trgovinu, Stari Gradac, OIB 45981953417</item>
    </izvorni_sadrzaj>
    <derivirana_varijabla naziv="DomainObject.Predmet.ProtuStrankaListFormatedOIB_1">
      <item>DUDOHOST j.d.o.o. za usluge i trgovinu, Stari Gradac, OIB 45981953417</item>
    </derivirana_varijabla>
  </DomainObject.Predmet.ProtuStrankaListFormatedOIB>
  <DomainObject.Predmet.ProtuStrankaListFormatedWithAdress>
    <izvorni_sadrzaj>
      <item>DUDOHOST j.d.o.o. za usluge i trgovinu, Stari Gradac, Maršala Tita 87, 33405 Stari Gradac</item>
    </izvorni_sadrzaj>
    <derivirana_varijabla naziv="DomainObject.Predmet.ProtuStrankaListFormatedWithAdress_1">
      <item>DUDOHOST j.d.o.o. za usluge i trgovinu, Stari Gradac, Maršala Tita 87, 33405 Stari Gradac</item>
    </derivirana_varijabla>
  </DomainObject.Predmet.ProtuStrankaListFormatedWithAdress>
  <DomainObject.Predmet.ProtuStrankaListFormatedWithAdressOIB>
    <izvorni_sadrzaj>
      <item>DUDOHOST j.d.o.o. za usluge i trgovinu, Stari Gradac, OIB 45981953417, Maršala Tita 87, 33405 Stari Gradac</item>
    </izvorni_sadrzaj>
    <derivirana_varijabla naziv="DomainObject.Predmet.ProtuStrankaListFormatedWithAdressOIB_1">
      <item>DUDOHOST j.d.o.o. za usluge i trgovinu, Stari Gradac, OIB 45981953417, Maršala Tita 87, 33405 Stari Gradac</item>
    </derivirana_varijabla>
  </DomainObject.Predmet.ProtuStrankaListFormatedWithAdressOIB>
  <DomainObject.Predmet.ProtuStrankaListNazivFormated>
    <izvorni_sadrzaj>
      <item>DUDOHOST j.d.o.o. za usluge i trgovinu, Stari Gradac</item>
    </izvorni_sadrzaj>
    <derivirana_varijabla naziv="DomainObject.Predmet.ProtuStrankaListNazivFormated_1">
      <item>DUDOHOST j.d.o.o. za usluge i trgovinu, Stari Gradac</item>
    </derivirana_varijabla>
  </DomainObject.Predmet.ProtuStrankaListNazivFormated>
  <DomainObject.Predmet.ProtuStrankaListNazivFormatedOIB>
    <izvorni_sadrzaj>
      <item>DUDOHOST j.d.o.o. za usluge i trgovinu, Stari Gradac, OIB 45981953417</item>
    </izvorni_sadrzaj>
    <derivirana_varijabla naziv="DomainObject.Predmet.ProtuStrankaListNazivFormatedOIB_1">
      <item>DUDOHOST j.d.o.o. za usluge i trgovinu, Stari Gradac, OIB 45981953417</item>
    </derivirana_varijabla>
  </DomainObject.Predmet.ProtuStrankaListNazivFormatedOIB>
  <DomainObject.Predmet.OstaliListFormated>
    <izvorni_sadrzaj>
      <item>Dubravko Vinković</item>
    </izvorni_sadrzaj>
    <derivirana_varijabla naziv="DomainObject.Predmet.OstaliListFormated_1">
      <item>Dubravko Vinković</item>
    </derivirana_varijabla>
  </DomainObject.Predmet.OstaliListFormated>
  <DomainObject.Predmet.OstaliListFormatedOIB>
    <izvorni_sadrzaj>
      <item>Dubravko Vinković, OIB 47361312326</item>
    </izvorni_sadrzaj>
    <derivirana_varijabla naziv="DomainObject.Predmet.OstaliListFormatedOIB_1">
      <item>Dubravko Vinković, OIB 47361312326</item>
    </derivirana_varijabla>
  </DomainObject.Predmet.OstaliListFormatedOIB>
  <DomainObject.Predmet.OstaliListFormatedWithAdress>
    <izvorni_sadrzaj>
      <item>Dubravko Vinković, Maršala Tita 87, 33405 Stari Gradac</item>
    </izvorni_sadrzaj>
    <derivirana_varijabla naziv="DomainObject.Predmet.OstaliListFormatedWithAdress_1">
      <item>Dubravko Vinković, Maršala Tita 87, 33405 Stari Gradac</item>
    </derivirana_varijabla>
  </DomainObject.Predmet.OstaliListFormatedWithAdress>
  <DomainObject.Predmet.OstaliListFormatedWithAdressOIB>
    <izvorni_sadrzaj>
      <item>Dubravko Vinković, OIB 47361312326, Maršala Tita 87, 33405 Stari Gradac</item>
    </izvorni_sadrzaj>
    <derivirana_varijabla naziv="DomainObject.Predmet.OstaliListFormatedWithAdressOIB_1">
      <item>Dubravko Vinković, OIB 47361312326, Maršala Tita 87, 33405 Stari Gradac</item>
    </derivirana_varijabla>
  </DomainObject.Predmet.OstaliListFormatedWithAdressOIB>
  <DomainObject.Predmet.OstaliListNazivFormated>
    <izvorni_sadrzaj>
      <item>Dubravko Vinković</item>
    </izvorni_sadrzaj>
    <derivirana_varijabla naziv="DomainObject.Predmet.OstaliListNazivFormated_1">
      <item>Dubravko Vinković</item>
    </derivirana_varijabla>
  </DomainObject.Predmet.OstaliListNazivFormated>
  <DomainObject.Predmet.OstaliListNazivFormatedOIB>
    <izvorni_sadrzaj>
      <item>Dubravko Vinković, OIB 47361312326</item>
    </izvorni_sadrzaj>
    <derivirana_varijabla naziv="DomainObject.Predmet.OstaliListNazivFormatedOIB_1">
      <item>Dubravko Vinković, OIB 47361312326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St-248/2016-7</izvorni_sadrzaj>
    <derivirana_varijabla naziv="DomainObject.PoslovniBrojDokumenta_1">St-248/2016-7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DUDOHOST j.d.o.o. za usluge i trgovinu, Stari Gradac</izvorni_sadrzaj>
    <derivirana_varijabla naziv="DomainObject.Predmet.ProtustrankaIDrugi_1">DUDOHOST j.d.o.o. za usluge i trgovinu, Stari Gradac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DUDOHOST j.d.o.o. za usluge i trgovinu, Stari Gradac, OIB 45981953417, Maršala Tita 87, 33405 Stari Gradac</izvorni_sadrzaj>
    <derivirana_varijabla naziv="DomainObject.Predmet.ProtustrankaIDrugiAdressOIB_1">DUDOHOST j.d.o.o. za usluge i trgovinu, Stari Gradac, OIB 45981953417, Maršala Tita 87, 33405 Stari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DUDOHOST j.d.o.o. za usluge i trgovinu, Stari Gradac</item>
      <item>Dubravko Vinković</item>
    </izvorni_sadrzaj>
    <derivirana_varijabla naziv="DomainObject.Predmet.SudioniciListNaziv_1">
      <item>FINA, RC ZAGREB, Podružnica Bjelovar</item>
      <item>DUDOHOST j.d.o.o. za usluge i trgovinu, Stari Gradac</item>
      <item>Dubravko Vinković</item>
    </derivirana_varijabla>
  </DomainObject.Predmet.SudioniciListNaziv>
  <DomainObject.Predmet.SudioniciListAdressOIB>
    <izvorni_sadrzaj>
      <item>FINA, RC ZAGREB, Podružnica Bjelovar, OIB 85821130368, F. Supila 4,43000 Bjelovar</item>
      <item>DUDOHOST j.d.o.o. za usluge i trgovinu, Stari Gradac, OIB 45981953417, Maršala Tita 87,33405 Stari Gradac</item>
      <item>Dubravko Vinković, OIB 47361312326, Maršala Tita 87,33405 Stari Gradac</item>
    </izvorni_sadrzaj>
    <derivirana_varijabla naziv="DomainObject.Predmet.SudioniciListAdressOIB_1">
      <item>FINA, RC ZAGREB, Podružnica Bjelovar, OIB 85821130368, F. Supila 4,43000 Bjelovar</item>
      <item>DUDOHOST j.d.o.o. za usluge i trgovinu, Stari Gradac, OIB 45981953417, Maršala Tita 87,33405 Stari Gradac</item>
      <item>Dubravko Vinković, OIB 47361312326, Maršala Tita 87,33405 Stari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C4EC4-7643-451A-8E09-9644178C7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3989</properties:Characters>
  <properties:Lines>97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2016-06-09T08:04:00Z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St-248/2016-7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