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E586E" w:rsidRPr="00C61EDF">
        <w:trPr>
          <w:trHeight w:val="2231"/>
        </w:trPr>
        <w:tc>
          <w:tcPr>
            <w:tcW w:type="dxa" w:w="3369"/>
            <w:vAlign w:val="center"/>
          </w:tcPr>
          <w:p w:rsidRDefault="008E586E" w:rsidP="00A66C00" w:rsidR="008E586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E586E" w:rsidP="00A66C00" w:rsidR="008E586E" w:rsidRPr="00F24FD8">
            <w:pPr>
              <w:spacing w:before="100"/>
            </w:pPr>
            <w:r w:rsidRPr="00F24FD8">
              <w:t>REPUBLIKA HRVATSKA</w:t>
            </w:r>
          </w:p>
          <w:p w:rsidRDefault="008E586E" w:rsidP="00A66C00" w:rsidR="008E586E" w:rsidRPr="00F24FD8">
            <w:r w:rsidRPr="00F24FD8">
              <w:t>TRGOVAČKI SUD U SPLITU</w:t>
            </w:r>
          </w:p>
          <w:p w:rsidRDefault="008E586E" w:rsidP="00DA5B9D" w:rsidR="008E586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1E0FDB" w:rsidP="001E0FDB" w:rsidR="001E0FDB">
            <w:pPr>
              <w:jc w:val="right"/>
              <w:rPr>
                <w:noProof/>
              </w:rPr>
            </w:pPr>
          </w:p>
          <w:p w:rsidRDefault="008E586E" w:rsidP="001E0FDB" w:rsidR="008E586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1E0FDB">
              <w:rPr>
                <w:noProof/>
              </w:rPr>
              <w:t>849/2017-54</w:t>
            </w:r>
          </w:p>
        </w:tc>
      </w:tr>
    </w:tbl>
    <w:p w14:textId="f1ca64c" w14:paraId="f1ca64c" w:rsidRDefault="00230624" w:rsidP="00D864BB" w:rsidR="0067708B" w:rsidRPr="00230624">
      <w:pPr>
        <w:spacing w:after="300" w:before="300"/>
        <w:jc w:val="center"/>
        <w15:collapsed w:val="false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D864BB" w:rsidR="00230624" w:rsidRPr="00230624">
      <w:pPr>
        <w:pStyle w:val="Tijeloteksta"/>
        <w:tabs>
          <w:tab w:pos="1080" w:val="left"/>
        </w:tabs>
        <w:spacing w:after="300" w:before="3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D864B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u stečajnom postupku nad stečajnim dužnikom </w:t>
      </w:r>
      <w:r w:rsidR="001E0FDB" w:rsidRPr="001E0FDB">
        <w:t>ASTOR GRADNJA d.o.o. u stečaju, OIB: 73992042247, Seget Donji, Hrvatskih žrtava 23</w:t>
      </w:r>
      <w:r w:rsidR="00C160B7">
        <w:t>,</w:t>
      </w:r>
      <w:r w:rsidRPr="007836B6">
        <w:t xml:space="preserve"> </w:t>
      </w:r>
      <w:r w:rsidR="001E0FDB">
        <w:t>20. prosinca 2018</w:t>
      </w:r>
      <w:r w:rsidR="00802F89">
        <w:t>.</w:t>
      </w:r>
    </w:p>
    <w:p w:rsidRDefault="0067708B" w:rsidP="00D864BB" w:rsidR="0067708B">
      <w:pPr>
        <w:pStyle w:val="Tijeloteksta"/>
        <w:tabs>
          <w:tab w:pos="1080" w:val="left"/>
        </w:tabs>
        <w:spacing w:after="240" w:before="240"/>
        <w:jc w:val="center"/>
      </w:pPr>
      <w:r w:rsidRPr="00561F3C">
        <w:t xml:space="preserve">z a k l j u č i o    j e </w:t>
      </w:r>
    </w:p>
    <w:p w:rsidRDefault="008E586E" w:rsidP="0069140B" w:rsidR="00802F89">
      <w:pPr>
        <w:ind w:firstLine="708"/>
        <w:jc w:val="both"/>
      </w:pPr>
      <w:r>
        <w:t xml:space="preserve">  </w:t>
      </w:r>
      <w:r w:rsidR="00862CD5">
        <w:t xml:space="preserve">I. </w:t>
      </w:r>
      <w:r w:rsidR="00CA55A9">
        <w:t>N</w:t>
      </w:r>
      <w:r w:rsidR="00862CD5">
        <w:t>ekretnin</w:t>
      </w:r>
      <w:r w:rsidR="0069140B">
        <w:t>e</w:t>
      </w:r>
      <w:r w:rsidR="00862CD5">
        <w:t xml:space="preserve"> </w:t>
      </w:r>
      <w:r w:rsidR="00CA55A9">
        <w:t xml:space="preserve">stečajnog dužnika </w:t>
      </w:r>
      <w:r w:rsidR="00862CD5">
        <w:t>označen</w:t>
      </w:r>
      <w:r w:rsidR="0069140B">
        <w:t>e</w:t>
      </w:r>
      <w:r w:rsidR="00862CD5">
        <w:t xml:space="preserve"> kao</w:t>
      </w:r>
      <w:r w:rsidR="00802F89">
        <w:t>:</w:t>
      </w:r>
    </w:p>
    <w:p w:rsidRDefault="001E0FDB" w:rsidP="001E0FDB" w:rsidR="001E0FDB">
      <w:pPr>
        <w:spacing w:before="60"/>
        <w:ind w:firstLine="708"/>
        <w:jc w:val="both"/>
      </w:pPr>
      <w:r>
        <w:t>a) kat. čest. 1/67 Z.U. 4234 K.O. Rogoznica, uknjiženog prava vlasništva Astor gradnja d.o.o. Seget Donji, OIB: 73992042247 za cijelo</w:t>
      </w:r>
    </w:p>
    <w:p w:rsidRDefault="001E0FDB" w:rsidP="001E0FDB" w:rsidR="001E0FDB">
      <w:pPr>
        <w:spacing w:before="60"/>
        <w:ind w:firstLine="703"/>
        <w:jc w:val="both"/>
      </w:pPr>
      <w:r>
        <w:t>b) kat. čest. 1/63 Z.U. 4190 K.O. Rogoznica, uknjiženog prava vlasništva Astor gradnja d.o.o. Seget Donji, OIB: 73992042247</w:t>
      </w:r>
      <w:r w:rsidRPr="001E0FDB">
        <w:t xml:space="preserve"> </w:t>
      </w:r>
      <w:r>
        <w:t>1/3 dijela</w:t>
      </w:r>
    </w:p>
    <w:p w:rsidRDefault="00251D78" w:rsidP="001E0FDB" w:rsidR="00862CD5">
      <w:pPr>
        <w:spacing w:before="60"/>
        <w:ind w:firstLine="703"/>
        <w:jc w:val="both"/>
      </w:pPr>
      <w:r>
        <w:t xml:space="preserve"> </w:t>
      </w:r>
      <w:r w:rsidR="00CA55A9">
        <w:t>prodaj</w:t>
      </w:r>
      <w:r w:rsidR="008E7356">
        <w:t>u</w:t>
      </w:r>
      <w:r w:rsidR="00CA55A9">
        <w:t xml:space="preserve"> se </w:t>
      </w:r>
      <w:r>
        <w:t>u stečajnom postupku.</w:t>
      </w:r>
    </w:p>
    <w:p w:rsidRDefault="008E586E" w:rsidP="00D864BB" w:rsidR="008E586E">
      <w:pPr>
        <w:spacing w:before="200"/>
        <w:ind w:firstLine="703"/>
        <w:jc w:val="both"/>
      </w:pPr>
      <w:r>
        <w:t xml:space="preserve"> </w:t>
      </w:r>
      <w:r w:rsidR="007B3124">
        <w:t>I</w:t>
      </w:r>
      <w:r w:rsidR="00251D78">
        <w:t xml:space="preserve">I. </w:t>
      </w:r>
      <w:r w:rsidRPr="009E7372">
        <w:t>Za nekretnin</w:t>
      </w:r>
      <w:r>
        <w:t>u</w:t>
      </w:r>
      <w:r w:rsidRPr="009E7372">
        <w:t xml:space="preserve"> iz točke I.</w:t>
      </w:r>
      <w:r>
        <w:t>a)</w:t>
      </w:r>
      <w:r w:rsidRPr="009E7372">
        <w:t xml:space="preserve"> ovog zaključka o prodaji utvrđuje se vrijednost u iznosu od </w:t>
      </w:r>
      <w:r w:rsidR="001E0FDB">
        <w:t>2.483.000,00</w:t>
      </w:r>
      <w:r w:rsidRPr="00802F89">
        <w:t xml:space="preserve"> </w:t>
      </w:r>
      <w:r>
        <w:t>kn (</w:t>
      </w:r>
      <w:r w:rsidR="001E0FDB">
        <w:t>PDV uključen</w:t>
      </w:r>
      <w:r>
        <w:t xml:space="preserve">), a za </w:t>
      </w:r>
      <w:r w:rsidRPr="008E586E">
        <w:t>nekretninu iz točke I.</w:t>
      </w:r>
      <w:r>
        <w:t>b</w:t>
      </w:r>
      <w:r w:rsidRPr="008E586E">
        <w:t>) ovog zaključka o prodaji utvr</w:t>
      </w:r>
      <w:r>
        <w:t xml:space="preserve">đuje se vrijednost u iznosu od </w:t>
      </w:r>
      <w:r w:rsidR="001E0FDB">
        <w:t>627.000,00</w:t>
      </w:r>
      <w:r w:rsidRPr="008E586E">
        <w:t xml:space="preserve"> kn (</w:t>
      </w:r>
      <w:r w:rsidR="001E0FDB">
        <w:t>PDV uključen</w:t>
      </w:r>
      <w:r w:rsidRPr="008E586E">
        <w:t>)</w:t>
      </w:r>
      <w:r w:rsidR="001E0FDB">
        <w:t>.</w:t>
      </w:r>
    </w:p>
    <w:p w:rsidRDefault="007B3124" w:rsidP="00D864BB" w:rsidR="008E586E">
      <w:pPr>
        <w:spacing w:before="200"/>
        <w:ind w:firstLine="703"/>
        <w:jc w:val="both"/>
      </w:pPr>
      <w:r w:rsidRPr="009E7372">
        <w:t xml:space="preserve">III. </w:t>
      </w:r>
      <w:r w:rsidR="008E586E">
        <w:t>Nekretnina iz točke I.a) ovog zaključka</w:t>
      </w:r>
      <w:r w:rsidR="008E586E" w:rsidRPr="00230624">
        <w:t xml:space="preserve"> o prodaji</w:t>
      </w:r>
      <w:r w:rsidR="008E586E">
        <w:t xml:space="preserve"> prodavat će se elektroničkom javnom dražbom u postupku koji će provesti Financijska agencija. Nekretnina se ne može prodati:</w:t>
      </w:r>
    </w:p>
    <w:p w:rsidRDefault="008E586E" w:rsidP="001E0FDB" w:rsidR="008E586E">
      <w:pPr>
        <w:spacing w:lineRule="auto" w:line="276" w:before="40"/>
        <w:ind w:firstLine="284"/>
      </w:pPr>
      <w:r>
        <w:t xml:space="preserve"> - na prvoj dražbi ispod tri četvrtine utvrđene vrijednosti nekretnine (</w:t>
      </w:r>
      <w:r w:rsidR="001E0FDB">
        <w:t>1.862.250</w:t>
      </w:r>
      <w:r w:rsidRPr="00802F89">
        <w:t>,00 kn</w:t>
      </w:r>
      <w:r>
        <w:t>)</w:t>
      </w:r>
    </w:p>
    <w:p w:rsidRDefault="008E586E" w:rsidP="001E0FDB" w:rsidR="008E586E">
      <w:pPr>
        <w:spacing w:lineRule="auto" w:line="276" w:before="40"/>
        <w:ind w:firstLine="284"/>
      </w:pPr>
      <w:r>
        <w:t xml:space="preserve"> - na drugoj dražbi ispod jedne polovine utvrđene vrijednosti nekretnine (</w:t>
      </w:r>
      <w:r w:rsidR="001E0FDB">
        <w:t>1.241.500</w:t>
      </w:r>
      <w:r w:rsidRPr="00802F89">
        <w:t>,00 kn</w:t>
      </w:r>
      <w:r>
        <w:t>)</w:t>
      </w:r>
    </w:p>
    <w:p w:rsidRDefault="008E586E" w:rsidP="001E0FDB" w:rsidR="008E586E">
      <w:pPr>
        <w:spacing w:lineRule="auto" w:line="276" w:before="40"/>
        <w:ind w:firstLine="284"/>
        <w:jc w:val="both"/>
      </w:pPr>
      <w:r>
        <w:t xml:space="preserve"> - na trećoj dražbi ispod jedne četvrtine utvrđene vrijednosti nekretnine (</w:t>
      </w:r>
      <w:r w:rsidR="001E0FDB">
        <w:t>620.750</w:t>
      </w:r>
      <w:r w:rsidRPr="00802F89">
        <w:t>,00 kn</w:t>
      </w:r>
      <w:r>
        <w:t>)</w:t>
      </w:r>
    </w:p>
    <w:p w:rsidRDefault="008E586E" w:rsidP="001E0FDB" w:rsidR="008E586E">
      <w:pPr>
        <w:spacing w:lineRule="auto" w:line="276" w:before="40"/>
        <w:ind w:firstLine="284"/>
        <w:jc w:val="both"/>
      </w:pPr>
      <w:r>
        <w:t xml:space="preserve"> - na četvrtoj dražbi nekretnina se prodaje po početnoj cijeni od 1,00 kn.</w:t>
      </w:r>
    </w:p>
    <w:p w:rsidRDefault="008E586E" w:rsidP="00D864BB" w:rsidR="008E586E">
      <w:pPr>
        <w:spacing w:before="200"/>
        <w:ind w:firstLine="703"/>
        <w:jc w:val="both"/>
      </w:pPr>
      <w:r>
        <w:t>IV. Nekretnina iz točke I.b) ovog zaključka</w:t>
      </w:r>
      <w:r w:rsidRPr="00230624">
        <w:t xml:space="preserve"> o prodaji</w:t>
      </w:r>
      <w:r>
        <w:t xml:space="preserve"> prodavat će se elektroničkom javnom dražbom u postupku koji će provesti Financijska agencija. Nekretnina se ne može prodati:</w:t>
      </w:r>
    </w:p>
    <w:p w:rsidRDefault="008E586E" w:rsidP="001E0FDB" w:rsidR="008E586E">
      <w:pPr>
        <w:spacing w:lineRule="auto" w:line="276" w:before="40"/>
        <w:ind w:firstLine="284"/>
      </w:pPr>
      <w:r>
        <w:t xml:space="preserve"> - na prvoj dražbi ispod tri četvrtine utvrđene vrijednosti nekretnine (</w:t>
      </w:r>
      <w:r w:rsidR="001E0FDB">
        <w:t>470.250</w:t>
      </w:r>
      <w:r w:rsidRPr="00802F89">
        <w:t>,00 kn</w:t>
      </w:r>
      <w:r>
        <w:t>)</w:t>
      </w:r>
    </w:p>
    <w:p w:rsidRDefault="008E586E" w:rsidP="001E0FDB" w:rsidR="008E586E">
      <w:pPr>
        <w:spacing w:lineRule="auto" w:line="276" w:before="40"/>
        <w:ind w:firstLine="284"/>
      </w:pPr>
      <w:r>
        <w:t xml:space="preserve"> - na drugoj dražbi ispod jedne polovine utvrđene vrijednosti nekretnine (</w:t>
      </w:r>
      <w:r w:rsidR="001E0FDB">
        <w:t>313</w:t>
      </w:r>
      <w:r>
        <w:t>.</w:t>
      </w:r>
      <w:r w:rsidR="001E0FDB">
        <w:t>5</w:t>
      </w:r>
      <w:r>
        <w:t>00</w:t>
      </w:r>
      <w:r w:rsidRPr="00802F89">
        <w:t>,00 kn</w:t>
      </w:r>
      <w:r>
        <w:t>)</w:t>
      </w:r>
    </w:p>
    <w:p w:rsidRDefault="008E586E" w:rsidP="001E0FDB" w:rsidR="008E586E">
      <w:pPr>
        <w:spacing w:lineRule="auto" w:line="276" w:before="40"/>
        <w:ind w:firstLine="284"/>
        <w:jc w:val="both"/>
      </w:pPr>
      <w:r>
        <w:t xml:space="preserve"> - na trećoj dražbi ispod jedne četvrtine utvrđene vrijednosti nekretnine (</w:t>
      </w:r>
      <w:r w:rsidR="001E0FDB">
        <w:t>156.750</w:t>
      </w:r>
      <w:r w:rsidRPr="00802F89">
        <w:t>,00 kn</w:t>
      </w:r>
      <w:r>
        <w:t>)</w:t>
      </w:r>
    </w:p>
    <w:p w:rsidRDefault="001E0FDB" w:rsidP="001E0FDB" w:rsidR="008E586E">
      <w:pPr>
        <w:spacing w:lineRule="auto" w:line="276" w:before="40"/>
        <w:ind w:firstLine="284"/>
        <w:jc w:val="both"/>
      </w:pPr>
      <w:r>
        <w:t xml:space="preserve"> </w:t>
      </w:r>
      <w:r w:rsidR="008E586E">
        <w:t>- na četvrtoj dražbi nekretnina se prodaje po početnoj cijeni od 1,00 kn.</w:t>
      </w:r>
    </w:p>
    <w:p w:rsidRDefault="008E586E" w:rsidP="00D864BB" w:rsidR="008E586E">
      <w:pPr>
        <w:spacing w:before="200"/>
        <w:jc w:val="both"/>
      </w:pPr>
      <w:r>
        <w:lastRenderedPageBreak/>
        <w:t xml:space="preserve">              V. Elektronička javna dražba održat će se i ako na njoj sudjeluje samo jedan ponuditelj. Nekretnine iz točke I.a) i I.b) ovog zaključka </w:t>
      </w:r>
      <w:r w:rsidRPr="00230624">
        <w:t xml:space="preserve">o prodaji </w:t>
      </w:r>
      <w:r w:rsidR="0040597B">
        <w:t xml:space="preserve">prodaju </w:t>
      </w:r>
      <w:r>
        <w:t>se na po načelu "viđeno-kupljeno" te se neće priznati naknadni prigovori na pravne ili materijalne nedostatke.</w:t>
      </w:r>
    </w:p>
    <w:p w:rsidRDefault="008E586E" w:rsidP="00D864BB" w:rsidR="009E7372">
      <w:pPr>
        <w:spacing w:before="200"/>
        <w:ind w:firstLine="708"/>
        <w:jc w:val="both"/>
      </w:pPr>
      <w:r>
        <w:t xml:space="preserve"> </w:t>
      </w:r>
      <w:r w:rsidR="00862CD5">
        <w:t>V</w:t>
      </w:r>
      <w:r>
        <w:t>I</w:t>
      </w:r>
      <w:r w:rsidR="00862CD5">
        <w:t xml:space="preserve">. Na </w:t>
      </w:r>
      <w:r w:rsidR="00CA55A9">
        <w:t>nekretnin</w:t>
      </w:r>
      <w:r>
        <w:t>ama</w:t>
      </w:r>
      <w:r w:rsidR="00862CD5">
        <w:t xml:space="preserve"> iz točke I.</w:t>
      </w:r>
      <w:r>
        <w:t>a) i I.b)</w:t>
      </w:r>
      <w:r w:rsidR="00862CD5">
        <w:t xml:space="preserve"> </w:t>
      </w:r>
      <w:r w:rsidR="00CA55A9">
        <w:t>ovog zaključka</w:t>
      </w:r>
      <w:r w:rsidR="00230624" w:rsidRPr="00230624">
        <w:t xml:space="preserve"> o prodaji</w:t>
      </w:r>
      <w:r w:rsidR="00862CD5">
        <w:t xml:space="preserve"> upisano</w:t>
      </w:r>
      <w:r w:rsidR="007B3124">
        <w:t xml:space="preserve"> je</w:t>
      </w:r>
      <w:r w:rsidR="00862CD5">
        <w:t xml:space="preserve"> razlučno pravo u korist </w:t>
      </w:r>
      <w:r w:rsidR="001E0FDB" w:rsidRPr="001E0FDB">
        <w:t>Ante Zeke iz Bih, Paloč, Paloč 0 (upis pod Z-2436/13).</w:t>
      </w:r>
    </w:p>
    <w:p w:rsidRDefault="00862CD5" w:rsidP="00D864BB" w:rsidR="009E7372" w:rsidRPr="00B147C7">
      <w:pPr>
        <w:spacing w:before="200"/>
        <w:ind w:firstLine="709"/>
        <w:jc w:val="both"/>
      </w:pPr>
      <w:r w:rsidRPr="00B147C7">
        <w:t>V</w:t>
      </w:r>
      <w:r w:rsidR="008E586E">
        <w:t>II</w:t>
      </w:r>
      <w:r w:rsidRPr="00B147C7">
        <w:t xml:space="preserve">. </w:t>
      </w:r>
      <w:r w:rsidR="008E586E">
        <w:t>Za nekretninu iz točke I.a) k</w:t>
      </w:r>
      <w:r w:rsidRPr="00B147C7">
        <w:t>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AE7E64" w:rsidR="00AE7E64">
      <w:pPr>
        <w:spacing w:before="60"/>
        <w:jc w:val="both"/>
      </w:pPr>
      <w:r>
        <w:tab/>
      </w:r>
      <w:r w:rsidR="0040597B">
        <w:t xml:space="preserve">   </w:t>
      </w:r>
      <w:r w:rsidR="008E586E">
        <w:t xml:space="preserve"> </w:t>
      </w:r>
      <w:r w:rsidR="0040597B">
        <w:t xml:space="preserve">  </w:t>
      </w:r>
      <w:r w:rsidR="008E586E">
        <w:t xml:space="preserve"> </w:t>
      </w:r>
      <w:r w:rsidR="00AE7E64">
        <w:t>-</w:t>
      </w:r>
      <w:r w:rsidR="001E0FDB">
        <w:t xml:space="preserve"> 186.225</w:t>
      </w:r>
      <w:r w:rsidR="00AE7E64">
        <w:t>,00 kn (prva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  </w:t>
      </w:r>
      <w:r w:rsidR="008E586E">
        <w:t xml:space="preserve">  </w:t>
      </w:r>
      <w:r w:rsidR="00AE7E64">
        <w:t>-</w:t>
      </w:r>
      <w:r w:rsidR="001E0FDB">
        <w:t xml:space="preserve"> 124.150</w:t>
      </w:r>
      <w:r w:rsidR="00AE7E64">
        <w:t>,00 kn (druga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</w:t>
      </w:r>
      <w:r w:rsidR="008E586E">
        <w:t xml:space="preserve"> </w:t>
      </w:r>
      <w:r>
        <w:t xml:space="preserve">  </w:t>
      </w:r>
      <w:r w:rsidR="008E586E">
        <w:t xml:space="preserve"> </w:t>
      </w:r>
      <w:r w:rsidR="00AE7E64">
        <w:t>-</w:t>
      </w:r>
      <w:r w:rsidR="001E0FDB">
        <w:t xml:space="preserve"> 62.075</w:t>
      </w:r>
      <w:r w:rsidR="00AE7E64">
        <w:t>,00 kn (treća dražba)</w:t>
      </w:r>
    </w:p>
    <w:p w:rsidRDefault="0040597B" w:rsidP="00AE7E64" w:rsidR="00AE7E64">
      <w:pPr>
        <w:spacing w:before="60"/>
        <w:ind w:firstLine="703"/>
        <w:jc w:val="both"/>
      </w:pPr>
      <w:r>
        <w:t xml:space="preserve">     </w:t>
      </w:r>
      <w:r w:rsidR="008E586E">
        <w:t xml:space="preserve">  </w:t>
      </w:r>
      <w:r w:rsidR="00AE7E64">
        <w:t>- 1.000,00 kn (četvrta dražba).</w:t>
      </w:r>
    </w:p>
    <w:p w:rsidRDefault="0040597B" w:rsidP="00D864BB" w:rsidR="008E586E" w:rsidRPr="00B147C7">
      <w:pPr>
        <w:spacing w:before="200"/>
        <w:ind w:firstLine="709"/>
        <w:jc w:val="both"/>
      </w:pPr>
      <w:r>
        <w:t xml:space="preserve">VIII. </w:t>
      </w:r>
      <w:r w:rsidR="008E586E">
        <w:t>Za nekretninu iz točke I.a) k</w:t>
      </w:r>
      <w:r w:rsidR="008E586E" w:rsidRPr="00B147C7">
        <w:t>ao kupci mogu sudjelovati samo osobe koje uplate pripadnu jamčevinu prema rednom broju dražbe:</w:t>
      </w:r>
    </w:p>
    <w:p w:rsidRDefault="008E586E" w:rsidP="008E586E" w:rsidR="008E586E">
      <w:pPr>
        <w:spacing w:before="60"/>
        <w:jc w:val="both"/>
      </w:pPr>
      <w:r>
        <w:tab/>
      </w:r>
      <w:r w:rsidR="0040597B">
        <w:t xml:space="preserve">     </w:t>
      </w:r>
      <w:r>
        <w:t xml:space="preserve"> -</w:t>
      </w:r>
      <w:r w:rsidR="001E0FDB">
        <w:t xml:space="preserve"> 47.025</w:t>
      </w:r>
      <w:r>
        <w:t>,00 kn (prva dražba)</w:t>
      </w:r>
    </w:p>
    <w:p w:rsidRDefault="0040597B" w:rsidP="008E586E" w:rsidR="008E586E">
      <w:pPr>
        <w:spacing w:before="60"/>
        <w:ind w:firstLine="708"/>
        <w:jc w:val="both"/>
      </w:pPr>
      <w:r>
        <w:t xml:space="preserve">     </w:t>
      </w:r>
      <w:r w:rsidR="008E586E">
        <w:t xml:space="preserve"> -</w:t>
      </w:r>
      <w:r w:rsidR="001E0FDB">
        <w:t xml:space="preserve"> 31.350</w:t>
      </w:r>
      <w:r w:rsidR="008E586E">
        <w:t>,00 kn (druga dražba)</w:t>
      </w:r>
    </w:p>
    <w:p w:rsidRDefault="0040597B" w:rsidP="008E586E" w:rsidR="008E586E">
      <w:pPr>
        <w:spacing w:before="60"/>
        <w:ind w:firstLine="708"/>
        <w:jc w:val="both"/>
      </w:pPr>
      <w:r>
        <w:t xml:space="preserve">   </w:t>
      </w:r>
      <w:r w:rsidR="008E586E">
        <w:t xml:space="preserve"> </w:t>
      </w:r>
      <w:r>
        <w:t xml:space="preserve">  </w:t>
      </w:r>
      <w:r w:rsidR="008E586E">
        <w:t>-</w:t>
      </w:r>
      <w:r w:rsidR="001E0FDB">
        <w:t xml:space="preserve"> 15.675</w:t>
      </w:r>
      <w:r w:rsidR="008E586E">
        <w:t>,00 kn (treća dražba)</w:t>
      </w:r>
    </w:p>
    <w:p w:rsidRDefault="008E586E" w:rsidP="008E586E" w:rsidR="008E586E">
      <w:pPr>
        <w:spacing w:before="60"/>
        <w:ind w:firstLine="703"/>
        <w:jc w:val="both"/>
      </w:pPr>
      <w:r>
        <w:t xml:space="preserve">  </w:t>
      </w:r>
      <w:r w:rsidR="0040597B">
        <w:t xml:space="preserve">    </w:t>
      </w:r>
      <w:r>
        <w:t>- 1.000,00 kn (četvrta dražba).</w:t>
      </w:r>
    </w:p>
    <w:p w:rsidRDefault="0040597B" w:rsidP="00D864BB" w:rsidR="00862CD5">
      <w:pPr>
        <w:spacing w:before="200"/>
        <w:ind w:firstLine="703"/>
        <w:jc w:val="both"/>
      </w:pPr>
      <w:r>
        <w:t xml:space="preserve"> IX. </w:t>
      </w:r>
      <w:r w:rsidR="00CA63A0" w:rsidRPr="00B147C7">
        <w:t>Jamčevina</w:t>
      </w:r>
      <w:r w:rsidR="00862CD5" w:rsidRPr="00B147C7">
        <w:t xml:space="preserve"> se plaća u korist posebnog računa Financijske Agencije, najkasnije zadnjeg dana objave poziva na sudjelovanje, a valjanom uplatom će se smatrati uplata izvršena u roku i evidentirana na računu Financijske agencije najkasnije u roku od 8 dana od isteka roka za uplatu</w:t>
      </w:r>
      <w:r w:rsidR="00CA63A0"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40597B" w:rsidP="00D864BB" w:rsidR="00862CD5">
      <w:pPr>
        <w:spacing w:before="200"/>
        <w:ind w:firstLine="703"/>
        <w:jc w:val="both"/>
      </w:pPr>
      <w:r>
        <w:t xml:space="preserve">  X</w:t>
      </w:r>
      <w:r w:rsidR="00862CD5">
        <w:t>. Kupac je dužan položiti kupov</w:t>
      </w:r>
      <w:r w:rsidR="00CA55A9">
        <w:t>n</w:t>
      </w:r>
      <w:r w:rsidR="00862CD5"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 w:rsidR="00862CD5">
        <w:t xml:space="preserve">. Sve poreze, pristojbe i druge troškove u svezi s prodajom i prijenosom vlasništva snosi kupac </w:t>
      </w:r>
      <w:r w:rsidR="00CA55A9">
        <w:t>p</w:t>
      </w:r>
      <w:r w:rsidR="00862CD5">
        <w:t>o dosp</w:t>
      </w:r>
      <w:r w:rsidR="00CA55A9">
        <w:t>ijeću</w:t>
      </w:r>
      <w:r w:rsidR="00862CD5">
        <w:t>.</w:t>
      </w:r>
    </w:p>
    <w:p w:rsidRDefault="0040597B" w:rsidP="00D864BB" w:rsidR="00862CD5">
      <w:pPr>
        <w:spacing w:before="200"/>
        <w:ind w:firstLine="703"/>
        <w:jc w:val="both"/>
      </w:pPr>
      <w:r>
        <w:t xml:space="preserve">  XI</w:t>
      </w:r>
      <w:r w:rsidR="00862CD5">
        <w:t xml:space="preserve">. Ako kupac koji je stavio najpovoljniju ponudu ne položi kupovninu u cijelosti u roku iz </w:t>
      </w:r>
      <w:r w:rsidR="001E0FDB">
        <w:t>točke X</w:t>
      </w:r>
      <w:r w:rsidR="00A718B5">
        <w:t>. ovog zaključka</w:t>
      </w:r>
      <w:r w:rsidR="00230624" w:rsidRPr="00230624">
        <w:t xml:space="preserve"> o prodaji</w:t>
      </w:r>
      <w:r w:rsidR="00862CD5">
        <w:t>, imovina će se dosuditi kupcima koji su ponudili nižu cijenu, redom prema veličini cijene koju su ponudili.</w:t>
      </w:r>
    </w:p>
    <w:p w:rsidRDefault="0040597B" w:rsidP="00D864BB" w:rsidR="00862CD5">
      <w:pPr>
        <w:spacing w:before="200"/>
        <w:ind w:firstLine="703"/>
        <w:jc w:val="both"/>
      </w:pPr>
      <w:r>
        <w:t xml:space="preserve"> X</w:t>
      </w:r>
      <w:r w:rsidR="00A718B5">
        <w:t>I</w:t>
      </w:r>
      <w:r>
        <w:t>I</w:t>
      </w:r>
      <w:r w:rsidR="00A718B5">
        <w:t>. Ako kupac ili svaki sl</w:t>
      </w:r>
      <w:r w:rsidR="00862CD5">
        <w:t>jedeći ponuditelj ne položi kupovni</w:t>
      </w:r>
      <w:r w:rsidR="00A718B5">
        <w:t xml:space="preserve">nu u cijelosti u </w:t>
      </w:r>
      <w:r w:rsidR="00A718B5" w:rsidRPr="009E7372">
        <w:t>određenom roku</w:t>
      </w:r>
      <w:r w:rsidR="00862CD5" w:rsidRPr="009E7372">
        <w:t xml:space="preserve"> ili odustane od svoje ponude</w:t>
      </w:r>
      <w:r w:rsidR="00A718B5"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="00A718B5" w:rsidRPr="009E7372">
        <w:t>, kao i troškovi</w:t>
      </w:r>
      <w:r w:rsidR="00862CD5" w:rsidRPr="009E7372">
        <w:t xml:space="preserve"> nove prodaje i naknaditi razlika između </w:t>
      </w:r>
      <w:r w:rsidR="00A718B5" w:rsidRPr="009E7372">
        <w:t>kupovnine</w:t>
      </w:r>
      <w:r w:rsidR="00862CD5" w:rsidRPr="009E7372">
        <w:t xml:space="preserve"> na pr</w:t>
      </w:r>
      <w:r w:rsidR="00A718B5" w:rsidRPr="009E7372">
        <w:t>ijašnjoj dražbi i novoj dražbi.</w:t>
      </w:r>
    </w:p>
    <w:p w:rsidRDefault="0040597B" w:rsidP="00D864BB" w:rsidR="00862CD5">
      <w:pPr>
        <w:spacing w:before="200"/>
        <w:ind w:firstLine="703"/>
        <w:jc w:val="both"/>
      </w:pPr>
      <w:r>
        <w:t>XIII</w:t>
      </w:r>
      <w:r w:rsidR="00862CD5">
        <w:t>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D864BB" w:rsidR="00862CD5">
      <w:pPr>
        <w:spacing w:before="200"/>
        <w:ind w:firstLine="703"/>
        <w:jc w:val="both"/>
      </w:pPr>
      <w:r>
        <w:t>X</w:t>
      </w:r>
      <w:r w:rsidR="0040597B">
        <w:t>IV</w:t>
      </w:r>
      <w:r>
        <w:t>. Razlučni vjerovnici mogu o svom trošku objaviti zaključak o prodaji u sredstvima javnog priopćavanja, odnosno o zaključku obavijestiti osobe koje se bave posredovanjem u prodaji nekretnina.</w:t>
      </w:r>
    </w:p>
    <w:p w:rsidRDefault="00862CD5" w:rsidP="00D864BB" w:rsidR="00862CD5">
      <w:pPr>
        <w:spacing w:before="200"/>
        <w:ind w:firstLine="703"/>
        <w:jc w:val="both"/>
        <w:rPr>
          <w:bCs/>
        </w:rPr>
      </w:pPr>
      <w:r>
        <w:t>X</w:t>
      </w:r>
      <w:r w:rsidR="0040597B">
        <w:t>V</w:t>
      </w:r>
      <w:r>
        <w:t>. Doda</w:t>
      </w:r>
      <w:r w:rsidR="00967AA4">
        <w:t>t</w:t>
      </w:r>
      <w:r>
        <w:t xml:space="preserve">ne informacije moguće je dobiti kod </w:t>
      </w:r>
      <w:r w:rsidR="00AE7E64">
        <w:t xml:space="preserve">stečajnog upravitelja </w:t>
      </w:r>
      <w:r w:rsidR="001E0FDB">
        <w:t>Štefana Role</w:t>
      </w:r>
      <w:r>
        <w:t xml:space="preserve"> na broj mobilnog </w:t>
      </w:r>
      <w:r w:rsidRPr="001E0FDB">
        <w:t xml:space="preserve">telefona </w:t>
      </w:r>
      <w:r w:rsidR="001E0FDB" w:rsidRPr="001E0FDB">
        <w:rPr>
          <w:rFonts w:eastAsiaTheme="minorHAnsi"/>
          <w:lang w:eastAsia="en-US"/>
        </w:rPr>
        <w:t>099/7479-682</w:t>
      </w:r>
      <w:r w:rsidR="00967AA4" w:rsidRPr="001E0FDB">
        <w:t>.</w:t>
      </w:r>
    </w:p>
    <w:p w:rsidRDefault="00862CD5" w:rsidP="0040597B" w:rsidR="00862CD5">
      <w:pPr>
        <w:pStyle w:val="Tijeloteksta"/>
        <w:tabs>
          <w:tab w:pos="1080" w:val="left"/>
        </w:tabs>
        <w:spacing w:after="120" w:before="240"/>
        <w:jc w:val="center"/>
        <w:rPr>
          <w:bCs/>
        </w:rPr>
      </w:pPr>
      <w:r>
        <w:rPr>
          <w:bCs/>
        </w:rPr>
        <w:t>Obrazloženje</w:t>
      </w:r>
    </w:p>
    <w:p w:rsidRDefault="001E0FDB" w:rsidP="00D864BB" w:rsidR="00862CD5">
      <w:pPr>
        <w:spacing w:before="200"/>
        <w:ind w:firstLine="709"/>
        <w:jc w:val="both"/>
      </w:pPr>
      <w:r w:rsidRPr="001E0FDB">
        <w:t>Rješenjem ovoga suda poslovni broj 11.St-849/2017 od 12. ožujka 2018. otvoren je stečajni postupak nad dužnikom ASTOR GRADNJA d.o.o., OIB: 73992042247, S</w:t>
      </w:r>
      <w:r>
        <w:t>eget Donji, Hrvatskih žrtava 23,</w:t>
      </w:r>
      <w:r w:rsidR="00967AA4">
        <w:t xml:space="preserve"> a rješenjem </w:t>
      </w:r>
      <w:r w:rsidR="00AE7E64">
        <w:t>poslovni broj 11.</w:t>
      </w:r>
      <w:r w:rsidR="00862CD5">
        <w:t>St-</w:t>
      </w:r>
      <w:r>
        <w:t>849/2017-46</w:t>
      </w:r>
      <w:r w:rsidR="00862CD5">
        <w:t xml:space="preserve"> od </w:t>
      </w:r>
      <w:r>
        <w:t>24. listopada 2018</w:t>
      </w:r>
      <w:r w:rsidR="00AE7E64">
        <w:t>.</w:t>
      </w:r>
      <w:r w:rsidR="00862CD5">
        <w:t xml:space="preserve"> određena je prodaja </w:t>
      </w:r>
      <w:r w:rsidR="00967AA4">
        <w:t>nekretnin</w:t>
      </w:r>
      <w:r w:rsidR="009A6850">
        <w:t>a</w:t>
      </w:r>
      <w:r w:rsidR="00862CD5">
        <w:t xml:space="preserve"> </w:t>
      </w:r>
      <w:r w:rsidR="008E7356">
        <w:t>opisan</w:t>
      </w:r>
      <w:r w:rsidR="009A6850">
        <w:t>ih</w:t>
      </w:r>
      <w:r w:rsidR="00862CD5">
        <w:t xml:space="preserve"> u </w:t>
      </w:r>
      <w:r w:rsidR="00862CD5" w:rsidRPr="008E7356">
        <w:t>točki I.</w:t>
      </w:r>
      <w:r w:rsidR="00862CD5">
        <w:t xml:space="preserve"> </w:t>
      </w:r>
      <w:r w:rsidR="008E7356">
        <w:t xml:space="preserve">izreke </w:t>
      </w:r>
      <w:r w:rsidR="00862CD5">
        <w:t xml:space="preserve">ovog </w:t>
      </w:r>
      <w:r w:rsidR="00967AA4">
        <w:t>zaključka</w:t>
      </w:r>
      <w:r w:rsidR="00862CD5">
        <w:t xml:space="preserve"> u stečajnom postupku.</w:t>
      </w:r>
    </w:p>
    <w:p w:rsidRDefault="00862CD5" w:rsidP="00D864BB" w:rsidR="00862CD5">
      <w:pPr>
        <w:spacing w:before="200"/>
        <w:ind w:firstLine="708"/>
        <w:jc w:val="both"/>
      </w:pPr>
      <w:r>
        <w:t xml:space="preserve">Na </w:t>
      </w:r>
      <w:r w:rsidR="006C3AED">
        <w:t>predmetnim</w:t>
      </w:r>
      <w:r w:rsidR="00967AA4">
        <w:t xml:space="preserve"> nekretnin</w:t>
      </w:r>
      <w:r w:rsidR="006C3AED">
        <w:t>ama</w:t>
      </w:r>
      <w:r>
        <w:t xml:space="preserve"> upisano</w:t>
      </w:r>
      <w:r w:rsidR="00967AA4">
        <w:t xml:space="preserve"> je</w:t>
      </w:r>
      <w:r>
        <w:t xml:space="preserve"> razlučno pravo u korist </w:t>
      </w:r>
      <w:r w:rsidR="001E0FDB" w:rsidRPr="001E0FDB">
        <w:t>Ante Zeke iz Bih, Paloč, Paloč 0 (upis pod Z-2436/13).</w:t>
      </w:r>
    </w:p>
    <w:p w:rsidRDefault="00967AA4" w:rsidP="00D864BB" w:rsidR="00967AA4">
      <w:pPr>
        <w:spacing w:before="200"/>
        <w:ind w:firstLine="708"/>
        <w:jc w:val="both"/>
      </w:pPr>
      <w:r>
        <w:t>Odredbom čl</w:t>
      </w:r>
      <w:r w:rsidR="001E0FDB">
        <w:t xml:space="preserve">anka 247. stavka </w:t>
      </w:r>
      <w:r>
        <w:t xml:space="preserve">3. </w:t>
      </w:r>
      <w:r w:rsidR="0040597B">
        <w:t>Stečajnog zakona (</w:t>
      </w:r>
      <w:r w:rsidR="0040597B" w:rsidRPr="008A5320">
        <w:t xml:space="preserve">˝Narodne novine˝ broj </w:t>
      </w:r>
      <w:r w:rsidR="0040597B">
        <w:t>71/15 i 104/17</w:t>
      </w:r>
      <w:r w:rsidR="0040597B" w:rsidRPr="008A5320">
        <w:t>; dalje</w:t>
      </w:r>
      <w:r w:rsidR="0040597B">
        <w:t>: SZ)</w:t>
      </w:r>
      <w:r>
        <w:t xml:space="preserve"> propisano je da  će sud zaključkom o prodaji utvrditi vrijednost nekretnine, način prod</w:t>
      </w:r>
      <w:r w:rsidR="001E0FDB">
        <w:t>aje i uvjete prodaje, dok je stavkom</w:t>
      </w:r>
      <w:r>
        <w:t xml:space="preserve"> 4. propisano da prodaju nekretnine provodi Financijska agencija elektroničkom javnom dražbom. Nadalje, st</w:t>
      </w:r>
      <w:r w:rsidR="001E0FDB">
        <w:t>avkom</w:t>
      </w:r>
      <w:r>
        <w:t xml:space="preserve"> 5. istog članka propisano je da se nekretnina ne može prodati:</w:t>
      </w:r>
    </w:p>
    <w:p w:rsidRDefault="00967AA4" w:rsidP="00D864BB" w:rsidR="00967AA4">
      <w:pPr>
        <w:pStyle w:val="StandardWeb"/>
        <w:spacing w:afterAutospacing="false" w:after="0" w:beforeAutospacing="false" w:before="40"/>
        <w:ind w:firstLine="709"/>
        <w:jc w:val="both"/>
      </w:pPr>
      <w:r>
        <w:t>- na prvoj dražbi ispod tri četvrtine utvrđene vrijednosti nekretnine</w:t>
      </w:r>
    </w:p>
    <w:p w:rsidRDefault="00967AA4" w:rsidP="00D864BB" w:rsidR="00967AA4">
      <w:pPr>
        <w:pStyle w:val="StandardWeb"/>
        <w:spacing w:afterAutospacing="false" w:after="0" w:beforeAutospacing="false" w:before="40"/>
        <w:ind w:firstLine="709"/>
        <w:jc w:val="both"/>
      </w:pPr>
      <w:r>
        <w:t>- na drugoj dražbi ispod jedne polovine utvrđene vrijednosti nekretnine</w:t>
      </w:r>
    </w:p>
    <w:p w:rsidRDefault="00967AA4" w:rsidP="00D864BB" w:rsidR="00967AA4">
      <w:pPr>
        <w:pStyle w:val="StandardWeb"/>
        <w:spacing w:afterAutospacing="false" w:after="0" w:beforeAutospacing="false" w:before="40"/>
        <w:ind w:firstLine="709"/>
        <w:jc w:val="both"/>
      </w:pPr>
      <w:r>
        <w:t>- na trećoj dražbi ispod jedne četvrtine utvrđene vrijednosti nekretnine,</w:t>
      </w:r>
    </w:p>
    <w:p w:rsidRDefault="00967AA4" w:rsidP="00D864BB" w:rsidR="00967AA4">
      <w:pPr>
        <w:pStyle w:val="StandardWeb"/>
        <w:spacing w:afterAutospacing="false" w:after="0" w:beforeAutospacing="false" w:before="40"/>
        <w:jc w:val="both"/>
      </w:pPr>
      <w:r>
        <w:t>a st. 6. istoga članka da se na četvrtoj dražbi nekretnina prodaje po početnoj cijeni od 1,00 kn.</w:t>
      </w:r>
    </w:p>
    <w:p w:rsidRDefault="00862CD5" w:rsidP="00D864BB" w:rsidR="00967AA4">
      <w:pPr>
        <w:spacing w:before="200"/>
        <w:ind w:firstLine="708"/>
        <w:jc w:val="both"/>
      </w:pPr>
      <w:r>
        <w:t xml:space="preserve">U smislu </w:t>
      </w:r>
      <w:r w:rsidR="00967AA4">
        <w:t xml:space="preserve">odredbe </w:t>
      </w:r>
      <w:r>
        <w:t>č</w:t>
      </w:r>
      <w:r w:rsidR="001E0FDB">
        <w:t>lanka</w:t>
      </w:r>
      <w:r>
        <w:t xml:space="preserve"> 92. Ovršnog zakona (</w:t>
      </w:r>
      <w:r w:rsidR="00967AA4">
        <w:t>˝Narodne novine˝ 112/1225/13, 93/14, 55/16</w:t>
      </w:r>
      <w:r w:rsidR="002A0777">
        <w:t xml:space="preserve"> i 73/17</w:t>
      </w:r>
      <w:r w:rsidR="00967AA4">
        <w:t>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</w:t>
      </w:r>
      <w:r w:rsidR="001E0FDB">
        <w:t xml:space="preserve">rimjenjuje temeljem odredbe članka </w:t>
      </w:r>
      <w:r w:rsidR="00967AA4">
        <w:t xml:space="preserve">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D864BB" w:rsidR="001E0FDB">
      <w:pPr>
        <w:spacing w:before="200"/>
        <w:ind w:firstLine="708"/>
        <w:jc w:val="both"/>
      </w:pPr>
      <w:r>
        <w:t>Na ročištu</w:t>
      </w:r>
      <w:r w:rsidR="00C367BD">
        <w:t xml:space="preserve"> </w:t>
      </w:r>
      <w:r>
        <w:t xml:space="preserve">održanom </w:t>
      </w:r>
      <w:r w:rsidR="001E0FDB">
        <w:t>19. prosinca 2018</w:t>
      </w:r>
      <w:r w:rsidR="00AE7E64">
        <w:t>.</w:t>
      </w:r>
      <w:r>
        <w:t xml:space="preserve"> sud je omogućio tijelima stečajnog postupka i drugim sudionicima u postupku izjašnjenje o </w:t>
      </w:r>
      <w:r w:rsidR="00230624">
        <w:t>vrijednosti nekretnin</w:t>
      </w:r>
      <w:r w:rsidR="00AE7E64">
        <w:t xml:space="preserve">a koja su </w:t>
      </w:r>
      <w:r w:rsidR="0040597B">
        <w:t xml:space="preserve">predmet prodaje. </w:t>
      </w:r>
      <w:r w:rsidR="001E0FDB">
        <w:t>Stečajni upravitelj predložio je da se kao vrijednost:</w:t>
      </w:r>
    </w:p>
    <w:p w:rsidRDefault="001E0FDB" w:rsidP="00D864BB" w:rsidR="001E0FDB">
      <w:pPr>
        <w:spacing w:before="40"/>
        <w:ind w:firstLine="709"/>
        <w:jc w:val="both"/>
      </w:pPr>
      <w:r>
        <w:t>a) kat. čest. 1/67 Z.U. 4234 K.O. Rogoznica, uknjiženog prava vlasništva Astor gradnja d.o.o. Seget Donji, OIB: 73992042247 za cijelo, odredi iznos od 2.483.000,00 kn (PDV uključen)</w:t>
      </w:r>
    </w:p>
    <w:p w:rsidRDefault="001E0FDB" w:rsidP="00D864BB" w:rsidR="00D864BB">
      <w:pPr>
        <w:spacing w:before="40"/>
        <w:ind w:firstLine="709"/>
        <w:jc w:val="both"/>
      </w:pPr>
      <w:r>
        <w:t>b) kat. čest. 1/63 Z.U. 4190 K.O. Rogoznica, uknjiženog prava vlasništva Astor gradnja d.o.o. Seget Donji, OIB: 73992042247 za 1/3 dijela, odredi iznos od 627.000,00 kn (PDV uključen)</w:t>
      </w:r>
      <w:r w:rsidR="00D864BB">
        <w:t>,</w:t>
      </w:r>
    </w:p>
    <w:p w:rsidRDefault="001E0FDB" w:rsidP="00D864BB" w:rsidR="001E0FDB">
      <w:pPr>
        <w:spacing w:before="200"/>
        <w:jc w:val="both"/>
      </w:pPr>
      <w:r>
        <w:t>prema procjeni stalnog sudskog vještaka za graditeljstvo i procj</w:t>
      </w:r>
      <w:r w:rsidR="00D864BB">
        <w:t>enu nekretnina Mladena Škomrlja</w:t>
      </w:r>
      <w:r w:rsidR="00D864BB" w:rsidRPr="00D864BB">
        <w:t xml:space="preserve">, a što je ovaj sud </w:t>
      </w:r>
      <w:r w:rsidR="00D864BB">
        <w:t>i prihvatio.</w:t>
      </w:r>
    </w:p>
    <w:p w:rsidRDefault="00230624" w:rsidP="00D864BB" w:rsidR="00230624">
      <w:pPr>
        <w:spacing w:before="200"/>
        <w:ind w:firstLine="708"/>
        <w:jc w:val="both"/>
      </w:pPr>
      <w:r>
        <w:t xml:space="preserve">Slijedom navedenog, a na temelju odredbe </w:t>
      </w:r>
      <w:r w:rsidR="00D864BB">
        <w:t>članka 247. SZ-a u vezi s odredbama članaka</w:t>
      </w:r>
      <w:r>
        <w:t xml:space="preserve"> 92., 93., 95. do 100., 103. i 106. OZ-a, odlučeno je kao u izreci ovog zaključka o prodaji.</w:t>
      </w:r>
    </w:p>
    <w:p w:rsidRDefault="0067708B" w:rsidP="00D864BB" w:rsidR="0067708B">
      <w:pPr>
        <w:spacing w:before="240"/>
        <w:jc w:val="center"/>
      </w:pPr>
      <w:r w:rsidRPr="00561F3C">
        <w:t>U Splitu</w:t>
      </w:r>
      <w:r w:rsidR="002A0777">
        <w:t xml:space="preserve"> </w:t>
      </w:r>
      <w:r w:rsidR="00D864BB">
        <w:t>20. prosinca 2018.</w:t>
      </w:r>
    </w:p>
    <w:p w:rsidRDefault="002A0777" w:rsidP="00D864BB" w:rsidR="0067708B">
      <w:pPr>
        <w:spacing w:before="240"/>
        <w:ind w:firstLine="708" w:left="5664"/>
        <w:jc w:val="center"/>
      </w:pPr>
      <w:r>
        <w:t>Sutkinja</w:t>
      </w:r>
    </w:p>
    <w:p w:rsidRDefault="002A0777" w:rsidP="0094096C" w:rsidR="00C84719">
      <w:pPr>
        <w:ind w:left="6372"/>
        <w:jc w:val="center"/>
      </w:pPr>
      <w:r>
        <w:t>Ana Golub Gruić</w:t>
      </w:r>
      <w:r w:rsidR="00C84719">
        <w:t>, v.r.</w:t>
      </w:r>
    </w:p>
    <w:p w:rsidRDefault="00C84719" w:rsidP="008832A6" w:rsidR="00C84719">
      <w:pPr>
        <w:jc w:val="right"/>
      </w:pPr>
      <w:r>
        <w:t>za točnost otpravka – ovlašteni službenik</w:t>
      </w:r>
    </w:p>
    <w:p w:rsidRDefault="00C84719" w:rsidP="008832A6" w:rsidR="00C84719">
      <w:pPr>
        <w:ind w:firstLine="708" w:left="4956"/>
        <w:jc w:val="center"/>
      </w:pPr>
      <w:r>
        <w:t>Ana Bosančić</w:t>
      </w:r>
    </w:p>
    <w:p w:rsidRDefault="00FE5913" w:rsidP="00FE5913" w:rsidR="00FE5913">
      <w:pPr>
        <w:ind w:firstLine="708" w:left="5664"/>
        <w:jc w:val="center"/>
      </w:pPr>
    </w:p>
    <w:p w:rsidRDefault="0067708B" w:rsidP="00CA5381" w:rsidR="0067708B">
      <w:pPr>
        <w:ind w:firstLine="708" w:left="4956"/>
        <w:jc w:val="center"/>
      </w:pPr>
    </w:p>
    <w:p w:rsidRDefault="00D864BB" w:rsidP="00773DFE" w:rsidR="00773DFE" w:rsidRPr="00230624">
      <w:r>
        <w:t>Uputa</w:t>
      </w:r>
      <w:r w:rsidR="002A0777" w:rsidRPr="00230624">
        <w:t xml:space="preserve"> o pravnom lijeku</w:t>
      </w:r>
      <w:r w:rsidR="00773DFE" w:rsidRPr="00230624">
        <w:t>:</w:t>
      </w:r>
      <w:r w:rsidR="002A0777">
        <w:t xml:space="preserve"> </w:t>
      </w:r>
      <w:r w:rsidR="00773DFE" w:rsidRPr="00230624">
        <w:t>Protiv ovog zaključka nije dopuštena žalba</w:t>
      </w:r>
      <w:r w:rsidR="005166D4" w:rsidRPr="00230624">
        <w:t>.</w:t>
      </w:r>
    </w:p>
    <w:p w:rsidRDefault="00230624" w:rsidP="00862CD5" w:rsidR="00230624">
      <w:pPr>
        <w:numPr>
          <w:ilvl w:val="12"/>
          <w:numId w:val="0"/>
        </w:numPr>
        <w:spacing w:before="100"/>
        <w:jc w:val="both"/>
      </w:pPr>
    </w:p>
    <w:p w:rsidRDefault="0067708B" w:rsidP="00230624" w:rsidR="0067708B" w:rsidRPr="00862CD5">
      <w:pPr>
        <w:rPr>
          <w:highlight w:val="yellow"/>
        </w:rPr>
      </w:pPr>
    </w:p>
    <w:sectPr w:rsidSect="00C160B7" w:rsidR="0067708B" w:rsidRPr="00862CD5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P="001E0FDB" w:rsidR="00C160B7">
        <w:pPr>
          <w:pStyle w:val="Zaglavlje"/>
          <w:ind w:firstLine="1416"/>
          <w:jc w:val="right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C84719">
          <w:rPr>
            <w:noProof/>
          </w:rPr>
          <w:t>4</w:t>
        </w:r>
        <w:r>
          <w:fldChar w:fldCharType="end"/>
        </w:r>
        <w:r w:rsidR="001E0FDB" w:rsidRPr="001E0FDB">
          <w:t xml:space="preserve"> </w:t>
        </w:r>
        <w:r w:rsidR="001E0FDB">
          <w:tab/>
        </w:r>
        <w:r w:rsidR="001E0FDB" w:rsidRPr="001E0FDB">
          <w:t>Poslovni broj: 11.St-849/2017-54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134296"/>
    <w:rsid w:val="00136005"/>
    <w:rsid w:val="00144AB4"/>
    <w:rsid w:val="00150EF9"/>
    <w:rsid w:val="00164004"/>
    <w:rsid w:val="00172925"/>
    <w:rsid w:val="00174DA7"/>
    <w:rsid w:val="001C4F38"/>
    <w:rsid w:val="001E0FDB"/>
    <w:rsid w:val="001E2BA7"/>
    <w:rsid w:val="001F6B66"/>
    <w:rsid w:val="00207591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A0777"/>
    <w:rsid w:val="002A1A1C"/>
    <w:rsid w:val="002A71D9"/>
    <w:rsid w:val="00321976"/>
    <w:rsid w:val="00336ED0"/>
    <w:rsid w:val="00384F1F"/>
    <w:rsid w:val="003B4E64"/>
    <w:rsid w:val="003D5089"/>
    <w:rsid w:val="003F5C55"/>
    <w:rsid w:val="00404D35"/>
    <w:rsid w:val="0040597B"/>
    <w:rsid w:val="00411741"/>
    <w:rsid w:val="00423E4A"/>
    <w:rsid w:val="00457AFB"/>
    <w:rsid w:val="0049028F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7F09"/>
    <w:rsid w:val="0065361F"/>
    <w:rsid w:val="0065534F"/>
    <w:rsid w:val="0067708B"/>
    <w:rsid w:val="00681A8F"/>
    <w:rsid w:val="0069140B"/>
    <w:rsid w:val="006B774B"/>
    <w:rsid w:val="006C3AED"/>
    <w:rsid w:val="006C3D46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802F89"/>
    <w:rsid w:val="00817F47"/>
    <w:rsid w:val="0082680B"/>
    <w:rsid w:val="00852E72"/>
    <w:rsid w:val="00862CD5"/>
    <w:rsid w:val="0087415E"/>
    <w:rsid w:val="008C6EC4"/>
    <w:rsid w:val="008E586E"/>
    <w:rsid w:val="008E7356"/>
    <w:rsid w:val="008F2E6A"/>
    <w:rsid w:val="00905C72"/>
    <w:rsid w:val="009064D5"/>
    <w:rsid w:val="0093014B"/>
    <w:rsid w:val="00935136"/>
    <w:rsid w:val="00946718"/>
    <w:rsid w:val="00967AA4"/>
    <w:rsid w:val="009A6850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E7E64"/>
    <w:rsid w:val="00AF4930"/>
    <w:rsid w:val="00AF7FB4"/>
    <w:rsid w:val="00B147C7"/>
    <w:rsid w:val="00B8057B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367BD"/>
    <w:rsid w:val="00C814EA"/>
    <w:rsid w:val="00C84719"/>
    <w:rsid w:val="00C924A0"/>
    <w:rsid w:val="00CA5381"/>
    <w:rsid w:val="00CA55A9"/>
    <w:rsid w:val="00CA63A0"/>
    <w:rsid w:val="00CB50BF"/>
    <w:rsid w:val="00CC3628"/>
    <w:rsid w:val="00CC5FBA"/>
    <w:rsid w:val="00CD0F20"/>
    <w:rsid w:val="00CF1243"/>
    <w:rsid w:val="00D40DDD"/>
    <w:rsid w:val="00D6657F"/>
    <w:rsid w:val="00D77084"/>
    <w:rsid w:val="00D864BB"/>
    <w:rsid w:val="00DA5960"/>
    <w:rsid w:val="00DC6AF6"/>
    <w:rsid w:val="00DE50D6"/>
    <w:rsid w:val="00E17190"/>
    <w:rsid w:val="00E23933"/>
    <w:rsid w:val="00E90E28"/>
    <w:rsid w:val="00EF3D18"/>
    <w:rsid w:val="00EF5465"/>
    <w:rsid w:val="00EF73AE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802F89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2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7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7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7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7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St-849/2017</izvorni_sadrzaj>
    <derivirana_varijabla naziv="DomainObject.Predmet.OznakaBroj_1">St-849/2017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ASTOR GRADNJA d.o.o. za građenje i trgovinu u stečaju</izvorni_sadrzaj>
    <derivirana_varijabla naziv="DomainObject.Predmet.ProtustrankaFormated_1">  ASTOR GRADNJA d.o.o. za građenje i trgovinu u stečaju</derivirana_varijabla>
  </DomainObject.Predmet.ProtustrankaFormated>
  <DomainObject.Predmet.ProtustrankaFormatedOIB>
    <izvorni_sadrzaj>  ASTOR GRADNJA d.o.o. za građenje i trgovinu u stečaju, OIB 73992042247</izvorni_sadrzaj>
    <derivirana_varijabla naziv="DomainObject.Predmet.ProtustrankaFormatedOIB_1">  ASTOR GRADNJA d.o.o. za građenje i trgovinu u stečaju, OIB 73992042247</derivirana_varijabla>
  </DomainObject.Predmet.ProtustrankaFormatedOIB>
  <DomainObject.Predmet.ProtustrankaFormatedWithAdress>
    <izvorni_sadrzaj> ASTOR GRADNJA d.o.o. za građenje i trgovinu u stečaju, Hrvatskih žrtava 23, 21220 Seget Donji</izvorni_sadrzaj>
    <derivirana_varijabla naziv="DomainObject.Predmet.ProtustrankaFormatedWithAdress_1"> ASTOR GRADNJA d.o.o. za građenje i trgovinu u stečaju, Hrvatskih žrtava 23, 21220 Seget Donji</derivirana_varijabla>
  </DomainObject.Predmet.ProtustrankaFormatedWithAdress>
  <DomainObject.Predmet.ProtustrankaFormatedWithAdressOIB>
    <izvorni_sadrzaj> ASTOR GRADNJA d.o.o. za građenje i trgovinu u stečaju, OIB 73992042247, Hrvatskih žrtava 23, 21220 Seget Donji</izvorni_sadrzaj>
    <derivirana_varijabla naziv="DomainObject.Predmet.ProtustrankaFormatedWithAdressOIB_1"> ASTOR GRADNJA d.o.o. za građenje i trgovinu u stečaju, OIB 73992042247, Hrvatskih žrtava 23, 21220 Seget Donji</derivirana_varijabla>
  </DomainObject.Predmet.ProtustrankaFormatedWithAdressOIB>
  <DomainObject.Predmet.ProtustrankaWithAdress>
    <izvorni_sadrzaj>ASTOR GRADNJA d.o.o. za građenje i trgovinu u stečaju Hrvatskih žrtava 23, 21220 Seget Donji</izvorni_sadrzaj>
    <derivirana_varijabla naziv="DomainObject.Predmet.ProtustrankaWithAdress_1">ASTOR GRADNJA d.o.o. za građenje i trgovinu u stečaju Hrvatskih žrtava 23, 21220 Seget Donji</derivirana_varijabla>
  </DomainObject.Predmet.ProtustrankaWithAdress>
  <DomainObject.Predmet.ProtustrankaWithAdressOIB>
    <izvorni_sadrzaj>ASTOR GRADNJA d.o.o. za građenje i trgovinu u stečaju, OIB 73992042247, Hrvatskih žrtava 23, 21220 Seget Donji</izvorni_sadrzaj>
    <derivirana_varijabla naziv="DomainObject.Predmet.ProtustrankaWithAdressOIB_1">ASTOR GRADNJA d.o.o. za građenje i trgovinu u stečaju, OIB 73992042247, Hrvatskih žrtava 23, 21220 Seget Donji</derivirana_varijabla>
  </DomainObject.Predmet.ProtustrankaWithAdressOIB>
  <DomainObject.Predmet.ProtustrankaNazivFormated>
    <izvorni_sadrzaj>ASTOR GRADNJA d.o.o. za građenje i trgovinu u stečaju</izvorni_sadrzaj>
    <derivirana_varijabla naziv="DomainObject.Predmet.ProtustrankaNazivFormated_1">ASTOR GRADNJA d.o.o. za građenje i trgovinu u stečaju</derivirana_varijabla>
  </DomainObject.Predmet.ProtustrankaNazivFormated>
  <DomainObject.Predmet.ProtustrankaNazivFormatedOIB>
    <izvorni_sadrzaj>ASTOR GRADNJA d.o.o. za građenje i trgovinu u stečaju, OIB 73992042247</izvorni_sadrzaj>
    <derivirana_varijabla naziv="DomainObject.Predmet.ProtustrankaNazivFormatedOIB_1">ASTOR GRADNJA d.o.o. za građenje i trgovinu u stečaju, OIB 73992042247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4081564.08</izvorni_sadrzaj>
    <derivirana_varijabla naziv="DomainObject.Predmet.TrenutnaVrijednost_1">4081564.08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ASTOR GRADNJA d.o.o. za građenje i trgovinu u stečaju</item>
    </izvorni_sadrzaj>
    <derivirana_varijabla naziv="DomainObject.Predmet.ProtuStrankaListFormated_1">
      <item>ASTOR GRADNJA d.o.o. za građenje i trgovinu u stečaju</item>
    </derivirana_varijabla>
  </DomainObject.Predmet.ProtuStrankaListFormated>
  <DomainObject.Predmet.ProtuStrankaListFormatedOIB>
    <izvorni_sadrzaj>
      <item>ASTOR GRADNJA d.o.o. za građenje i trgovinu u stečaju, OIB 73992042247</item>
    </izvorni_sadrzaj>
    <derivirana_varijabla naziv="DomainObject.Predmet.ProtuStrankaListFormatedOIB_1">
      <item>ASTOR GRADNJA d.o.o. za građenje i trgovinu u stečaju, OIB 73992042247</item>
    </derivirana_varijabla>
  </DomainObject.Predmet.ProtuStrankaListFormatedOIB>
  <DomainObject.Predmet.ProtuStrankaListFormatedWithAdress>
    <izvorni_sadrzaj>
      <item>ASTOR GRADNJA d.o.o. za građenje i trgovinu u stečaju, Hrvatskih žrtava 23, 21220 Seget Donji</item>
    </izvorni_sadrzaj>
    <derivirana_varijabla naziv="DomainObject.Predmet.ProtuStrankaListFormatedWithAdress_1">
      <item>ASTOR GRADNJA d.o.o. za građenje i trgovinu u stečaju, Hrvatskih žrtava 23, 21220 Seget Donji</item>
    </derivirana_varijabla>
  </DomainObject.Predmet.ProtuStrankaListFormatedWithAdress>
  <DomainObject.Predmet.ProtuStrankaListFormatedWithAdressOIB>
    <izvorni_sadrzaj>
      <item>ASTOR GRADNJA d.o.o. za građenje i trgovinu u stečaju, OIB 73992042247, Hrvatskih žrtava 23, 21220 Seget Donji</item>
    </izvorni_sadrzaj>
    <derivirana_varijabla naziv="DomainObject.Predmet.ProtuStrankaListFormatedWithAdressOIB_1">
      <item>ASTOR GRADNJA d.o.o. za građenje i trgovinu u stečaju, OIB 73992042247, Hrvatskih žrtava 23, 21220 Seget Donji</item>
    </derivirana_varijabla>
  </DomainObject.Predmet.ProtuStrankaListFormatedWithAdressOIB>
  <DomainObject.Predmet.ProtuStrankaListNazivFormated>
    <izvorni_sadrzaj>
      <item>ASTOR GRADNJA d.o.o. za građenje i trgovinu u stečaju</item>
    </izvorni_sadrzaj>
    <derivirana_varijabla naziv="DomainObject.Predmet.ProtuStrankaListNazivFormated_1">
      <item>ASTOR GRADNJA d.o.o. za građenje i trgovinu u stečaju</item>
    </derivirana_varijabla>
  </DomainObject.Predmet.ProtuStrankaListNazivFormated>
  <DomainObject.Predmet.ProtuStrankaListNazivFormatedOIB>
    <izvorni_sadrzaj>
      <item>ASTOR GRADNJA d.o.o. za građenje i trgovinu u stečaju, OIB 73992042247</item>
    </izvorni_sadrzaj>
    <derivirana_varijabla naziv="DomainObject.Predmet.ProtuStrankaListNazivFormatedOIB_1">
      <item>ASTOR GRADNJA d.o.o. za građenje i trgovinu u stečaju, OIB 73992042247</item>
    </derivirana_varijabla>
  </DomainObject.Predmet.ProtuStrankaListNazivFormatedOIB>
  <DomainObject.Predmet.OstaliListFormated>
    <izvorni_sadrzaj>
      <item>Josip Kunkić</item>
    </izvorni_sadrzaj>
    <derivirana_varijabla naziv="DomainObject.Predmet.OstaliListFormated_1">
      <item>Josip Kunkić</item>
    </derivirana_varijabla>
  </DomainObject.Predmet.OstaliListFormated>
  <DomainObject.Predmet.OstaliListFormatedOIB>
    <izvorni_sadrzaj>
      <item>Josip Kunkić, OIB 45382258329</item>
    </izvorni_sadrzaj>
    <derivirana_varijabla naziv="DomainObject.Predmet.OstaliListFormatedOIB_1">
      <item>Josip Kunkić, OIB 45382258329</item>
    </derivirana_varijabla>
  </DomainObject.Predmet.OstaliListFormatedOIB>
  <DomainObject.Predmet.OstaliListFormatedWithAdress>
    <izvorni_sadrzaj>
      <item>Josip Kunkić, Put Oca Ante Gabrića 2a, 21220 Seget Donji</item>
    </izvorni_sadrzaj>
    <derivirana_varijabla naziv="DomainObject.Predmet.OstaliListFormatedWithAdress_1">
      <item>Josip Kunkić, Put Oca Ante Gabrića 2a, 21220 Seget Donji</item>
    </derivirana_varijabla>
  </DomainObject.Predmet.OstaliListFormatedWithAdress>
  <DomainObject.Predmet.OstaliListFormatedWithAdressOIB>
    <izvorni_sadrzaj>
      <item>Josip Kunkić, OIB 45382258329, Put Oca Ante Gabrića 2a, 21220 Seget Donji</item>
    </izvorni_sadrzaj>
    <derivirana_varijabla naziv="DomainObject.Predmet.OstaliListFormatedWithAdressOIB_1">
      <item>Josip Kunkić, OIB 45382258329, Put Oca Ante Gabrića 2a, 21220 Seget Donji</item>
    </derivirana_varijabla>
  </DomainObject.Predmet.OstaliListFormatedWithAdressOIB>
  <DomainObject.Predmet.OstaliListNazivFormated>
    <izvorni_sadrzaj>
      <item>Josip Kunkić</item>
    </izvorni_sadrzaj>
    <derivirana_varijabla naziv="DomainObject.Predmet.OstaliListNazivFormated_1">
      <item>Josip Kunkić</item>
    </derivirana_varijabla>
  </DomainObject.Predmet.OstaliListNazivFormated>
  <DomainObject.Predmet.OstaliListNazivFormatedOIB>
    <izvorni_sadrzaj>
      <item>Josip Kunkić, OIB 45382258329</item>
    </izvorni_sadrzaj>
    <derivirana_varijabla naziv="DomainObject.Predmet.OstaliListNazivFormatedOIB_1">
      <item>Josip Kunkić, OIB 45382258329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ASTOR GRADNJA d.o.o. za građenje i trgovinu u stečaju</izvorni_sadrzaj>
    <derivirana_varijabla naziv="DomainObject.Predmet.ProtustrankaIDrugi_1">ASTOR GRADNJA d.o.o. za građenje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ASTOR GRADNJA d.o.o. za građenje i trgovinu u stečaju, OIB 73992042247, Hrvatskih žrtava 23, 21220 Seget Donji</izvorni_sadrzaj>
    <derivirana_varijabla naziv="DomainObject.Predmet.ProtustrankaIDrugiAdressOIB_1">ASTOR GRADNJA d.o.o. za građenje i trgovinu u stečaju, OIB 73992042247, Hrvatskih žrtava 23,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ASTOR GRADNJA d.o.o. za građenje i trgovinu u stečaju</item>
      <item>FINANCIJSKA AGENCIJA, RC SPLIT</item>
      <item>Josip Kunkić</item>
    </izvorni_sadrzaj>
    <derivirana_varijabla naziv="DomainObject.Predmet.SudioniciListNaziv_1">
      <item>ASTOR GRADNJA d.o.o. za građenje i trgovinu u stečaju</item>
      <item>FINANCIJSKA AGENCIJA, RC SPLIT</item>
      <item>Josip Kunkić</item>
    </derivirana_varijabla>
  </DomainObject.Predmet.SudioniciListNaziv>
  <DomainObject.Predmet.SudioniciListAdressOIB>
    <izvorni_sadrzaj>
      <item>ASTOR GRADNJA d.o.o. za građenje i trgovinu u stečaju, OIB 73992042247, Hrvatskih žrtava 23,21220 Seget Donji</item>
      <item>FINANCIJSKA AGENCIJA, RC SPLIT, OIB 85821130368, Mažuranićevo šetalište 24 b,21000 Split</item>
      <item>Josip Kunkić, OIB 45382258329, Put Oca Ante Gabrića 2a,21220 Seget Donji</item>
    </izvorni_sadrzaj>
    <derivirana_varijabla naziv="DomainObject.Predmet.SudioniciListAdressOIB_1">
      <item>ASTOR GRADNJA d.o.o. za građenje i trgovinu u stečaju, OIB 73992042247, Hrvatskih žrtava 23,21220 Seget Donji</item>
      <item>FINANCIJSKA AGENCIJA, RC SPLIT, OIB 85821130368, Mažuranićevo šetalište 24 b,21000 Split</item>
      <item>Josip Kunkić, OIB 45382258329, Put Oca Ante Gabrića 2a,21220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73992042247</item>
      <item>, OIB 85821130368</item>
      <item>, OIB 45382258329</item>
    </izvorni_sadrzaj>
    <derivirana_varijabla naziv="DomainObject.Predmet.SudioniciListNazivOIB_1">
      <item>, OIB 73992042247</item>
      <item>, OIB 85821130368</item>
      <item>, OIB 45382258329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St-849/2017-47</izvorni_sadrzaj>
    <derivirana_varijabla naziv="DomainObject.PredzadnjaOdlukaIzPredmeta.Oznaka_1">St-849/2017-47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1EB9F-042D-4D9C-A7C2-0175C4C2E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1141</properties:Words>
  <properties:Characters>6313</properties:Characters>
  <properties:Lines>129</properties:Lines>
  <properties:Paragraphs>62</properties:Paragraphs>
  <properties:TotalTime>81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7487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2018-12-20T10:48:00Z</cp:lastPrinted>
  <dcterms:modified xmlns:xsi="http://www.w3.org/2001/XMLSchema-instance" xsi:type="dcterms:W3CDTF">2018-12-20T10:48:00Z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(St-849-2017 Zaključak -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