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4cbb" w14:paraId="6914cbb" w:rsidRDefault="00631FB6" w:rsidP="00631FB6" w:rsidR="00631FB6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Poslovni broj: 3. St-3/17-</w:t>
      </w:r>
      <w:r w:rsidR="007913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bookmarkStart w:name="_GoBack" w:id="0"/>
      <w:bookmarkEnd w:id="0"/>
    </w:p>
    <w:p w:rsidRDefault="00631FB6" w:rsidP="00631FB6" w:rsidR="00631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631FB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631FB6" w:rsidP="00631FB6" w:rsidR="00631FB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631FB6" w:rsidP="00631FB6" w:rsidR="00631FB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31FB6" w:rsidP="00631FB6" w:rsidR="00631FB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631FB6" w:rsidP="00631FB6" w:rsidR="00631FB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31FB6" w:rsidP="00631FB6" w:rsidR="00631FB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631FB6" w:rsidP="00631FB6" w:rsidR="00631FB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imovinom dužnika pojedinca-trgovca pojedinca R.L.E. za popravak i preinake metalnih brodova, Mirko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postupajući po službenoj dužnosti, 27. rujna 2017. </w:t>
      </w:r>
    </w:p>
    <w:p w:rsidRDefault="00631FB6" w:rsidP="00631FB6" w:rsidR="00631FB6" w:rsidRPr="00631FB6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31FB6" w:rsidP="00631FB6" w:rsidR="00631FB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dostave ovog zaključka, podnijeti u spis predmeta poslovni broj gornji, potvrdu o blokadi računa i novčanih sredstava uvodno označenog trgovca pojedinca prema podacima iz Očevidnika redoslijeda osnova za plaćanje važećima na dan izdavanja potvrde. </w:t>
      </w:r>
    </w:p>
    <w:p w:rsidRDefault="00631FB6" w:rsidP="00631FB6" w:rsidR="00631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 rujna 2017. </w:t>
      </w:r>
    </w:p>
    <w:p w:rsidRDefault="00631FB6" w:rsidP="00631FB6" w:rsidR="00631FB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631FB6" w:rsidP="00631FB6" w:rsidR="00631FB6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631FB6" w:rsidP="00631FB6" w:rsidR="00631FB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1FB6" w:rsidP="00631FB6" w:rsidR="00631FB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631FB6" w:rsidP="00631FB6" w:rsidR="00631FB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631FB6" w:rsidP="00631FB6" w:rsidR="00631FB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1FB6" w:rsidP="00631FB6" w:rsidR="00631FB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1FB6" w:rsidP="00631FB6" w:rsidR="00631FB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  <w:r w:rsidR="00D95921">
        <w:rPr>
          <w:rFonts w:cs="Times New Roman" w:eastAsia="Times New Roman" w:hAnsi="Times New Roman" w:ascii="Times New Roman"/>
          <w:sz w:val="24"/>
          <w:szCs w:val="24"/>
          <w:lang w:eastAsia="hr-HR"/>
        </w:rPr>
        <w:t>/Šibenik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31FB6" w:rsidP="00631FB6" w:rsidR="00631FB6"/>
    <w:p w:rsidRDefault="003D21CE" w:rsidR="003D21CE"/>
    <w:sectPr w:rsidSect="00295E7B" w:rsidR="003D21CE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367" w:rsidR="00000000">
      <w:pPr>
        <w:spacing w:lineRule="auto" w:line="240" w:after="0"/>
      </w:pPr>
      <w:r>
        <w:separator/>
      </w:r>
    </w:p>
  </w:endnote>
  <w:endnote w:id="0" w:type="continuationSeparator">
    <w:p w:rsidRDefault="00791367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367" w:rsidR="00000000">
      <w:pPr>
        <w:spacing w:lineRule="auto" w:line="240" w:after="0"/>
      </w:pPr>
      <w:r>
        <w:separator/>
      </w:r>
    </w:p>
  </w:footnote>
  <w:footnote w:id="0" w:type="continuationSeparator">
    <w:p w:rsidRDefault="00791367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367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1FB6"/>
    <w:rsid w:val="003D21CE"/>
    <w:rsid w:val="00631FB6"/>
    <w:rsid w:val="00791367"/>
    <w:rsid w:val="00D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1FB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FB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31FB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31F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31FB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31F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3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13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13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13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13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1FB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FB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31FB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31F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31FB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31F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3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13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13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13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13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St-3/2017-6</izvorni_sadrzaj>
    <derivirana_varijabla naziv="DomainObject.Oznaka_1">St-3/2017-6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R.L.E.  za popravak i preinake metalnih brodova, Mirko Rapić t.p.</izvorni_sadrzaj>
    <derivirana_varijabla naziv="DomainObject.Predmet.ProtustrankaFormated_1">  R.L.E.  za popravak i preinake metalnih brodova, Mirko Rapić t.p.</derivirana_varijabla>
  </DomainObject.Predmet.ProtustrankaFormated>
  <DomainObject.Predmet.ProtustrankaFormatedOIB>
    <izvorni_sadrzaj>  R.L.E.  za popravak i preinake metalnih brodova, Mirko Rapić t.p., OIB 74856995382</izvorni_sadrzaj>
    <derivirana_varijabla naziv="DomainObject.Predmet.ProtustrankaFormatedOIB_1">  R.L.E.  za popravak i preinake metalnih brodova, Mirko Rapić t.p., OIB 74856995382</derivirana_varijabla>
  </DomainObject.Predmet.ProtustrankaFormatedOIB>
  <DomainObject.Predmet.ProtustrankaFormatedWithAdress>
    <izvorni_sadrzaj> R.L.E.  za popravak i preinake metalnih brodova, Mirko Rapić t.p., Krš 2, 22320 Drniš</izvorni_sadrzaj>
    <derivirana_varijabla naziv="DomainObject.Predmet.ProtustrankaFormatedWithAdress_1"> R.L.E.  za popravak i preinake metalnih brodova, Mirko Rapić t.p., Krš 2, 22320 Drniš</derivirana_varijabla>
  </DomainObject.Predmet.ProtustrankaFormatedWithAdress>
  <DomainObject.Predmet.ProtustrankaFormatedWithAdressOIB>
    <izvorni_sadrzaj> R.L.E.  za popravak i preinake metalnih brodova, Mirko Rapić t.p., OIB 74856995382, Krš 2, 22320 Drniš</izvorni_sadrzaj>
    <derivirana_varijabla naziv="DomainObject.Predmet.ProtustrankaFormatedWithAdressOIB_1"> R.L.E.  za popravak i preinake metalnih brodova, Mirko Rapić t.p., OIB 74856995382, Krš 2, 22320 Drniš</derivirana_varijabla>
  </DomainObject.Predmet.ProtustrankaFormatedWithAdressOIB>
  <DomainObject.Predmet.ProtustrankaWithAdress>
    <izvorni_sadrzaj>R.L.E.  za popravak i preinake metalnih brodova, Mirko Rapić t.p. Krš 2, 22320 Drniš</izvorni_sadrzaj>
    <derivirana_varijabla naziv="DomainObject.Predmet.ProtustrankaWithAdress_1">R.L.E.  za popravak i preinake metalnih brodova, Mirko Rapić t.p. Krš 2, 22320 Drniš</derivirana_varijabla>
  </DomainObject.Predmet.ProtustrankaWithAdress>
  <DomainObject.Predmet.ProtustrankaWithAdressOIB>
    <izvorni_sadrzaj>R.L.E.  za popravak i preinake metalnih brodova, Mirko Rapić t.p., OIB 74856995382, Krš 2, 22320 Drniš</izvorni_sadrzaj>
    <derivirana_varijabla naziv="DomainObject.Predmet.ProtustrankaWithAdressOIB_1">R.L.E.  za popravak i preinake metalnih brodova, Mirko Rapić t.p., OIB 74856995382, Krš 2, 22320 Drniš</derivirana_varijabla>
  </DomainObject.Predmet.ProtustrankaWithAdressOIB>
  <DomainObject.Predmet.ProtustrankaNazivFormated>
    <izvorni_sadrzaj>R.L.E.  za popravak i preinake metalnih brodova, Mirko Rapić t.p.</izvorni_sadrzaj>
    <derivirana_varijabla naziv="DomainObject.Predmet.ProtustrankaNazivFormated_1">R.L.E.  za popravak i preinake metalnih brodova, Mirko Rapić t.p.</derivirana_varijabla>
  </DomainObject.Predmet.ProtustrankaNazivFormated>
  <DomainObject.Predmet.ProtustrankaNazivFormatedOIB>
    <izvorni_sadrzaj>R.L.E.  za popravak i preinake metalnih brodova, Mirko Rapić t.p., OIB 74856995382</izvorni_sadrzaj>
    <derivirana_varijabla naziv="DomainObject.Predmet.ProtustrankaNazivFormatedOIB_1">R.L.E.  za popravak i preinake metalnih brodova, Mirko Rapić t.p., OIB 74856995382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- POREZNA UPRAVA - Područni ured Dalmacija; Mirko Rapić</izvorni_sadrzaj>
    <derivirana_varijabla naziv="DomainObject.Predmet.StrankaFormated_1">  RHMF - POREZNA UPRAVA - Područni ured Dalmacija; Mirko Rapić</derivirana_varijabla>
  </DomainObject.Predmet.StrankaFormated>
  <DomainObject.Predmet.StrankaFormatedOIB>
    <izvorni_sadrzaj>  RHMF - POREZNA UPRAVA - Područni ured Dalmacija, OIB 18683136487; Mirko Rapić, OIB 74856995382</izvorni_sadrzaj>
    <derivirana_varijabla naziv="DomainObject.Predmet.StrankaFormatedOIB_1">  RHMF - POREZNA UPRAVA - Područni ured Dalmacija, OIB 18683136487; Mirko Rapić, OIB 74856995382</derivirana_varijabla>
  </DomainObject.Predmet.StrankaFormatedOIB>
  <DomainObject.Predmet.StrankaFormatedWithAdress>
    <izvorni_sadrzaj> RHMF - POREZNA UPRAVA - Područni ured Dalmacija; Mirko Rapić, Rapići 12 A, 21201 Ljubitovica</izvorni_sadrzaj>
    <derivirana_varijabla naziv="DomainObject.Predmet.StrankaFormatedWithAdress_1"> RHMF - POREZNA UPRAVA - Područni ured Dalmacija; Mirko Rapić, Rapići 12 A, 21201 Ljubitovica</derivirana_varijabla>
  </DomainObject.Predmet.StrankaFormatedWithAdress>
  <DomainObject.Predmet.StrankaFormatedWithAdressOIB>
    <izvorni_sadrzaj> RHMF - POREZNA UPRAVA - Područni ured Dalmacija, OIB 18683136487; Mirko Rapić, OIB 74856995382, Rapići 12 A, 21201 Ljubitovica</izvorni_sadrzaj>
    <derivirana_varijabla naziv="DomainObject.Predmet.StrankaFormatedWithAdressOIB_1"> RHMF - POREZNA UPRAVA - Područni ured Dalmacija, OIB 18683136487; Mirko Rapić, OIB 74856995382, Rapići 12 A, 21201 Ljubitovica</derivirana_varijabla>
  </DomainObject.Predmet.StrankaFormatedWithAdressOIB>
  <DomainObject.Predmet.StrankaWithAdress>
    <izvorni_sadrzaj>RHMF - POREZNA UPRAVA - Područni ured Dalmacija ,Mirko Rapić Rapići 12 A,21201 Ljubitovica</izvorni_sadrzaj>
    <derivirana_varijabla naziv="DomainObject.Predmet.StrankaWithAdress_1">RHMF - POREZNA UPRAVA - Područni ured Dalmacija ,Mirko Rapić Rapići 12 A,21201 Ljubitovica</derivirana_varijabla>
  </DomainObject.Predmet.StrankaWithAdress>
  <DomainObject.Predmet.StrankaWithAdressOIB>
    <izvorni_sadrzaj>RHMF - POREZNA UPRAVA - Područni ured Dalmacija, OIB 18683136487,Mirko Rapić, OIB 74856995382, Rapići 12 A,21201 Ljubitovica</izvorni_sadrzaj>
    <derivirana_varijabla naziv="DomainObject.Predmet.StrankaWithAdressOIB_1">RHMF - POREZNA UPRAVA - Područni ured Dalmacija, OIB 18683136487,Mirko Rapić, OIB 74856995382, Rapići 12 A,21201 Ljubitovica</derivirana_varijabla>
  </DomainObject.Predmet.StrankaWithAdressOIB>
  <DomainObject.Predmet.StrankaNazivFormated>
    <izvorni_sadrzaj>RHMF - POREZNA UPRAVA - Područni ured Dalmacija,Mirko Rapić</izvorni_sadrzaj>
    <derivirana_varijabla naziv="DomainObject.Predmet.StrankaNazivFormated_1">RHMF - POREZNA UPRAVA - Područni ured Dalmacija,Mirko Rapić</derivirana_varijabla>
  </DomainObject.Predmet.StrankaNazivFormated>
  <DomainObject.Predmet.StrankaNazivFormatedOIB>
    <izvorni_sadrzaj>RHMF - POREZNA UPRAVA - Područni ured Dalmacija, OIB 18683136487,Mirko Rapić, OIB 74856995382</izvorni_sadrzaj>
    <derivirana_varijabla naziv="DomainObject.Predmet.StrankaNazivFormatedOIB_1">RHMF - POREZNA UPRAVA - Područni ured Dalmacija, OIB 18683136487,Mirko Rapić, OIB 74856995382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RHMF - POREZNA UPRAVA - Područni ured Dalmacija</item>
      <item>Mirko Rapić</item>
    </izvorni_sadrzaj>
    <derivirana_varijabla naziv="DomainObject.Predmet.StrankaListFormated_1">
      <item>RHMF - POREZNA UPRAVA - Područni ured Dalmacija</item>
      <item>Mirko Rapić</item>
    </derivirana_varijabla>
  </DomainObject.Predmet.StrankaListFormated>
  <DomainObject.Predmet.StrankaListFormatedOIB>
    <izvorni_sadrzaj>
      <item>RHMF - POREZNA UPRAVA - Područni ured Dalmacija, OIB 18683136487</item>
      <item>Mirko Rapić, OIB 74856995382</item>
    </izvorni_sadrzaj>
    <derivirana_varijabla naziv="DomainObject.Predmet.StrankaListFormatedOIB_1">
      <item>RHMF - POREZNA UPRAVA - Područni ured Dalmacija, OIB 18683136487</item>
      <item>Mirko Rapić, OIB 74856995382</item>
    </derivirana_varijabla>
  </DomainObject.Predmet.StrankaListFormatedOIB>
  <DomainObject.Predmet.StrankaListFormatedWithAdress>
    <izvorni_sadrzaj>
      <item>RHMF - POREZNA UPRAVA - Područni ured Dalmacija</item>
      <item>Mirko Rapić, Rapići 12 A, 21201 Ljubitovica</item>
    </izvorni_sadrzaj>
    <derivirana_varijabla naziv="DomainObject.Predmet.StrankaListFormatedWithAdress_1">
      <item>RHMF - POREZNA UPRAVA - Područni ured Dalmacija</item>
      <item>Mirko Rapić, Rapići 12 A, 21201 Ljubitovica</item>
    </derivirana_varijabla>
  </DomainObject.Predmet.StrankaListFormatedWithAdress>
  <DomainObject.Predmet.StrankaListFormatedWithAdressOIB>
    <izvorni_sadrzaj>
      <item>RHMF - POREZNA UPRAVA - Područni ured Dalmacija, OIB 18683136487</item>
      <item>Mirko Rapić, OIB 74856995382, Rapići 12 A, 21201 Ljubitovica</item>
    </izvorni_sadrzaj>
    <derivirana_varijabla naziv="DomainObject.Predmet.StrankaListFormatedWithAdressOIB_1">
      <item>RHMF - POREZNA UPRAVA - Područni ured Dalmacija, OIB 18683136487</item>
      <item>Mirko Rapić, OIB 74856995382, Rapići 12 A, 21201 Ljubitovica</item>
    </derivirana_varijabla>
  </DomainObject.Predmet.StrankaListFormatedWithAdressOIB>
  <DomainObject.Predmet.StrankaListNazivFormated>
    <izvorni_sadrzaj>
      <item>RHMF - POREZNA UPRAVA - Područni ured Dalmacija</item>
      <item>Mirko Rapić</item>
    </izvorni_sadrzaj>
    <derivirana_varijabla naziv="DomainObject.Predmet.StrankaListNazivFormated_1">
      <item>RHMF - POREZNA UPRAVA - Područni ured Dalmacija</item>
      <item>Mirko Rapić</item>
    </derivirana_varijabla>
  </DomainObject.Predmet.StrankaListNazivFormated>
  <DomainObject.Predmet.StrankaListNazivFormatedOIB>
    <izvorni_sadrzaj>
      <item>RHMF - POREZNA UPRAVA - Područni ured Dalmacija, OIB 18683136487</item>
      <item>Mirko Rapić, OIB 74856995382</item>
    </izvorni_sadrzaj>
    <derivirana_varijabla naziv="DomainObject.Predmet.StrankaListNazivFormatedOIB_1">
      <item>RHMF - POREZNA UPRAVA - Područni ured Dalmacija, OIB 18683136487</item>
      <item>Mirko Rapić, OIB 74856995382</item>
    </derivirana_varijabla>
  </DomainObject.Predmet.StrankaListNazivFormatedOIB>
  <DomainObject.Predmet.ProtuStrankaListFormated>
    <izvorni_sadrzaj>
      <item>R.L.E.  za popravak i preinake metalnih brodova, Mirko Rapić t.p.</item>
    </izvorni_sadrzaj>
    <derivirana_varijabla naziv="DomainObject.Predmet.ProtuStrankaListFormated_1">
      <item>R.L.E.  za popravak i preinake metalnih brodova, Mirko Rapić t.p.</item>
    </derivirana_varijabla>
  </DomainObject.Predmet.ProtuStrankaListFormated>
  <DomainObject.Predmet.ProtuStrankaListFormatedOIB>
    <izvorni_sadrzaj>
      <item>R.L.E.  za popravak i preinake metalnih brodova, Mirko Rapić t.p., OIB 74856995382</item>
    </izvorni_sadrzaj>
    <derivirana_varijabla naziv="DomainObject.Predmet.ProtuStrankaListFormatedOIB_1">
      <item>R.L.E.  za popravak i preinake metalnih brodova, Mirko Rapić t.p., OIB 74856995382</item>
    </derivirana_varijabla>
  </DomainObject.Predmet.ProtuStrankaListFormatedOIB>
  <DomainObject.Predmet.ProtuStrankaListFormatedWithAdress>
    <izvorni_sadrzaj>
      <item>R.L.E.  za popravak i preinake metalnih brodova, Mirko Rapić t.p., Krš 2, 22320 Drniš</item>
    </izvorni_sadrzaj>
    <derivirana_varijabla naziv="DomainObject.Predmet.ProtuStrankaListFormatedWithAdress_1">
      <item>R.L.E.  za popravak i preinake metalnih brodova, Mirko Rapić t.p., Krš 2, 22320 Drniš</item>
    </derivirana_varijabla>
  </DomainObject.Predmet.ProtuStrankaListFormatedWithAdress>
  <DomainObject.Predmet.ProtuStrankaListFormatedWithAdressOIB>
    <izvorni_sadrzaj>
      <item>R.L.E.  za popravak i preinake metalnih brodova, Mirko Rapić t.p., OIB 74856995382, Krš 2, 22320 Drniš</item>
    </izvorni_sadrzaj>
    <derivirana_varijabla naziv="DomainObject.Predmet.ProtuStrankaListFormatedWithAdressOIB_1">
      <item>R.L.E.  za popravak i preinake metalnih brodova, Mirko Rapić t.p., OIB 74856995382, Krš 2, 22320 Drniš</item>
    </derivirana_varijabla>
  </DomainObject.Predmet.ProtuStrankaListFormatedWithAdressOIB>
  <DomainObject.Predmet.ProtuStrankaListNazivFormated>
    <izvorni_sadrzaj>
      <item>R.L.E.  za popravak i preinake metalnih brodova, Mirko Rapić t.p.</item>
    </izvorni_sadrzaj>
    <derivirana_varijabla naziv="DomainObject.Predmet.ProtuStrankaListNazivFormated_1">
      <item>R.L.E.  za popravak i preinake metalnih brodova, Mirko Rapić t.p.</item>
    </derivirana_varijabla>
  </DomainObject.Predmet.ProtuStrankaListNazivFormated>
  <DomainObject.Predmet.ProtuStrankaListNazivFormatedOIB>
    <izvorni_sadrzaj>
      <item>R.L.E.  za popravak i preinake metalnih brodova, Mirko Rapić t.p., OIB 74856995382</item>
    </izvorni_sadrzaj>
    <derivirana_varijabla naziv="DomainObject.Predmet.ProtuStrankaListNazivFormatedOIB_1">
      <item>R.L.E.  za popravak i preinake metalnih brodova, Mirko Rapić t.p., OIB 74856995382</item>
    </derivirana_varijabla>
  </DomainObject.Predmet.ProtuStrankaListNazivFormatedOIB>
  <DomainObject.Predmet.OstaliListFormated>
    <izvorni_sadrzaj>
      <item>ŽDO U ŠIBENIKU - Građansko-upravni odjel</item>
      <item>Odvjetničko društvo Pavlak i partneri</item>
    </izvorni_sadrzaj>
    <derivirana_varijabla naziv="DomainObject.Predmet.OstaliListFormated_1">
      <item>ŽDO U ŠIBENIKU - Građansko-upravni odjel</item>
      <item>Odvjetničko društvo Pavlak i partneri</item>
    </derivirana_varijabla>
  </DomainObject.Predmet.OstaliListFormated>
  <DomainObject.Predmet.OstaliListFormatedOIB>
    <izvorni_sadrzaj>
      <item>ŽDO U ŠIBENIKU - Građansko-upravni odjel</item>
      <item>Odvjetničko društvo Pavlak i partneri</item>
    </izvorni_sadrzaj>
    <derivirana_varijabla naziv="DomainObject.Predmet.OstaliListFormatedOIB_1">
      <item>ŽDO U ŠIBENIKU - Građansko-upravni odjel</item>
      <item>Odvjetničko društvo Pavlak i partneri</item>
    </derivirana_varijabla>
  </DomainObject.Predmet.OstaliListFormatedOIB>
  <DomainObject.Predmet.OstaliListFormatedWithAdress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_1">
      <item>ŽDO U ŠIBENIKU - Građansko-upravni odjel, P. Grubišića 3, 22000 Šibenik</item>
      <item>Odvjetničko društvo Pavlak i partneri, Splitska 2, 51000 Rijeka</item>
    </derivirana_varijabla>
  </DomainObject.Predmet.OstaliListFormatedWithAdress>
  <DomainObject.Predmet.OstaliListFormatedWithAdressOIB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OIB_1">
      <item>ŽDO U ŠIBENIKU - Građansko-upravni odjel, P. Grubišića 3, 22000 Šibenik</item>
      <item>Odvjetničko društvo Pavlak i partneri, Splitska 2, 51000 Rijeka</item>
    </derivirana_varijabla>
  </DomainObject.Predmet.OstaliListFormatedWithAdressOIB>
  <DomainObject.Predmet.OstaliListNazivFormated>
    <izvorni_sadrzaj>
      <item>ŽDO U ŠIBENIKU - Građansko-upravni odjel</item>
      <item>Odvjetničko društvo Pavlak i partneri</item>
    </izvorni_sadrzaj>
    <derivirana_varijabla naziv="DomainObject.Predmet.OstaliListNazivFormated_1">
      <item>ŽDO U ŠIBENIKU - Građansko-upravni odjel</item>
      <item>Odvjetničko društvo Pavlak i partneri</item>
    </derivirana_varijabla>
  </DomainObject.Predmet.OstaliListNazivFormated>
  <DomainObject.Predmet.OstaliListNazivFormatedOIB>
    <izvorni_sadrzaj>
      <item>ŽDO U ŠIBENIKU - Građansko-upravni odjel</item>
      <item>Odvjetničko društvo Pavlak i partneri</item>
    </izvorni_sadrzaj>
    <derivirana_varijabla naziv="DomainObject.Predmet.OstaliListNazivFormatedOIB_1">
      <item>ŽDO U ŠIBENIKU - Građansko-upravni odjel</item>
      <item>Odvjetničko društvo Pavlak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St-3/2017-6</izvorni_sadrzaj>
    <derivirana_varijabla naziv="DomainObject.PoslovniBrojDokumenta_1">St-3/2017-6</derivirana_varijabla>
  </DomainObject.PoslovniBrojDokumenta>
  <DomainObject.Predmet.StrankaIDrugi>
    <izvorni_sadrzaj>RHMF - POREZNA UPRAVA - Područni ured Dalmacija i dr.</izvorni_sadrzaj>
    <derivirana_varijabla naziv="DomainObject.Predmet.StrankaIDrugi_1">RHMF - POREZNA UPRAVA - Područni ured Dalmacija i dr.</derivirana_varijabla>
  </DomainObject.Predmet.StrankaIDrugi>
  <DomainObject.Predmet.ProtustrankaIDrugi>
    <izvorni_sadrzaj>R.L.E.  za popravak i preinake metalnih brodova, Mirko Rapić t.p.</izvorni_sadrzaj>
    <derivirana_varijabla naziv="DomainObject.Predmet.ProtustrankaIDrugi_1">R.L.E.  za popravak i preinake metalnih brodova, Mirko Rapić t.p.</derivirana_varijabla>
  </DomainObject.Predmet.ProtustrankaIDrugi>
  <DomainObject.Predmet.StrankaIDrugiAdressOIB>
    <izvorni_sadrzaj>RHMF - POREZNA UPRAVA - Područni ured Dalmacija, OIB 18683136487 i dr.</izvorni_sadrzaj>
    <derivirana_varijabla naziv="DomainObject.Predmet.StrankaIDrugiAdressOIB_1">RHMF - POREZNA UPRAVA - Područni ured Dalmacija, OIB 18683136487 i dr.</derivirana_varijabla>
  </DomainObject.Predmet.StrankaIDrugiAdressOIB>
  <DomainObject.Predmet.ProtustrankaIDrugiAdressOIB>
    <izvorni_sadrzaj>R.L.E.  za popravak i preinake metalnih brodova, Mirko Rapić t.p., OIB 74856995382, Krš 2, 22320 Drniš</izvorni_sadrzaj>
    <derivirana_varijabla naziv="DomainObject.Predmet.ProtustrankaIDrugiAdressOIB_1">R.L.E.  za popravak i preinake metalnih brodova, Mirko Rapić t.p., OIB 74856995382, Krš 2,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izvorni_sadrzaj>
    <derivirana_varijabla naziv="DomainObject.Predmet.SudioniciListNaziv_1"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derivirana_varijabla>
  </DomainObject.Predmet.SudioniciListNaziv>
  <DomainObject.Predmet.SudioniciListAdressOIB>
    <izvorni_sadrzaj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izvorni_sadrzaj>
    <derivirana_varijabla naziv="DomainObject.Predmet.SudioniciListAdressOIB_1"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74856995382</item>
      <item>, OIB 18683136487</item>
      <item>, OIB null</item>
      <item>, OIB null</item>
      <item>, OIB 74856995382</item>
    </izvorni_sadrzaj>
    <derivirana_varijabla naziv="DomainObject.Predmet.SudioniciListNazivOIB_1">
      <item>, OIB 74856995382</item>
      <item>, OIB 18683136487</item>
      <item>, OIB null</item>
      <item>, OIB null</item>
      <item>, OIB 74856995382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853</properties:Characters>
  <properties:Lines>38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2017-09-27T06:57:00Z</dcterms:created>
  <dc:creator>Tina Grgas</dc:creator>
  <cp:lastModifiedBy>Nena Mužanović</cp:lastModifiedBy>
  <cp:lastPrinted>2017-09-27T09:29:00Z</cp:lastPrinted>
  <dcterms:modified xmlns:xsi="http://www.w3.org/2001/XMLSchema-instance" xsi:type="dcterms:W3CDTF">2017-09-27T09:29:00Z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St-3/2017-6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