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8cb85" w14:paraId="9e8cb85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8F6F4D">
        <w:rPr>
          <w:szCs w:val="24"/>
          <w:lang w:val="hr-HR"/>
        </w:rPr>
        <w:t xml:space="preserve">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591BA5">
        <w:rPr>
          <w:szCs w:val="24"/>
          <w:lang w:val="hr-HR"/>
        </w:rPr>
        <w:t>2</w:t>
      </w:r>
      <w:r w:rsidR="000700B6">
        <w:rPr>
          <w:szCs w:val="24"/>
          <w:lang w:val="hr-HR"/>
        </w:rPr>
        <w:t>2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591BA5">
        <w:rPr>
          <w:lang w:val="hr-HR"/>
        </w:rPr>
        <w:t xml:space="preserve">K&amp;S jednostavno društvo s ograničenom odgovornošću za proizvodnju, trgovinu i usluge, </w:t>
      </w:r>
      <w:r w:rsidR="00591BA5" w:rsidRPr="000664E3">
        <w:rPr>
          <w:lang w:val="hr-HR"/>
        </w:rPr>
        <w:t>MB</w:t>
      </w:r>
      <w:r w:rsidR="00591BA5">
        <w:rPr>
          <w:lang w:val="hr-HR"/>
        </w:rPr>
        <w:t>S: 010088434, OIB: 07203154184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8F6F4D">
        <w:rPr>
          <w:lang w:val="hr-HR"/>
        </w:rPr>
        <w:t>1</w:t>
      </w:r>
      <w:r w:rsidR="00A375CE">
        <w:rPr>
          <w:lang w:val="hr-HR"/>
        </w:rPr>
        <w:t>6</w:t>
      </w:r>
      <w:r w:rsidR="00230207">
        <w:rPr>
          <w:lang w:val="hr-HR"/>
        </w:rPr>
        <w:t xml:space="preserve">. </w:t>
      </w:r>
      <w:r w:rsidR="00811B13">
        <w:rPr>
          <w:lang w:val="hr-HR"/>
        </w:rPr>
        <w:t>ožujka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591BA5">
        <w:rPr>
          <w:lang w:val="hr-HR"/>
        </w:rPr>
        <w:t xml:space="preserve">K&amp;S jednostavno društvo s ograničenom odgovornošću za proizvodnju, trgovinu i usluge, </w:t>
      </w:r>
      <w:r w:rsidR="00591BA5" w:rsidRPr="000664E3">
        <w:rPr>
          <w:lang w:val="hr-HR"/>
        </w:rPr>
        <w:t>MB</w:t>
      </w:r>
      <w:r w:rsidR="00591BA5">
        <w:rPr>
          <w:lang w:val="hr-HR"/>
        </w:rPr>
        <w:t>S: 010088434, OIB: 07203154184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BF207A">
        <w:rPr>
          <w:szCs w:val="24"/>
          <w:lang w:val="hr-HR"/>
        </w:rPr>
        <w:t xml:space="preserve"> </w:t>
      </w:r>
      <w:r w:rsidR="00591BA5">
        <w:rPr>
          <w:szCs w:val="24"/>
          <w:lang w:val="hr-HR"/>
        </w:rPr>
        <w:t>DINKA TRUMBIĆ</w:t>
      </w:r>
      <w:r w:rsidR="00BF207A">
        <w:rPr>
          <w:szCs w:val="24"/>
          <w:lang w:val="hr-HR"/>
        </w:rPr>
        <w:t xml:space="preserve">, </w:t>
      </w:r>
      <w:r w:rsidR="008F6F4D">
        <w:rPr>
          <w:szCs w:val="24"/>
          <w:lang w:val="hr-HR"/>
        </w:rPr>
        <w:t xml:space="preserve"> </w:t>
      </w:r>
      <w:r w:rsidR="000700B6">
        <w:rPr>
          <w:szCs w:val="24"/>
          <w:lang w:val="hr-HR"/>
        </w:rPr>
        <w:t>S</w:t>
      </w:r>
      <w:r w:rsidR="00591BA5">
        <w:rPr>
          <w:szCs w:val="24"/>
          <w:lang w:val="hr-HR"/>
        </w:rPr>
        <w:t>plit</w:t>
      </w:r>
      <w:r w:rsidR="002554EA">
        <w:rPr>
          <w:szCs w:val="24"/>
          <w:lang w:val="hr-HR"/>
        </w:rPr>
        <w:t xml:space="preserve">, </w:t>
      </w:r>
      <w:r w:rsidR="00591BA5">
        <w:rPr>
          <w:szCs w:val="24"/>
          <w:lang w:val="hr-HR"/>
        </w:rPr>
        <w:t>Lovretska 10</w:t>
      </w:r>
      <w:r w:rsidR="00A05FA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591BA5">
        <w:rPr>
          <w:szCs w:val="24"/>
          <w:lang w:val="hr-HR"/>
        </w:rPr>
        <w:t>43468134790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8F6F4D">
        <w:rPr>
          <w:lang w:val="hr-HR"/>
        </w:rPr>
        <w:t xml:space="preserve"> </w:t>
      </w:r>
      <w:r w:rsidR="00591BA5">
        <w:rPr>
          <w:lang w:val="hr-HR"/>
        </w:rPr>
        <w:t xml:space="preserve">K&amp;S jednostavno društvo s ograničenom odgovornošću za proizvodnju, trgovinu i usluge, </w:t>
      </w:r>
      <w:r w:rsidR="00591BA5" w:rsidRPr="000664E3">
        <w:rPr>
          <w:lang w:val="hr-HR"/>
        </w:rPr>
        <w:t>MB</w:t>
      </w:r>
      <w:r w:rsidR="00591BA5">
        <w:rPr>
          <w:lang w:val="hr-HR"/>
        </w:rPr>
        <w:t>S: 010088434, OIB: 07203154184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8F6F4D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375CE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11B13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8F6F4D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375C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375CE">
        <w:rPr>
          <w:rFonts w:cs="Times New Roman" w:eastAsia="Times New Roman" w:hAnsi="Times New Roman" w:ascii="Times New Roman"/>
          <w:sz w:val="24"/>
          <w:szCs w:val="24"/>
          <w:lang w:eastAsia="hr-HR"/>
        </w:rPr>
        <w:t>45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591BA5">
        <w:rPr>
          <w:szCs w:val="24"/>
          <w:lang w:val="hr-HR"/>
        </w:rPr>
        <w:t>2</w:t>
      </w:r>
      <w:r w:rsidR="000700B6">
        <w:rPr>
          <w:szCs w:val="24"/>
          <w:lang w:val="hr-HR"/>
        </w:rPr>
        <w:t>2</w:t>
      </w:r>
      <w:r w:rsidR="004279D3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8F6F4D">
        <w:rPr>
          <w:szCs w:val="24"/>
          <w:lang w:val="hr-HR"/>
        </w:rPr>
        <w:t>1</w:t>
      </w:r>
      <w:r w:rsidR="00591BA5">
        <w:rPr>
          <w:szCs w:val="24"/>
          <w:lang w:val="hr-HR"/>
        </w:rPr>
        <w:t>3</w:t>
      </w:r>
      <w:r w:rsidR="008F6F4D">
        <w:rPr>
          <w:szCs w:val="24"/>
          <w:lang w:val="hr-HR"/>
        </w:rPr>
        <w:t>. siječnja</w:t>
      </w:r>
      <w:r w:rsidR="00230207">
        <w:rPr>
          <w:szCs w:val="24"/>
          <w:lang w:val="hr-HR"/>
        </w:rPr>
        <w:t xml:space="preserve"> 201</w:t>
      </w:r>
      <w:r w:rsidR="008F6F4D">
        <w:rPr>
          <w:szCs w:val="24"/>
          <w:lang w:val="hr-HR"/>
        </w:rPr>
        <w:t>6</w:t>
      </w:r>
      <w:r w:rsidR="00230207">
        <w:rPr>
          <w:szCs w:val="24"/>
          <w:lang w:val="hr-HR"/>
        </w:rPr>
        <w:t>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8F6F4D">
        <w:rPr>
          <w:szCs w:val="24"/>
          <w:lang w:val="hr-HR"/>
        </w:rPr>
        <w:t>1</w:t>
      </w:r>
      <w:r w:rsidR="00A375CE">
        <w:rPr>
          <w:szCs w:val="24"/>
          <w:lang w:val="hr-HR"/>
        </w:rPr>
        <w:t>6</w:t>
      </w:r>
      <w:r w:rsidR="00811B13">
        <w:rPr>
          <w:szCs w:val="24"/>
          <w:lang w:val="hr-HR"/>
        </w:rPr>
        <w:t>.</w:t>
      </w:r>
      <w:r w:rsidR="00230207">
        <w:rPr>
          <w:szCs w:val="24"/>
          <w:lang w:val="hr-HR"/>
        </w:rPr>
        <w:t xml:space="preserve"> </w:t>
      </w:r>
      <w:r w:rsidR="00811B13">
        <w:rPr>
          <w:szCs w:val="24"/>
          <w:lang w:val="hr-HR"/>
        </w:rPr>
        <w:t>ožujka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8F6F4D">
        <w:rPr>
          <w:szCs w:val="24"/>
          <w:lang w:val="hr-HR"/>
        </w:rPr>
        <w:t>1</w:t>
      </w:r>
      <w:r w:rsidR="00A375CE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811B13">
        <w:rPr>
          <w:szCs w:val="24"/>
          <w:lang w:val="hr-HR"/>
        </w:rPr>
        <w:t>3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85A" w:rsidR="00A2385A">
      <w:r>
        <w:separator/>
      </w:r>
    </w:p>
  </w:endnote>
  <w:endnote w:id="0" w:type="continuationSeparator">
    <w:p w:rsidRDefault="00A2385A" w:rsidR="00A238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85A" w:rsidR="00A2385A">
      <w:r>
        <w:separator/>
      </w:r>
    </w:p>
  </w:footnote>
  <w:footnote w:id="0" w:type="continuationSeparator">
    <w:p w:rsidRDefault="00A2385A" w:rsidR="00A238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15B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591BA5">
      <w:t>22</w:t>
    </w:r>
    <w:r w:rsidR="00864F33">
      <w:t>/201</w:t>
    </w:r>
    <w:r w:rsidR="008F6F4D">
      <w:t>6</w:t>
    </w:r>
    <w:r w:rsidR="00864F33">
      <w:t>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10E9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00B6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554EA"/>
    <w:rsid w:val="00271286"/>
    <w:rsid w:val="002733CA"/>
    <w:rsid w:val="002C09EB"/>
    <w:rsid w:val="002D15BD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279D3"/>
    <w:rsid w:val="004368C8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91BA5"/>
    <w:rsid w:val="005A2447"/>
    <w:rsid w:val="005A6A0A"/>
    <w:rsid w:val="005B26FA"/>
    <w:rsid w:val="005B53F7"/>
    <w:rsid w:val="005C0D80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D6BE1"/>
    <w:rsid w:val="007E4C30"/>
    <w:rsid w:val="007F06DD"/>
    <w:rsid w:val="007F5918"/>
    <w:rsid w:val="007F6517"/>
    <w:rsid w:val="00811B13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8F6F4D"/>
    <w:rsid w:val="00915920"/>
    <w:rsid w:val="0092240E"/>
    <w:rsid w:val="0092343D"/>
    <w:rsid w:val="00940231"/>
    <w:rsid w:val="0094317E"/>
    <w:rsid w:val="009546FE"/>
    <w:rsid w:val="00955306"/>
    <w:rsid w:val="009648B4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2385A"/>
    <w:rsid w:val="00A36B86"/>
    <w:rsid w:val="00A375CE"/>
    <w:rsid w:val="00A531CB"/>
    <w:rsid w:val="00A60269"/>
    <w:rsid w:val="00A71555"/>
    <w:rsid w:val="00AA084F"/>
    <w:rsid w:val="00AA3639"/>
    <w:rsid w:val="00AA3A97"/>
    <w:rsid w:val="00AB3E5C"/>
    <w:rsid w:val="00AD592E"/>
    <w:rsid w:val="00AE0914"/>
    <w:rsid w:val="00AE384B"/>
    <w:rsid w:val="00AE45B0"/>
    <w:rsid w:val="00AE469A"/>
    <w:rsid w:val="00B17DDC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C243C3"/>
    <w:rsid w:val="00C25D49"/>
    <w:rsid w:val="00C34217"/>
    <w:rsid w:val="00C40BA0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4537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968C0"/>
    <w:rsid w:val="00EA1CE3"/>
    <w:rsid w:val="00EA25A4"/>
    <w:rsid w:val="00EA5BD4"/>
    <w:rsid w:val="00EA5E49"/>
    <w:rsid w:val="00EC1878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D15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5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5B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5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5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D15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5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5B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5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5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St-22/2016</izvorni_sadrzaj>
    <derivirana_varijabla naziv="DomainObject.Predmet.OznakaBroj_1">St-22/2016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K&amp;S jednostavno društvo s ograničenom odgovornošću za proizvodnju, trgovinu i usluge, Novi Pavljani zastupanog po punomoćniku Zoran Sabljak</izvorni_sadrzaj>
    <derivirana_varijabla naziv="DomainObject.Predmet.ProtustrankaFormated_1">  K&amp;S jednostavno društvo s ograničenom odgovornošću za proizvodnju, trgovinu i usluge, Novi Pavljani zastupanog po punomoćniku Zoran Sabljak</derivirana_varijabla>
  </DomainObject.Predmet.ProtustrankaFormated>
  <DomainObject.Predmet.ProtustrankaFormatedOIB>
    <izvorni_sadrzaj>  K&amp;S jednostavno društvo s ograničenom odgovornošću za proizvodnju, trgovinu i usluge, Novi Pavljani, OIB 07203154184 zastupanog po punomoćniku Zoran Sabljak</izvorni_sadrzaj>
    <derivirana_varijabla naziv="DomainObject.Predmet.ProtustrankaFormatedOIB_1">  K&amp;S jednostavno društvo s ograničenom odgovornošću za proizvodnju, trgovinu i usluge, Novi Pavljani, OIB 07203154184 zastupanog po punomoćniku Zoran Sabljak</derivirana_varijabla>
  </DomainObject.Predmet.ProtustrankaFormatedOIB>
  <DomainObject.Predmet.ProtustrankaFormatedWithAdress>
    <izvorni_sadrzaj> K&amp;S jednostavno društvo s ograničenom odgovornošću za proizvodnju, trgovinu i usluge, Novi Pavljani, Novi Pavljani 48, 43000 Novi Pavljani zastupanog po punomoćniku Zoran Sabljak</izvorni_sadrzaj>
    <derivirana_varijabla naziv="DomainObject.Predmet.ProtustrankaFormatedWithAdress_1"> K&amp;S jednostavno društvo s ograničenom odgovornošću za proizvodnju, trgovinu i usluge, Novi Pavljani, Novi Pavljani 48, 43000 Novi Pavljani zastupanog po punomoćniku Zoran Sabljak</derivirana_varijabla>
  </DomainObject.Predmet.ProtustrankaFormatedWithAdress>
  <DomainObject.Predmet.ProtustrankaFormatedWithAdressOIB>
    <izvorni_sadrzaj> K&amp;S jednostavno društvo s ograničenom odgovornošću za proizvodnju, trgovinu i usluge, Novi Pavljani, OIB 07203154184, Novi Pavljani 48, 43000 Novi Pavljani zastupanog po punomoćniku Zoran Sabljak</izvorni_sadrzaj>
    <derivirana_varijabla naziv="DomainObject.Predmet.ProtustrankaFormatedWithAdressOIB_1"> K&amp;S jednostavno društvo s ograničenom odgovornošću za proizvodnju, trgovinu i usluge, Novi Pavljani, OIB 07203154184, Novi Pavljani 48, 43000 Novi Pavljani zastupanog po punomoćniku Zoran Sabljak</derivirana_varijabla>
  </DomainObject.Predmet.ProtustrankaFormatedWithAdressOIB>
  <DomainObject.Predmet.ProtustrankaWithAdress>
    <izvorni_sadrzaj>K&amp;S jednostavno društvo s ograničenom odgovornošću za proizvodnju, trgovinu i usluge, Novi Pavljani Novi Pavljani 48, 43000 Novi Pavljani</izvorni_sadrzaj>
    <derivirana_varijabla naziv="DomainObject.Predmet.ProtustrankaWithAdress_1">K&amp;S jednostavno društvo s ograničenom odgovornošću za proizvodnju, trgovinu i usluge, Novi Pavljani Novi Pavljani 48, 43000 Novi Pavljani</derivirana_varijabla>
  </DomainObject.Predmet.ProtustrankaWithAdress>
  <DomainObject.Predmet.ProtustrankaWithAdressOIB>
    <izvorni_sadrzaj>K&amp;S jednostavno društvo s ograničenom odgovornošću za proizvodnju, trgovinu i usluge, Novi Pavljani, OIB 07203154184, Novi Pavljani 48, 43000 Novi Pavljani</izvorni_sadrzaj>
    <derivirana_varijabla naziv="DomainObject.Predmet.ProtustrankaWithAdressOIB_1">K&amp;S jednostavno društvo s ograničenom odgovornošću za proizvodnju, trgovinu i usluge, Novi Pavljani, OIB 07203154184, Novi Pavljani 48, 43000 Novi Pavljani</derivirana_varijabla>
  </DomainObject.Predmet.ProtustrankaWithAdressOIB>
  <DomainObject.Predmet.ProtustrankaNazivFormated>
    <izvorni_sadrzaj>K&amp;S jednostavno društvo s ograničenom odgovornošću za proizvodnju, trgovinu i usluge, Novi Pavljani</izvorni_sadrzaj>
    <derivirana_varijabla naziv="DomainObject.Predmet.ProtustrankaNazivFormated_1">K&amp;S jednostavno društvo s ograničenom odgovornošću za proizvodnju, trgovinu i usluge, Novi Pavljani</derivirana_varijabla>
  </DomainObject.Predmet.ProtustrankaNazivFormated>
  <DomainObject.Predmet.ProtustrankaNazivFormatedOIB>
    <izvorni_sadrzaj>K&amp;S jednostavno društvo s ograničenom odgovornošću za proizvodnju, trgovinu i usluge, Novi Pavljani, OIB 07203154184</izvorni_sadrzaj>
    <derivirana_varijabla naziv="DomainObject.Predmet.ProtustrankaNazivFormatedOIB_1">K&amp;S jednostavno društvo s ograničenom odgovornošću za proizvodnju, trgovinu i usluge, Novi Pavljani, OIB 07203154184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K&amp;S jednostavno društvo s ograničenom odgovornošću za proizvodnju, trgovinu i usluge, Novi Pavljani zastupanog po punomoćniku Zoran Sabljak</item>
    </izvorni_sadrzaj>
    <derivirana_varijabla naziv="DomainObject.Predmet.ProtuStrankaListFormated_1">
      <item>K&amp;S jednostavno društvo s ograničenom odgovornošću za proizvodnju, trgovinu i usluge, Novi Pavljani zastupanog po punomoćniku Zoran Sabljak</item>
    </derivirana_varijabla>
  </DomainObject.Predmet.ProtuStrankaListFormated>
  <DomainObject.Predmet.ProtuStrankaListFormatedOIB>
    <izvorni_sadrzaj>
      <item>K&amp;S jednostavno društvo s ograničenom odgovornošću za proizvodnju, trgovinu i usluge, Novi Pavljani, OIB 07203154184 zastupanog po punomoćniku Zoran Sabljak</item>
    </izvorni_sadrzaj>
    <derivirana_varijabla naziv="DomainObject.Predmet.ProtuStrankaListFormatedOIB_1">
      <item>K&amp;S jednostavno društvo s ograničenom odgovornošću za proizvodnju, trgovinu i usluge, Novi Pavljani, OIB 07203154184 zastupanog po punomoćniku Zoran Sabljak</item>
    </derivirana_varijabla>
  </DomainObject.Predmet.ProtuStrankaListFormatedOIB>
  <DomainObject.Predmet.ProtuStrankaListFormatedWithAdress>
    <izvorni_sadrzaj>
      <item>K&amp;S jednostavno društvo s ograničenom odgovornošću za proizvodnju, trgovinu i usluge, Novi Pavljani, Novi Pavljani 48, 43000 Novi Pavljani zastupanog po punomoćniku Zoran Sabljak</item>
    </izvorni_sadrzaj>
    <derivirana_varijabla naziv="DomainObject.Predmet.ProtuStrankaListFormatedWithAdress_1">
      <item>K&amp;S jednostavno društvo s ograničenom odgovornošću za proizvodnju, trgovinu i usluge, Novi Pavljani, Novi Pavljani 48, 43000 Novi Pavljani zastupanog po punomoćniku Zoran Sabljak</item>
    </derivirana_varijabla>
  </DomainObject.Predmet.ProtuStrankaListFormatedWithAdress>
  <DomainObject.Predmet.ProtuStrankaListFormatedWithAdressOIB>
    <izvorni_sadrzaj>
      <item>K&amp;S jednostavno društvo s ograničenom odgovornošću za proizvodnju, trgovinu i usluge, Novi Pavljani, OIB 07203154184, Novi Pavljani 48, 43000 Novi Pavljani zastupanog po punomoćniku Zoran Sabljak</item>
    </izvorni_sadrzaj>
    <derivirana_varijabla naziv="DomainObject.Predmet.ProtuStrankaListFormatedWithAdressOIB_1">
      <item>K&amp;S jednostavno društvo s ograničenom odgovornošću za proizvodnju, trgovinu i usluge, Novi Pavljani, OIB 07203154184, Novi Pavljani 48, 43000 Novi Pavljani zastupanog po punomoćniku Zoran Sabljak</item>
    </derivirana_varijabla>
  </DomainObject.Predmet.ProtuStrankaListFormatedWithAdressOIB>
  <DomainObject.Predmet.ProtuStrankaListNazivFormated>
    <izvorni_sadrzaj>
      <item>K&amp;S jednostavno društvo s ograničenom odgovornošću za proizvodnju, trgovinu i usluge, Novi Pavljani</item>
    </izvorni_sadrzaj>
    <derivirana_varijabla naziv="DomainObject.Predmet.ProtuStrankaListNazivFormated_1">
      <item>K&amp;S jednostavno društvo s ograničenom odgovornošću za proizvodnju, trgovinu i usluge, Novi Pavljani</item>
    </derivirana_varijabla>
  </DomainObject.Predmet.ProtuStrankaListNazivFormated>
  <DomainObject.Predmet.ProtuStrankaListNazivFormatedOIB>
    <izvorni_sadrzaj>
      <item>K&amp;S jednostavno društvo s ograničenom odgovornošću za proizvodnju, trgovinu i usluge, Novi Pavljani, OIB 07203154184</item>
    </izvorni_sadrzaj>
    <derivirana_varijabla naziv="DomainObject.Predmet.ProtuStrankaListNazivFormatedOIB_1">
      <item>K&amp;S jednostavno društvo s ograničenom odgovornošću za proizvodnju, trgovinu i usluge, Novi Pavljani, OIB 07203154184</item>
    </derivirana_varijabla>
  </DomainObject.Predmet.ProtuStrankaListNazivFormatedOIB>
  <DomainObject.Predmet.OstaliListFormated>
    <izvorni_sadrzaj>
      <item>Zoran Sabljak punomoćnik sudionika u postupku K&amp;S jednostavno društvo s ograničenom odgovornošću za proizvodnju, trgovinu i usluge, Novi Pavljani</item>
    </izvorni_sadrzaj>
    <derivirana_varijabla naziv="DomainObject.Predmet.OstaliListFormated_1">
      <item>Zoran Sabljak punomoćnik sudionika u postupku K&amp;S jednostavno društvo s ograničenom odgovornošću za proizvodnju, trgovinu i usluge, Novi Pavljani</item>
    </derivirana_varijabla>
  </DomainObject.Predmet.OstaliListFormated>
  <DomainObject.Predmet.OstaliListFormatedOIB>
    <izvorni_sadrzaj>
      <item>Zoran Sabljak, OIB 92560330719 punomoćnik sudionika u postupku K&amp;S jednostavno društvo s ograničenom odgovornošću za proizvodnju, trgovinu i usluge, Novi Pavljani</item>
    </izvorni_sadrzaj>
    <derivirana_varijabla naziv="DomainObject.Predmet.OstaliListFormatedOIB_1">
      <item>Zoran Sabljak, OIB 92560330719 punomoćnik sudionika u postupku K&amp;S jednostavno društvo s ograničenom odgovornošću za proizvodnju, trgovinu i usluge, Novi Pavljani</item>
    </derivirana_varijabla>
  </DomainObject.Predmet.OstaliListFormatedOIB>
  <DomainObject.Predmet.OstaliListFormatedWithAdress>
    <izvorni_sadrzaj>
      <item>Zoran Sabljak, Novi Pavljani 48, 43000 Novi Pavljani punomoćnik sudionika u postupku K&amp;S jednostavno društvo s ograničenom odgovornošću za proizvodnju, trgovinu i usluge, Novi Pavljani</item>
    </izvorni_sadrzaj>
    <derivirana_varijabla naziv="DomainObject.Predmet.OstaliListFormatedWithAdress_1">
      <item>Zoran Sabljak, Novi Pavljani 48, 43000 Novi Pavljani punomoćnik sudionika u postupku K&amp;S jednostavno društvo s ograničenom odgovornošću za proizvodnju, trgovinu i usluge, Novi Pavljani</item>
    </derivirana_varijabla>
  </DomainObject.Predmet.OstaliListFormatedWithAdress>
  <DomainObject.Predmet.OstaliListFormatedWithAdressOIB>
    <izvorni_sadrzaj>
      <item>Zoran Sabljak, OIB 92560330719, Novi Pavljani 48, 43000 Novi Pavljani punomoćnik sudionika u postupku K&amp;S jednostavno društvo s ograničenom odgovornošću za proizvodnju, trgovinu i usluge, Novi Pavljani</item>
    </izvorni_sadrzaj>
    <derivirana_varijabla naziv="DomainObject.Predmet.OstaliListFormatedWithAdressOIB_1">
      <item>Zoran Sabljak, OIB 92560330719, Novi Pavljani 48, 43000 Novi Pavljani punomoćnik sudionika u postupku K&amp;S jednostavno društvo s ograničenom odgovornošću za proizvodnju, trgovinu i usluge, Novi Pavljani</item>
    </derivirana_varijabla>
  </DomainObject.Predmet.OstaliListFormatedWithAdressOIB>
  <DomainObject.Predmet.OstaliListNazivFormated>
    <izvorni_sadrzaj>
      <item>Zoran Sabljak</item>
    </izvorni_sadrzaj>
    <derivirana_varijabla naziv="DomainObject.Predmet.OstaliListNazivFormated_1">
      <item>Zoran Sabljak</item>
    </derivirana_varijabla>
  </DomainObject.Predmet.OstaliListNazivFormated>
  <DomainObject.Predmet.OstaliListNazivFormatedOIB>
    <izvorni_sadrzaj>
      <item>Zoran Sabljak, OIB 92560330719</item>
    </izvorni_sadrzaj>
    <derivirana_varijabla naziv="DomainObject.Predmet.OstaliListNazivFormatedOIB_1">
      <item>Zoran Sabljak, OIB 92560330719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K&amp;S jednostavno društvo s ograničenom odgovornošću za proizvodnju, trgovinu i usluge, Novi Pavljani</izvorni_sadrzaj>
    <derivirana_varijabla naziv="DomainObject.Predmet.ProtustrankaIDrugi_1">K&amp;S jednostavno društvo s ograničenom odgovornošću za proizvodnju, trgovinu i usluge, Novi Pavljani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K&amp;S jednostavno društvo s ograničenom odgovornošću za proizvodnju, trgovinu i usluge, Novi Pavljani, OIB 07203154184, Novi Pavljani 48, 43000 Novi Pavljani</izvorni_sadrzaj>
    <derivirana_varijabla naziv="DomainObject.Predmet.ProtustrankaIDrugiAdressOIB_1">K&amp;S jednostavno društvo s ograničenom odgovornošću za proizvodnju, trgovinu i usluge, Novi Pavljani, OIB 07203154184, Novi Pavljani 48, 43000 Novi Pavljani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K&amp;S jednostavno društvo s ograničenom odgovornošću za proizvodnju, trgovinu i usluge, Novi Pavljani</item>
      <item>Zoran Sabljak</item>
    </izvorni_sadrzaj>
    <derivirana_varijabla naziv="DomainObject.Predmet.SudioniciListNaziv_1">
      <item>FINA, RC ZAGREB, Podružnica Bjelovar</item>
      <item>K&amp;S jednostavno društvo s ograničenom odgovornošću za proizvodnju, trgovinu i usluge, Novi Pavljani</item>
      <item>Zoran Sabljak</item>
    </derivirana_varijabla>
  </DomainObject.Predmet.SudioniciListNaziv>
  <DomainObject.Predmet.SudioniciListAdressOIB>
    <izvorni_sadrzaj>
      <item>FINA, RC ZAGREB, Podružnica Bjelovar, OIB 85821130368, F. Supila 4,43000 Bjelovar</item>
      <item>K&amp;S jednostavno društvo s ograničenom odgovornošću za proizvodnju, trgovinu i usluge, Novi Pavljani, OIB 07203154184, Novi Pavljani 48,43000 Novi Pavljani</item>
      <item>Zoran Sabljak, OIB 92560330719, Novi Pavljani 48,43000 Novi Pavljani</item>
    </izvorni_sadrzaj>
    <derivirana_varijabla naziv="DomainObject.Predmet.SudioniciListAdressOIB_1">
      <item>FINA, RC ZAGREB, Podružnica Bjelovar, OIB 85821130368, F. Supila 4,43000 Bjelovar</item>
      <item>K&amp;S jednostavno društvo s ograničenom odgovornošću za proizvodnju, trgovinu i usluge, Novi Pavljani, OIB 07203154184, Novi Pavljani 48,43000 Novi Pavljani</item>
      <item>Zoran Sabljak, OIB 92560330719, Novi Pavljani 48,43000 Novi Pavljani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07203154184</item>
      <item>, OIB 92560330719</item>
    </izvorni_sadrzaj>
    <derivirana_varijabla naziv="DomainObject.Predmet.SudioniciListNazivOIB_1">
      <item>, OIB 85821130368</item>
      <item>, OIB 07203154184</item>
      <item>, OIB 92560330719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A7769C-0319-4375-BFD7-26CDD6EA06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713</properties:Words>
  <properties:Characters>3849</properties:Characters>
  <properties:Lines>113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2016-03-15T11:07:00Z</dcterms:created>
  <dc:creator>553y7k3</dc:creator>
  <cp:lastModifiedBy>Miroslav Lovreković</cp:lastModifiedBy>
  <cp:lastPrinted>2016-02-17T13:45:00Z</cp:lastPrinted>
  <dcterms:modified xmlns:xsi="http://www.w3.org/2001/XMLSchema-instance" xsi:type="dcterms:W3CDTF">2016-03-16T09:40:00Z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