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7035" w14:paraId="f26703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E3281">
        <w:t>455</w:t>
      </w:r>
      <w:r w:rsidR="005C17BA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9E3281" w:rsidRPr="009E3281">
        <w:t>LM BAROVI j.d.o.o., Zagreb, Malešnica 27, OIB: 51471772419,</w:t>
      </w:r>
      <w:r w:rsidR="00C241E6" w:rsidRPr="00C241E6">
        <w:t xml:space="preserve"> </w:t>
      </w:r>
      <w:r w:rsidR="00C241E6">
        <w:t xml:space="preserve"> </w:t>
      </w:r>
      <w:r w:rsidR="005C17BA">
        <w:t>20. rujna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E53F9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E3281" w:rsidRPr="009E3281">
        <w:t xml:space="preserve">LM BAROVI j.d.o.o., Zagreb, Malešnica 27, OIB: </w:t>
      </w:r>
      <w:r w:rsidR="009E3281">
        <w:t>51471772419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C17BA">
        <w:t>20. rujna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5C17BA">
        <w:t>14,</w:t>
      </w:r>
      <w:r w:rsidR="00F329C8">
        <w:t>20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329C8">
        <w:t>Zdenko Bešlić, Slavonski Brod, P. Krešimir IV. br. 4, OIB: 40568270984</w:t>
      </w:r>
      <w:r w:rsidR="00E53F97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E53F97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9E3281" w:rsidRPr="009E3281">
        <w:t>LM BAROVI j.d.o.o., Zagreb, Malešnica 27, OIB: 51471772419,</w:t>
      </w:r>
      <w:r w:rsidR="00C241E6">
        <w:rPr>
          <w:rFonts w:eastAsia="Calibri"/>
          <w:lang w:eastAsia="en-US"/>
        </w:rPr>
        <w:t xml:space="preserve"> sa danom </w:t>
      </w:r>
      <w:r w:rsidR="005C17BA">
        <w:rPr>
          <w:rFonts w:eastAsia="Calibri"/>
          <w:lang w:eastAsia="en-US"/>
        </w:rPr>
        <w:t>20. rujna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E53F9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9E3281" w:rsidRPr="009E3281">
        <w:t>LM BAROVI j.d.o.o., Zagreb, Malešnica 27, OIB: 51471772419,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/>
    <w:p w:rsidRDefault="00F329C8" w:rsidP="002C5A29" w:rsidR="00F329C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9E3281" w:rsidRPr="009E3281">
        <w:t>LM BAROVI j.d.o.o., Zagreb, Malešnica 27, OIB: 51471772419,</w:t>
      </w:r>
      <w:r w:rsidR="00631A90">
        <w:t xml:space="preserve"> dana </w:t>
      </w:r>
      <w:r w:rsidR="00F329C8">
        <w:t>1</w:t>
      </w:r>
      <w:r w:rsidR="005C17BA">
        <w:t>5. veljače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F329C8">
        <w:t>455</w:t>
      </w:r>
      <w:r w:rsidR="005C17BA">
        <w:t xml:space="preserve">/18 od </w:t>
      </w:r>
      <w:r w:rsidR="00F329C8">
        <w:t>23. travnja</w:t>
      </w:r>
      <w:r w:rsidR="005C17BA">
        <w:t xml:space="preserve">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346FC3">
      <w:pPr>
        <w:ind w:firstLine="708"/>
        <w:jc w:val="both"/>
      </w:pPr>
      <w:r>
        <w:t xml:space="preserve">Iz podneska FINA-e od </w:t>
      </w:r>
      <w:r w:rsidR="00F329C8">
        <w:t>2. svibnja</w:t>
      </w:r>
      <w:r w:rsidR="005C17BA">
        <w:t xml:space="preserve"> 2018</w:t>
      </w:r>
      <w:r>
        <w:t xml:space="preserve">. proizlazi da dužnik na dan </w:t>
      </w:r>
      <w:r w:rsidR="00F329C8">
        <w:t>9</w:t>
      </w:r>
      <w:r w:rsidR="005C17BA">
        <w:t>. veljače 2018</w:t>
      </w:r>
      <w:r w:rsidR="00E53F97">
        <w:t>.</w:t>
      </w:r>
      <w:r>
        <w:t xml:space="preserve"> ima neizvršene osnove za plaćanje u  neprekinutom razdoblju od </w:t>
      </w:r>
      <w:r w:rsidR="00E53F97">
        <w:t>120</w:t>
      </w:r>
      <w:r>
        <w:t xml:space="preserve"> dana u ukupnom iznosu od </w:t>
      </w:r>
      <w:r w:rsidR="00F329C8">
        <w:t>23.052,78</w:t>
      </w:r>
      <w:r w:rsidR="00E53F97">
        <w:t xml:space="preserve"> </w:t>
      </w:r>
      <w:r>
        <w:t xml:space="preserve">kn (list </w:t>
      </w:r>
      <w:r w:rsidR="00F329C8">
        <w:t>13</w:t>
      </w:r>
      <w:r>
        <w:t xml:space="preserve"> spisa).</w:t>
      </w:r>
    </w:p>
    <w:p w:rsidRDefault="00E53F97" w:rsidP="00282E1E" w:rsidR="00E53F97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 xml:space="preserve">enaplaćeni iznos obveza na dan </w:t>
      </w:r>
      <w:r w:rsidR="005C17BA">
        <w:t>20. rujna</w:t>
      </w:r>
      <w:r>
        <w:t xml:space="preserve"> 2018. po svim neizvršenim osnovama za plaćanje na računu dužnika </w:t>
      </w:r>
      <w:r w:rsidR="00F329C8">
        <w:t>26.720,47</w:t>
      </w:r>
      <w:r w:rsidR="00410A23">
        <w:t xml:space="preserve"> kn</w:t>
      </w:r>
      <w:r>
        <w:t xml:space="preserve">, a početak blokade računa traje od </w:t>
      </w:r>
      <w:r w:rsidR="00F329C8">
        <w:t>13. listopada 2</w:t>
      </w:r>
      <w:r w:rsidR="005C17BA">
        <w:t>017</w:t>
      </w:r>
      <w:r w:rsidR="00553A34">
        <w:t>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F329C8">
        <w:t>20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A567CA">
        <w:t xml:space="preserve">Centra za vozila Hrvatske od </w:t>
      </w:r>
      <w:r w:rsidR="00F329C8">
        <w:t>18. lipnja</w:t>
      </w:r>
      <w:r w:rsidR="00A567CA">
        <w:t xml:space="preserve"> 208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F329C8">
        <w:t>22</w:t>
      </w:r>
      <w:r>
        <w:t xml:space="preserve"> spisa).</w:t>
      </w:r>
    </w:p>
    <w:p w:rsidRDefault="00A567CA" w:rsidP="00040BD4" w:rsidR="00A567CA">
      <w:pPr>
        <w:ind w:firstLine="708"/>
        <w:jc w:val="both"/>
      </w:pPr>
    </w:p>
    <w:p w:rsidRDefault="00F329C8" w:rsidP="00040BD4" w:rsidR="00A567CA">
      <w:pPr>
        <w:ind w:firstLine="708"/>
        <w:jc w:val="both"/>
      </w:pPr>
      <w:r>
        <w:t>Iz podneska Porezne uprave, Po</w:t>
      </w:r>
      <w:r w:rsidR="00A567CA">
        <w:t xml:space="preserve">dručni ured Zagreb od </w:t>
      </w:r>
      <w:r>
        <w:t>13. lipnja</w:t>
      </w:r>
      <w:r w:rsidR="00A567CA">
        <w:t xml:space="preserve"> 2018. proizlazi da</w:t>
      </w:r>
      <w:r>
        <w:t xml:space="preserve"> dužnik ne posjeduje pokretnu odnosno nepokretnu imovinu </w:t>
      </w:r>
      <w:r w:rsidR="00A567CA">
        <w:t xml:space="preserve"> (list </w:t>
      </w:r>
      <w:r>
        <w:t>21</w:t>
      </w:r>
      <w:r w:rsidR="00A567CA">
        <w:t xml:space="preserve">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9E3281" w:rsidRPr="009E3281">
        <w:t>LM BAROVI j.d.o.o., Zagreb, Malešnica 27, OIB: 51471772419,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F329C8">
        <w:t>455</w:t>
      </w:r>
      <w:r w:rsidR="00A567CA">
        <w:t>/18 od 1. kolovoza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567CA">
        <w:t>2. kolovoza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>
      <w:pPr>
        <w:jc w:val="both"/>
      </w:pPr>
      <w:r w:rsidRPr="00AF1EFD">
        <w:tab/>
      </w:r>
      <w:r w:rsidRPr="00AF1EFD">
        <w:tab/>
      </w:r>
    </w:p>
    <w:p w:rsidRDefault="004D465D" w:rsidP="00D21534" w:rsidR="004D465D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5C17BA">
        <w:t>20. rujna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329C8" w:rsidP="00410421" w:rsidR="00F329C8"/>
    <w:p w:rsidRDefault="00F329C8" w:rsidP="00410421" w:rsidR="00F329C8"/>
    <w:p w:rsidRDefault="00F329C8" w:rsidP="00410421" w:rsidR="00F329C8"/>
    <w:p w:rsidRDefault="00F329C8" w:rsidP="00410421" w:rsidR="00F329C8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6D5" w:rsidR="00DA66D5">
      <w:r>
        <w:separator/>
      </w:r>
    </w:p>
  </w:endnote>
  <w:endnote w:id="0" w:type="continuationSeparator">
    <w:p w:rsidRDefault="00DA66D5" w:rsidR="00DA6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6D5" w:rsidR="00DA66D5">
      <w:r>
        <w:separator/>
      </w:r>
    </w:p>
  </w:footnote>
  <w:footnote w:id="0" w:type="continuationSeparator">
    <w:p w:rsidRDefault="00DA66D5" w:rsidR="00DA6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6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E3281">
      <w:t>455</w:t>
    </w:r>
    <w:r w:rsidR="005C17BA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3D6DDD"/>
    <w:rsid w:val="003D6EF9"/>
    <w:rsid w:val="00407FE0"/>
    <w:rsid w:val="00410421"/>
    <w:rsid w:val="00410A23"/>
    <w:rsid w:val="00416B1B"/>
    <w:rsid w:val="0043031F"/>
    <w:rsid w:val="0044721B"/>
    <w:rsid w:val="00464811"/>
    <w:rsid w:val="004A1BE7"/>
    <w:rsid w:val="004D465D"/>
    <w:rsid w:val="004F47B9"/>
    <w:rsid w:val="00502549"/>
    <w:rsid w:val="00505C81"/>
    <w:rsid w:val="00523E58"/>
    <w:rsid w:val="00553A34"/>
    <w:rsid w:val="00554276"/>
    <w:rsid w:val="00587487"/>
    <w:rsid w:val="005B239A"/>
    <w:rsid w:val="005C0B29"/>
    <w:rsid w:val="005C0BF6"/>
    <w:rsid w:val="005C17BA"/>
    <w:rsid w:val="005D1623"/>
    <w:rsid w:val="005D5F5F"/>
    <w:rsid w:val="005E4D08"/>
    <w:rsid w:val="005E67DB"/>
    <w:rsid w:val="00610DE5"/>
    <w:rsid w:val="00631A90"/>
    <w:rsid w:val="006420C7"/>
    <w:rsid w:val="0065178D"/>
    <w:rsid w:val="00662CB6"/>
    <w:rsid w:val="00664A86"/>
    <w:rsid w:val="006861EF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3281"/>
    <w:rsid w:val="009E4856"/>
    <w:rsid w:val="00A0682A"/>
    <w:rsid w:val="00A22E26"/>
    <w:rsid w:val="00A33E2E"/>
    <w:rsid w:val="00A34FB5"/>
    <w:rsid w:val="00A40812"/>
    <w:rsid w:val="00A505C4"/>
    <w:rsid w:val="00A567CA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66D5"/>
    <w:rsid w:val="00DE04E4"/>
    <w:rsid w:val="00DE6E22"/>
    <w:rsid w:val="00E00DA7"/>
    <w:rsid w:val="00E216A3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29C8"/>
    <w:rsid w:val="00F36D2D"/>
    <w:rsid w:val="00F407D7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LM BAROVI j.d.o.o. za usluge zastupanog po punomoćniku Veselko Malić</izvorni_sadrzaj>
    <derivirana_varijabla naziv="DomainObject.Predmet.ProtustrankaFormated_1">  LM BAROVI j.d.o.o. za usluge zastupanog po punomoćniku Veselko Malić</derivirana_varijabla>
  </DomainObject.Predmet.ProtustrankaFormated>
  <DomainObject.Predmet.ProtustrankaFormatedOIB>
    <izvorni_sadrzaj>  LM BAROVI j.d.o.o. za usluge, OIB 51471772419 zastupanog po punomoćniku Veselko Malić</izvorni_sadrzaj>
    <derivirana_varijabla naziv="DomainObject.Predmet.ProtustrankaFormatedOIB_1">  LM BAROVI j.d.o.o. za usluge, OIB 51471772419 zastupanog po punomoćniku Veselko Malić</derivirana_varijabla>
  </DomainObject.Predmet.ProtustrankaFormatedOIB>
  <DomainObject.Predmet.ProtustrankaFormatedWithAdress>
    <izvorni_sadrzaj> LM BAROVI j.d.o.o. za usluge, Malešnica 27, 10000 Zagreb zastupanog po punomoćniku Veselko Malić</izvorni_sadrzaj>
    <derivirana_varijabla naziv="DomainObject.Predmet.ProtustrankaFormatedWithAdress_1"> LM BAROVI j.d.o.o. za usluge, Malešnica 27, 10000 Zagreb zastupanog po punomoćniku Veselko Malić</derivirana_varijabla>
  </DomainObject.Predmet.ProtustrankaFormatedWithAdress>
  <DomainObject.Predmet.ProtustrankaFormatedWithAdressOIB>
    <izvorni_sadrzaj> LM BAROVI j.d.o.o. za usluge, OIB 51471772419, Malešnica 27, 10000 Zagreb zastupanog po punomoćniku Veselko Malić</izvorni_sadrzaj>
    <derivirana_varijabla naziv="DomainObject.Predmet.ProtustrankaFormatedWithAdressOIB_1"> LM BAROVI j.d.o.o. za usluge, OIB 51471772419, Malešnica 27, 10000 Zagreb zastupanog po punomoćniku Veselko Malić</derivirana_varijabla>
  </DomainObject.Predmet.ProtustrankaFormatedWithAdressOIB>
  <DomainObject.Predmet.ProtustrankaWithAdress>
    <izvorni_sadrzaj>LM BAROVI j.d.o.o. za usluge Malešnica 27, 10000 Zagreb</izvorni_sadrzaj>
    <derivirana_varijabla naziv="DomainObject.Predmet.ProtustrankaWithAdress_1">LM BAROVI j.d.o.o. za usluge Malešnica 27, 10000 Zagreb</derivirana_varijabla>
  </DomainObject.Predmet.ProtustrankaWithAdress>
  <DomainObject.Predmet.ProtustrankaWithAdressOIB>
    <izvorni_sadrzaj>LM BAROVI j.d.o.o. za usluge, OIB 51471772419, Malešnica 27, 10000 Zagreb</izvorni_sadrzaj>
    <derivirana_varijabla naziv="DomainObject.Predmet.ProtustrankaWithAdressOIB_1">LM BAROVI j.d.o.o. za usluge, OIB 51471772419, Malešnica 27, 10000 Zagreb</derivirana_varijabla>
  </DomainObject.Predmet.ProtustrankaWithAdressOIB>
  <DomainObject.Predmet.ProtustrankaNazivFormated>
    <izvorni_sadrzaj>LM BAROVI j.d.o.o. za usluge</izvorni_sadrzaj>
    <derivirana_varijabla naziv="DomainObject.Predmet.ProtustrankaNazivFormated_1">LM BAROVI j.d.o.o. za usluge</derivirana_varijabla>
  </DomainObject.Predmet.ProtustrankaNazivFormated>
  <DomainObject.Predmet.ProtustrankaNazivFormatedOIB>
    <izvorni_sadrzaj>LM BAROVI j.d.o.o. za usluge, OIB 51471772419</izvorni_sadrzaj>
    <derivirana_varijabla naziv="DomainObject.Predmet.ProtustrankaNazivFormatedOIB_1">LM BAROVI j.d.o.o. za usluge, OIB 51471772419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 BAROVI j.d.o.o. za usluge zastupanog po punomoćniku Veselko Malić</item>
    </izvorni_sadrzaj>
    <derivirana_varijabla naziv="DomainObject.Predmet.ProtuStrankaListFormated_1">
      <item>LM BAROVI j.d.o.o. za usluge zastupanog po punomoćniku Veselko Malić</item>
    </derivirana_varijabla>
  </DomainObject.Predmet.ProtuStrankaListFormated>
  <DomainObject.Predmet.ProtuStrankaListFormatedOIB>
    <izvorni_sadrzaj>
      <item>LM BAROVI j.d.o.o. za usluge, OIB 51471772419 zastupanog po punomoćniku Veselko Malić</item>
    </izvorni_sadrzaj>
    <derivirana_varijabla naziv="DomainObject.Predmet.ProtuStrankaListFormatedOIB_1">
      <item>LM BAROVI j.d.o.o. za usluge, OIB 51471772419 zastupanog po punomoćniku Veselko Malić</item>
    </derivirana_varijabla>
  </DomainObject.Predmet.ProtuStrankaListFormatedOIB>
  <DomainObject.Predmet.ProtuStrankaListFormatedWithAdress>
    <izvorni_sadrzaj>
      <item>LM BAROVI j.d.o.o. za usluge, Malešnica 27, 10000 Zagreb zastupanog po punomoćniku Veselko Malić</item>
    </izvorni_sadrzaj>
    <derivirana_varijabla naziv="DomainObject.Predmet.ProtuStrankaListFormatedWithAdress_1">
      <item>LM BAROVI j.d.o.o. za usluge, Malešnica 27, 10000 Zagreb zastupanog po punomoćniku Veselko Malić</item>
    </derivirana_varijabla>
  </DomainObject.Predmet.ProtuStrankaListFormatedWithAdress>
  <DomainObject.Predmet.ProtuStrankaListFormatedWithAdressOIB>
    <izvorni_sadrzaj>
      <item>LM BAROVI j.d.o.o. za usluge, OIB 51471772419, Malešnica 27, 10000 Zagreb zastupanog po punomoćniku Veselko Malić</item>
    </izvorni_sadrzaj>
    <derivirana_varijabla naziv="DomainObject.Predmet.ProtuStrankaListFormatedWithAdressOIB_1">
      <item>LM BAROVI j.d.o.o. za usluge, OIB 51471772419, Malešnica 27, 10000 Zagreb zastupanog po punomoćniku Veselko Malić</item>
    </derivirana_varijabla>
  </DomainObject.Predmet.ProtuStrankaListFormatedWithAdressOIB>
  <DomainObject.Predmet.ProtuStrankaListNazivFormated>
    <izvorni_sadrzaj>
      <item>LM BAROVI j.d.o.o. za usluge</item>
    </izvorni_sadrzaj>
    <derivirana_varijabla naziv="DomainObject.Predmet.ProtuStrankaListNazivFormated_1">
      <item>LM BAROVI j.d.o.o. za usluge</item>
    </derivirana_varijabla>
  </DomainObject.Predmet.ProtuStrankaListNazivFormated>
  <DomainObject.Predmet.ProtuStrankaListNazivFormatedOIB>
    <izvorni_sadrzaj>
      <item>LM BAROVI j.d.o.o. za usluge, OIB 51471772419</item>
    </izvorni_sadrzaj>
    <derivirana_varijabla naziv="DomainObject.Predmet.ProtuStrankaListNazivFormatedOIB_1">
      <item>LM BAROVI j.d.o.o. za usluge, OIB 51471772419</item>
    </derivirana_varijabla>
  </DomainObject.Predmet.ProtuStrankaListNazivFormatedOIB>
  <DomainObject.Predmet.OstaliListFormated>
    <izvorni_sadrzaj>
      <item>Veselko Malić punomoćnik sudionika u postupku LM BAROVI j.d.o.o. za usluge</item>
    </izvorni_sadrzaj>
    <derivirana_varijabla naziv="DomainObject.Predmet.OstaliListFormated_1">
      <item>Veselko Malić punomoćnik sudionika u postupku LM BAROVI j.d.o.o. za usluge</item>
    </derivirana_varijabla>
  </DomainObject.Predmet.OstaliListFormated>
  <DomainObject.Predmet.OstaliListFormatedOIB>
    <izvorni_sadrzaj>
      <item>Veselko Malić, OIB 13142414806 punomoćnik sudionika u postupku LM BAROVI j.d.o.o. za usluge</item>
    </izvorni_sadrzaj>
    <derivirana_varijabla naziv="DomainObject.Predmet.OstaliListFormatedOIB_1">
      <item>Veselko Malić, OIB 13142414806 punomoćnik sudionika u postupku LM BAROVI j.d.o.o. za usluge</item>
    </derivirana_varijabla>
  </DomainObject.Predmet.OstaliListFormatedOIB>
  <DomainObject.Predmet.OstaliListFormatedWithAdress>
    <izvorni_sadrzaj>
      <item>Veselko Malić, Jakuševečka 1c, 10000 Zagreb punomoćnik sudionika u postupku LM BAROVI j.d.o.o. za usluge</item>
    </izvorni_sadrzaj>
    <derivirana_varijabla naziv="DomainObject.Predmet.OstaliListFormatedWithAdress_1">
      <item>Veselko Malić, Jakuševečka 1c, 10000 Zagreb punomoćnik sudionika u postupku LM BAROVI j.d.o.o. za usluge</item>
    </derivirana_varijabla>
  </DomainObject.Predmet.OstaliListFormatedWithAdress>
  <DomainObject.Predmet.OstaliListFormatedWithAdressOIB>
    <izvorni_sadrzaj>
      <item>Veselko Malić, OIB 13142414806, Jakuševečka 1c, 10000 Zagreb punomoćnik sudionika u postupku LM BAROVI j.d.o.o. za usluge</item>
    </izvorni_sadrzaj>
    <derivirana_varijabla naziv="DomainObject.Predmet.OstaliListFormatedWithAdressOIB_1">
      <item>Veselko Malić, OIB 13142414806, Jakuševečka 1c, 10000 Zagreb punomoćnik sudionika u postupku LM BAROVI j.d.o.o. za usluge</item>
    </derivirana_varijabla>
  </DomainObject.Predmet.OstaliListFormatedWithAdressOIB>
  <DomainObject.Predmet.OstaliListNazivFormated>
    <izvorni_sadrzaj>
      <item>Veselko Malić</item>
    </izvorni_sadrzaj>
    <derivirana_varijabla naziv="DomainObject.Predmet.OstaliListNazivFormated_1">
      <item>Veselko Malić</item>
    </derivirana_varijabla>
  </DomainObject.Predmet.OstaliListNazivFormated>
  <DomainObject.Predmet.OstaliListNazivFormatedOIB>
    <izvorni_sadrzaj>
      <item>Veselko Malić, OIB 13142414806</item>
    </izvorni_sadrzaj>
    <derivirana_varijabla naziv="DomainObject.Predmet.OstaliListNazivFormatedOIB_1">
      <item>Veselko Malić, OIB 13142414806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 BAROVI j.d.o.o. za usluge</izvorni_sadrzaj>
    <derivirana_varijabla naziv="DomainObject.Predmet.ProtustrankaIDrugi_1">LM BAROVI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LM BAROVI j.d.o.o. za usluge, OIB 51471772419, Malešnica 27, 10000 Zagreb</izvorni_sadrzaj>
    <derivirana_varijabla naziv="DomainObject.Predmet.ProtustrankaIDrugiAdressOIB_1">LM BAROVI j.d.o.o. za usluge, OIB 51471772419,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 BAROVI j.d.o.o. za usluge</item>
      <item>Veselko Malić</item>
    </izvorni_sadrzaj>
    <derivirana_varijabla naziv="DomainObject.Predmet.SudioniciListNaziv_1">
      <item>FINA Regionalni centar Zagreb</item>
      <item>LM BAROVI j.d.o.o. za usluge</item>
      <item>Veselko Malić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LM BAROVI j.d.o.o. za usluge, OIB 51471772419, Malešnica 27,10000 Zagreb</item>
      <item>Veselko Malić, OIB 13142414806, Jakuševečka 1c,10000 Zagreb</item>
    </izvorni_sadrzaj>
    <derivirana_varijabla naziv="DomainObject.Predmet.SudioniciListAdressOIB_1">
      <item>FINA Regionalni centar Zagreb, OIB 85821130368, Trg svibanjskih žrtava 1995. 1,10000 Zagreb</item>
      <item>LM BAROVI j.d.o.o. za usluge, OIB 51471772419, Malešnica 27,10000 Zagreb</item>
      <item>Veselko Malić, OIB 13142414806, Jakuševečka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51471772419</item>
      <item>, OIB 13142414806</item>
    </izvorni_sadrzaj>
    <derivirana_varijabla naziv="DomainObject.Predmet.SudioniciListNazivOIB_1">
      <item>, OIB 85821130368</item>
      <item>, OIB 51471772419</item>
      <item>, OIB 13142414806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636</properties:Words>
  <properties:Characters>3302</properties:Characters>
  <properties:Lines>105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2018-09-20T12:17:00Z</dcterms:created>
  <dc:creator>Korisnik</dc:creator>
  <cp:lastModifiedBy>Draženka Prpić</cp:lastModifiedBy>
  <cp:lastPrinted>2018-09-20T12:18:00Z</cp:lastPrinted>
  <dcterms:modified xmlns:xsi="http://www.w3.org/2001/XMLSchema-instance" xsi:type="dcterms:W3CDTF">2018-09-20T12:18:00Z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-LM BAROVI-St-455-18.docx)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