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0b90" w14:paraId="9970b90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B1543">
        <w:rPr>
          <w:b/>
          <w:lang w:val="hr-HR"/>
        </w:rPr>
        <w:t>334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CD78A6" w:rsidP="00CD78A6" w:rsidR="00CD78A6">
      <w:pPr>
        <w:pStyle w:val="Naslov1"/>
      </w:pPr>
      <w:r>
        <w:t>U   I M E   R E P U B L I K E   H R V A T S K 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0B1543">
        <w:rPr>
          <w:lang w:val="hr-HR"/>
        </w:rPr>
        <w:t>HOTEL IMOTA d.o.o. Imotski, Šetalište Stjepana Radića 15, OIB: 06841841049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0B1543">
        <w:rPr>
          <w:lang w:val="hr-HR"/>
        </w:rPr>
        <w:t>HOTEL IMOTA d.o.o. Imotski, OIB: 06841841049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0B1543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0B1543">
        <w:rPr>
          <w:lang w:val="hr-HR"/>
        </w:rPr>
        <w:t>22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0B1543">
        <w:rPr>
          <w:lang w:val="hr-HR"/>
        </w:rPr>
        <w:t>HOTEL IMOTA d.o.o. Imotski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D4418F" w:rsidP="001F1E06" w:rsidR="001F1E06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1F1E06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1F1E06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1F1E06">
        <w:rPr>
          <w:lang w:val="hr-HR"/>
        </w:rPr>
        <w:t>da za mirovinsko osiguranje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F1E06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 w:rsidRPr="001F1E06">
      <w:pPr>
        <w:jc w:val="both"/>
        <w:rPr>
          <w:sz w:val="16"/>
          <w:szCs w:val="16"/>
          <w:u w:val="single"/>
          <w:lang w:val="hr-HR"/>
        </w:rPr>
      </w:pPr>
    </w:p>
    <w:p w:rsidRDefault="00473132" w:rsidP="00D4027A" w:rsidR="00473132" w:rsidRPr="001F1E06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059EF" w:rsidRPr="000059EF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0B1543">
      <w:t>334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2675F"/>
    <w:rsid w:val="00062AEB"/>
    <w:rsid w:val="000666DB"/>
    <w:rsid w:val="00094B4F"/>
    <w:rsid w:val="000B1543"/>
    <w:rsid w:val="00110325"/>
    <w:rsid w:val="00133015"/>
    <w:rsid w:val="00160774"/>
    <w:rsid w:val="001E4E14"/>
    <w:rsid w:val="001F1E06"/>
    <w:rsid w:val="001F5654"/>
    <w:rsid w:val="00200E29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832F97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D78A6"/>
    <w:rsid w:val="00CE1BBC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St-334/2015</izvorni_sadrzaj>
    <derivirana_varijabla naziv="DomainObject.Predmet.OznakaBroj_1">St-334/2015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IMOTA, društvo s ograničenom odgovornošću za ugostiteljstvo i turizam - turistička agencija</izvorni_sadrzaj>
    <derivirana_varijabla naziv="DomainObject.Predmet.ProtustrankaFormated_1">  HOTEL IMOTA, društvo s ograničenom odgovornošću za ugostiteljstvo i turizam - turistička agencija</derivirana_varijabla>
  </DomainObject.Predmet.ProtustrankaFormated>
  <DomainObject.Predmet.ProtustrankaFormatedOIB>
    <izvorni_sadrzaj>  HOTEL IMOTA, društvo s ograničenom odgovornošću za ugostiteljstvo i turizam - turistička agencija, OIB 06841841049</izvorni_sadrzaj>
    <derivirana_varijabla naziv="DomainObject.Predmet.ProtustrankaFormatedOIB_1">  HOTEL IMOTA, društvo s ograničenom odgovornošću za ugostiteljstvo i turizam - turistička agencija, OIB 06841841049</derivirana_varijabla>
  </DomainObject.Predmet.ProtustrankaFormatedOIB>
  <DomainObject.Predmet.ProtustrankaFormatedWithAdress>
    <izvorni_sadrzaj> HOTEL IMOTA, društvo s ograničenom odgovornošću za ugostiteljstvo i turizam - turistička agencija, Šetalište Stjepana Radića 15, 21260 Imotski</izvorni_sadrzaj>
    <derivirana_varijabla naziv="DomainObject.Predmet.ProtustrankaFormatedWithAdress_1"> HOTEL IMOTA, društvo s ograničenom odgovornošću za ugostiteljstvo i turizam - turistička agencija, Šetalište Stjepana Radića 15, 21260 Imotski</derivirana_varijabla>
  </DomainObject.Predmet.ProtustrankaFormatedWithAdress>
  <DomainObject.Predmet.ProtustrankaFormatedWithAdressOIB>
    <izvorni_sadrzaj> HOTEL IMOTA, društvo s ograničenom odgovornošću za ugostiteljstvo i turizam - turistička agencija, OIB 06841841049, Šetalište Stjepana Radića 15, 21260 Imotski</izvorni_sadrzaj>
    <derivirana_varijabla naziv="DomainObject.Predmet.ProtustrankaFormatedWithAdressOIB_1"> HOTEL IMOTA, društvo s ograničenom odgovornošću za ugostiteljstvo i turizam - turistička agencija, OIB 06841841049, Šetalište Stjepana Radića 15, 21260 Imotski</derivirana_varijabla>
  </DomainObject.Predmet.ProtustrankaFormatedWithAdressOIB>
  <DomainObject.Predmet.ProtustrankaWithAdress>
    <izvorni_sadrzaj>HOTEL IMOTA, društvo s ograničenom odgovornošću za ugostiteljstvo i turizam - turistička agencija Šetalište Stjepana Radića 15, 21260 Imotski</izvorni_sadrzaj>
    <derivirana_varijabla naziv="DomainObject.Predmet.ProtustrankaWithAdress_1">HOTEL IMOTA, društvo s ograničenom odgovornošću za ugostiteljstvo i turizam - turistička agencija Šetalište Stjepana Radića 15, 21260 Imotski</derivirana_varijabla>
  </DomainObject.Predmet.ProtustrankaWithAdress>
  <DomainObject.Predmet.ProtustrankaWithAdressOIB>
    <izvorni_sadrzaj>HOTEL IMOTA, društvo s ograničenom odgovornošću za ugostiteljstvo i turizam - turistička agencija, OIB 06841841049, Šetalište Stjepana Radića 15, 21260 Imotski</izvorni_sadrzaj>
    <derivirana_varijabla naziv="DomainObject.Predmet.ProtustrankaWithAdressOIB_1">HOTEL IMOTA, društvo s ograničenom odgovornošću za ugostiteljstvo i turizam - turistička agencija, OIB 06841841049, Šetalište Stjepana Radića 15, 21260 Imotski</derivirana_varijabla>
  </DomainObject.Predmet.ProtustrankaWithAdressOIB>
  <DomainObject.Predmet.ProtustrankaNazivFormated>
    <izvorni_sadrzaj>HOTEL IMOTA, društvo s ograničenom odgovornošću za ugostiteljstvo i turizam - turistička agencija</izvorni_sadrzaj>
    <derivirana_varijabla naziv="DomainObject.Predmet.ProtustrankaNazivFormated_1">HOTEL IMOTA, društvo s ograničenom odgovornošću za ugostiteljstvo i turizam - turistička agencija</derivirana_varijabla>
  </DomainObject.Predmet.ProtustrankaNazivFormated>
  <DomainObject.Predmet.ProtustrankaNazivFormatedOIB>
    <izvorni_sadrzaj>HOTEL IMOTA, društvo s ograničenom odgovornošću za ugostiteljstvo i turizam - turistička agencija, OIB 06841841049</izvorni_sadrzaj>
    <derivirana_varijabla naziv="DomainObject.Predmet.ProtustrankaNazivFormatedOIB_1">HOTEL IMOTA, društvo s ograničenom odgovornošću za ugostiteljstvo i turizam - turistička agencija, OIB 06841841049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24b, 21000 Split</izvorni_sadrzaj>
    <derivirana_varijabla naziv="DomainObject.Predmet.StrankaFormatedWithAdress_1"> FINANCIJSKA AGENCIJA, RC SPLIT, Mažuranićevo šet. 24b, 21000 Split</derivirana_varijabla>
  </DomainObject.Predmet.StrankaFormatedWithAdress>
  <DomainObject.Predmet.StrankaFormatedWithAdressOIB>
    <izvorni_sadrzaj> FINANCIJSKA AGENCIJA, RC SPLIT, OIB 85821130368, Mažuranićevo šet. 24b, 21000 Split</izvorni_sadrzaj>
    <derivirana_varijabla naziv="DomainObject.Predmet.StrankaFormatedWithAdressOIB_1"> FINANCIJSKA AGENCIJA, RC SPLIT, OIB 85821130368, Mažuranićevo šet. 24b, 21000 Split</derivirana_varijabla>
  </DomainObject.Predmet.StrankaFormatedWithAdressOIB>
  <DomainObject.Predmet.StrankaWithAdress>
    <izvorni_sadrzaj>FINANCIJSKA AGENCIJA, RC SPLIT Mažuranićevo šet. 24b,21000 Split</izvorni_sadrzaj>
    <derivirana_varijabla naziv="DomainObject.Predmet.StrankaWithAdress_1">FINANCIJSKA AGENCIJA, RC SPLIT Mažuranićevo šet. 24b,21000 Split</derivirana_varijabla>
  </DomainObject.Predmet.StrankaWithAdress>
  <DomainObject.Predmet.StrankaWithAdressOIB>
    <izvorni_sadrzaj>FINANCIJSKA AGENCIJA, RC SPLIT, OIB 85821130368, Mažuranićevo šet. 24b,21000 Split</izvorni_sadrzaj>
    <derivirana_varijabla naziv="DomainObject.Predmet.StrankaWithAdressOIB_1">FINANCIJSKA AGENCIJA, RC SPLIT, OIB 85821130368, Mažuranićevo šet.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28962.16</izvorni_sadrzaj>
    <derivirana_varijabla naziv="DomainObject.Predmet.TrenutnaVrijednost_1">28962.16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24b, 21000 Split</item>
    </izvorni_sadrzaj>
    <derivirana_varijabla naziv="DomainObject.Predmet.StrankaListFormatedWithAdress_1">
      <item>FINANCIJSKA AGENCIJA, RC SPLIT, Mažuranićevo šet. 24b, 21000 Split</item>
    </derivirana_varijabla>
  </DomainObject.Predmet.StrankaListFormatedWithAdress>
  <DomainObject.Predmet.StrankaListFormatedWithAdressOIB>
    <izvorni_sadrzaj>
      <item>FINANCIJSKA AGENCIJA, RC SPLIT, OIB 85821130368, Mažuranićevo šet. 24b, 21000 Split</item>
    </izvorni_sadrzaj>
    <derivirana_varijabla naziv="DomainObject.Predmet.StrankaListFormatedWithAdressOIB_1">
      <item>FINANCIJSKA AGENCIJA, RC SPLIT, OIB 85821130368, Mažuranićevo šet.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HOTEL IMOTA, društvo s ograničenom odgovornošću za ugostiteljstvo i turizam - turistička agencija</item>
    </izvorni_sadrzaj>
    <derivirana_varijabla naziv="DomainObject.Predmet.ProtuStrankaListFormated_1">
      <item>HOTEL IMOTA, društvo s ograničenom odgovornošću za ugostiteljstvo i turizam - turistička agencija</item>
    </derivirana_varijabla>
  </DomainObject.Predmet.ProtuStrankaListFormated>
  <DomainObject.Predmet.ProtuStrankaListFormatedOIB>
    <izvorni_sadrzaj>
      <item>HOTEL IMOTA, društvo s ograničenom odgovornošću za ugostiteljstvo i turizam - turistička agencija, OIB 06841841049</item>
    </izvorni_sadrzaj>
    <derivirana_varijabla naziv="DomainObject.Predmet.ProtuStrankaListFormatedOIB_1">
      <item>HOTEL IMOTA, društvo s ograničenom odgovornošću za ugostiteljstvo i turizam - turistička agencija, OIB 06841841049</item>
    </derivirana_varijabla>
  </DomainObject.Predmet.ProtuStrankaListFormatedOIB>
  <DomainObject.Predmet.ProtuStrankaListFormatedWithAdress>
    <izvorni_sadrzaj>
      <item>HOTEL IMOTA, društvo s ograničenom odgovornošću za ugostiteljstvo i turizam - turistička agencija, Šetalište Stjepana Radića 15, 21260 Imotski</item>
    </izvorni_sadrzaj>
    <derivirana_varijabla naziv="DomainObject.Predmet.ProtuStrankaListFormatedWithAdress_1">
      <item>HOTEL IMOTA, društvo s ograničenom odgovornošću za ugostiteljstvo i turizam - turistička agencija, Šetalište Stjepana Radića 15, 21260 Imotski</item>
    </derivirana_varijabla>
  </DomainObject.Predmet.ProtuStrankaListFormatedWithAdress>
  <DomainObject.Predmet.ProtuStrankaListFormatedWithAdressOIB>
    <izvorni_sadrzaj>
      <item>HOTEL IMOTA, društvo s ograničenom odgovornošću za ugostiteljstvo i turizam - turistička agencija, OIB 06841841049, Šetalište Stjepana Radića 15, 21260 Imotski</item>
    </izvorni_sadrzaj>
    <derivirana_varijabla naziv="DomainObject.Predmet.ProtuStrankaListFormatedWithAdressOIB_1">
      <item>HOTEL IMOTA, društvo s ograničenom odgovornošću za ugostiteljstvo i turizam - turistička agencija, OIB 06841841049, Šetalište Stjepana Radića 15, 21260 Imotski</item>
    </derivirana_varijabla>
  </DomainObject.Predmet.ProtuStrankaListFormatedWithAdressOIB>
  <DomainObject.Predmet.ProtuStrankaListNazivFormated>
    <izvorni_sadrzaj>
      <item>HOTEL IMOTA, društvo s ograničenom odgovornošću za ugostiteljstvo i turizam - turistička agencija</item>
    </izvorni_sadrzaj>
    <derivirana_varijabla naziv="DomainObject.Predmet.ProtuStrankaListNazivFormated_1">
      <item>HOTEL IMOTA, društvo s ograničenom odgovornošću za ugostiteljstvo i turizam - turistička agencija</item>
    </derivirana_varijabla>
  </DomainObject.Predmet.ProtuStrankaListNazivFormated>
  <DomainObject.Predmet.ProtuStrankaListNazivFormatedOIB>
    <izvorni_sadrzaj>
      <item>HOTEL IMOTA, društvo s ograničenom odgovornošću za ugostiteljstvo i turizam - turistička agencija, OIB 06841841049</item>
    </izvorni_sadrzaj>
    <derivirana_varijabla naziv="DomainObject.Predmet.ProtuStrankaListNazivFormatedOIB_1">
      <item>HOTEL IMOTA, društvo s ograničenom odgovornošću za ugostiteljstvo i turizam - turistička agencija, OIB 06841841049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HOTEL IMOTA, društvo s ograničenom odgovornošću za ugostiteljstvo i turizam - turistička agencija</izvorni_sadrzaj>
    <derivirana_varijabla naziv="DomainObject.Predmet.ProtustrankaIDrugi_1">HOTEL IMOTA, društvo s ograničenom odgovornošću za ugostiteljstvo i turizam - turistička agencija</derivirana_varijabla>
  </DomainObject.Predmet.ProtustrankaIDrugi>
  <DomainObject.Predmet.StrankaIDrugiAdressOIB>
    <izvorni_sadrzaj>FINANCIJSKA AGENCIJA, RC SPLIT, OIB 85821130368, Mažuranićevo šet. 24b, 21000 Split</izvorni_sadrzaj>
    <derivirana_varijabla naziv="DomainObject.Predmet.StrankaIDrugiAdressOIB_1">FINANCIJSKA AGENCIJA, RC SPLIT, OIB 85821130368, Mažuranićevo šet. 24b, 21000 Split</derivirana_varijabla>
  </DomainObject.Predmet.StrankaIDrugiAdressOIB>
  <DomainObject.Predmet.ProtustrankaIDrugiAdressOIB>
    <izvorni_sadrzaj>HOTEL IMOTA, društvo s ograničenom odgovornošću za ugostiteljstvo i turizam - turistička agencija, OIB 06841841049, Šetalište Stjepana Radića 15, 21260 Imotski</izvorni_sadrzaj>
    <derivirana_varijabla naziv="DomainObject.Predmet.ProtustrankaIDrugiAdressOIB_1">HOTEL IMOTA, društvo s ograničenom odgovornošću za ugostiteljstvo i turizam - turistička agencija, OIB 06841841049, Šetalište Stjepana Radića 15,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HOTEL IMOTA, društvo s ograničenom odgovornošću za ugostiteljstvo i turizam - turistička agencija</item>
    </izvorni_sadrzaj>
    <derivirana_varijabla naziv="DomainObject.Predmet.SudioniciListNaziv_1">
      <item>FINANCIJSKA AGENCIJA, RC SPLIT</item>
      <item>HOTEL IMOTA, društvo s ograničenom odgovornošću za ugostiteljstvo i turizam - turistička agencija</item>
    </derivirana_varijabla>
  </DomainObject.Predmet.SudioniciListNaziv>
  <DomainObject.Predmet.SudioniciListAdressOIB>
    <izvorni_sadrzaj>
      <item>FINANCIJSKA AGENCIJA, RC SPLIT, OIB 85821130368, Mažuranićevo šet. 24b,21000 Split</item>
      <item>HOTEL IMOTA, društvo s ograničenom odgovornošću za ugostiteljstvo i turizam - turistička agencija, OIB 06841841049, Šetalište Stjepana Radića 15,21260 Imotski</item>
    </izvorni_sadrzaj>
    <derivirana_varijabla naziv="DomainObject.Predmet.SudioniciListAdressOIB_1">
      <item>FINANCIJSKA AGENCIJA, RC SPLIT, OIB 85821130368, Mažuranićevo šet. 24b,21000 Split</item>
      <item>HOTEL IMOTA, društvo s ograničenom odgovornošću za ugostiteljstvo i turizam - turistička agencija, OIB 06841841049, Šetalište Stjepana Radića 15,21260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06841841049</item>
    </izvorni_sadrzaj>
    <derivirana_varijabla naziv="DomainObject.Predmet.SudioniciListNazivOIB_1">
      <item>, OIB 85821130368</item>
      <item>, OIB 06841841049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F43478-5722-429C-B5D6-327A98C288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796</properties:Words>
  <properties:Characters>4233</properties:Characters>
  <properties:Lines>106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2015-10-30T13:59:00Z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