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9ce0" w14:paraId="5689ce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6E1D3A">
        <w:rPr>
          <w:rFonts w:cs="Times New Roman" w:hAnsi="Times New Roman" w:ascii="Times New Roman"/>
          <w:sz w:val="24"/>
        </w:rPr>
        <w:t>3194/2015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D27CFA" w:rsidP="00454F3F" w:rsidR="00D27CF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D27CFA" w:rsidP="00D27CFA" w:rsidR="00F17631" w:rsidRPr="00D27C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E1D3A" w:rsidRPr="006E1D3A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ORIJENTŠPED d.o.o. OIB: 14706620303, MBS: 080228958 iz Zagreba, Horvatova 3, 1</w:t>
      </w:r>
      <w:r w:rsidR="00EC634F">
        <w:rPr>
          <w:sz w:val="24"/>
          <w:szCs w:val="24"/>
        </w:rPr>
        <w:t>4</w:t>
      </w:r>
      <w:r w:rsidR="006E1D3A" w:rsidRPr="006E1D3A">
        <w:rPr>
          <w:sz w:val="24"/>
          <w:szCs w:val="24"/>
        </w:rPr>
        <w:t>. rujna 2017.</w:t>
      </w:r>
    </w:p>
    <w:p w:rsidRDefault="00281F3C" w:rsidP="00F17631" w:rsidR="00281F3C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6E1D3A" w:rsidRPr="006E1D3A">
        <w:rPr>
          <w:sz w:val="24"/>
        </w:rPr>
        <w:t xml:space="preserve">Almiri Jogić Rajtarić OIB: 763114299841, Zagreb, Sisačka cesta III odvojak 3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E1D3A">
        <w:rPr>
          <w:sz w:val="24"/>
          <w:szCs w:val="24"/>
        </w:rPr>
        <w:t>-3194-15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5957CB" w:rsidR="006E1D3A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DC7822" w:rsidRPr="00DC7822">
        <w:rPr>
          <w:sz w:val="24"/>
          <w:szCs w:val="24"/>
          <w:lang w:val="pt-BR"/>
        </w:rPr>
        <w:t>ORIJENTŠPED d.o.o. OIB: 14706620303, MBS: 080228958 iz Zagreba, Horvatova 3</w:t>
      </w:r>
      <w:r w:rsidR="00DC7822">
        <w:rPr>
          <w:sz w:val="24"/>
          <w:szCs w:val="24"/>
          <w:lang w:val="pt-BR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Zagrebu, 1</w:t>
      </w:r>
      <w:r w:rsidR="00EC634F">
        <w:rPr>
          <w:sz w:val="24"/>
          <w:szCs w:val="24"/>
          <w:lang w:val="pt-BR"/>
        </w:rPr>
        <w:t>4</w:t>
      </w:r>
      <w:r w:rsidRPr="00DC7822">
        <w:rPr>
          <w:sz w:val="24"/>
          <w:szCs w:val="24"/>
          <w:lang w:val="pt-BR"/>
        </w:rPr>
        <w:t>. rujna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EC634F">
        <w:rPr>
          <w:sz w:val="24"/>
          <w:szCs w:val="24"/>
          <w:lang w:val="pt-BR"/>
        </w:rPr>
        <w:t xml:space="preserve">, v.r. </w:t>
      </w:r>
      <w:r w:rsidRPr="00DC7822">
        <w:rPr>
          <w:sz w:val="24"/>
          <w:szCs w:val="24"/>
          <w:lang w:val="pt-BR"/>
        </w:rPr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EC634F" w:rsidP="004F5146" w:rsidR="00EC634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EC634F" w:rsidP="004F5146" w:rsidR="00EC634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491CF2" w:rsidR="00DC782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C634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C634F">
      <w:rPr>
        <w:sz w:val="24"/>
        <w:szCs w:val="24"/>
      </w:rPr>
      <w:t>3194/2015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CE1"/>
    <w:rsid w:val="00DE2AF0"/>
    <w:rsid w:val="00DE31DD"/>
    <w:rsid w:val="00DE5170"/>
    <w:rsid w:val="00DE5570"/>
    <w:rsid w:val="00DE69B9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634F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C6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3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34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3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3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C6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3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34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3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3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St-3194/2015</izvorni_sadrzaj>
    <derivirana_varijabla naziv="DomainObject.Predmet.OznakaBroj_1">St-3194/2015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ORIJENTŠPED d.o.o. zastupanog po punomoćniku Almira Jogić Rajtarić</izvorni_sadrzaj>
    <derivirana_varijabla naziv="DomainObject.Predmet.ProtustrankaFormated_1">  ORIJENTŠPED d.o.o. zastupanog po punomoćniku Almira Jogić Rajtarić</derivirana_varijabla>
  </DomainObject.Predmet.ProtustrankaFormated>
  <DomainObject.Predmet.ProtustrankaFormatedOIB>
    <izvorni_sadrzaj>  ORIJENTŠPED d.o.o., OIB 14706620303 zastupanog po punomoćniku Almira Jogić Rajtarić</izvorni_sadrzaj>
    <derivirana_varijabla naziv="DomainObject.Predmet.ProtustrankaFormatedOIB_1">  ORIJENTŠPED d.o.o., OIB 14706620303 zastupanog po punomoćniku Almira Jogić Rajtarić</derivirana_varijabla>
  </DomainObject.Predmet.ProtustrankaFormatedOIB>
  <DomainObject.Predmet.ProtustrankaFormatedWithAdress>
    <izvorni_sadrzaj> ORIJENTŠPED d.o.o., Horvatova 3, 10000 Zagreb zastupanog po punomoćniku Almira Jogić Rajtarić</izvorni_sadrzaj>
    <derivirana_varijabla naziv="DomainObject.Predmet.ProtustrankaFormatedWithAdress_1"> ORIJENTŠPED d.o.o., Horvatova 3, 10000 Zagreb zastupanog po punomoćniku Almira Jogić Rajtarić</derivirana_varijabla>
  </DomainObject.Predmet.ProtustrankaFormatedWithAdress>
  <DomainObject.Predmet.ProtustrankaFormatedWithAdressOIB>
    <izvorni_sadrzaj> ORIJENTŠPED d.o.o., OIB 14706620303, Horvatova 3, 10000 Zagreb zastupanog po punomoćniku Almira Jogić Rajtarić</izvorni_sadrzaj>
    <derivirana_varijabla naziv="DomainObject.Predmet.ProtustrankaFormatedWithAdressOIB_1"> ORIJENTŠPED d.o.o., OIB 14706620303, Horvatova 3, 10000 Zagreb zastupanog po punomoćniku Almira Jogić Rajtarić</derivirana_varijabla>
  </DomainObject.Predmet.ProtustrankaFormatedWithAdressOIB>
  <DomainObject.Predmet.ProtustrankaWithAdress>
    <izvorni_sadrzaj>ORIJENTŠPED d.o.o. Horvatova 3, 10000 Zagreb</izvorni_sadrzaj>
    <derivirana_varijabla naziv="DomainObject.Predmet.ProtustrankaWithAdress_1">ORIJENTŠPED d.o.o. Horvatova 3, 10000 Zagreb</derivirana_varijabla>
  </DomainObject.Predmet.ProtustrankaWithAdress>
  <DomainObject.Predmet.ProtustrankaWithAdressOIB>
    <izvorni_sadrzaj>ORIJENTŠPED d.o.o., OIB 14706620303, Horvatova 3, 10000 Zagreb</izvorni_sadrzaj>
    <derivirana_varijabla naziv="DomainObject.Predmet.ProtustrankaWithAdressOIB_1">ORIJENTŠPED d.o.o., OIB 14706620303, Horvatova 3, 10000 Zagreb</derivirana_varijabla>
  </DomainObject.Predmet.ProtustrankaWithAdressOIB>
  <DomainObject.Predmet.ProtustrankaNazivFormated>
    <izvorni_sadrzaj>ORIJENTŠPED d.o.o.</izvorni_sadrzaj>
    <derivirana_varijabla naziv="DomainObject.Predmet.ProtustrankaNazivFormated_1">ORIJENTŠPED d.o.o.</derivirana_varijabla>
  </DomainObject.Predmet.ProtustrankaNazivFormated>
  <DomainObject.Predmet.ProtustrankaNazivFormatedOIB>
    <izvorni_sadrzaj>ORIJENTŠPED d.o.o., OIB 14706620303</izvorni_sadrzaj>
    <derivirana_varijabla naziv="DomainObject.Predmet.ProtustrankaNazivFormatedOIB_1">ORIJENTŠPED d.o.o., OIB 14706620303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ORIJENTŠPED d.o.o. zastupanog po punomoćniku Almira Jogić Rajtarić</item>
    </izvorni_sadrzaj>
    <derivirana_varijabla naziv="DomainObject.Predmet.ProtuStrankaListFormated_1">
      <item>ORIJENTŠPED d.o.o. zastupanog po punomoćniku Almira Jogić Rajtarić</item>
    </derivirana_varijabla>
  </DomainObject.Predmet.ProtuStrankaListFormated>
  <DomainObject.Predmet.ProtuStrankaListFormatedOIB>
    <izvorni_sadrzaj>
      <item>ORIJENTŠPED d.o.o., OIB 14706620303 zastupanog po punomoćniku Almira Jogić Rajtarić</item>
    </izvorni_sadrzaj>
    <derivirana_varijabla naziv="DomainObject.Predmet.ProtuStrankaListFormatedOIB_1">
      <item>ORIJENTŠPED d.o.o., OIB 14706620303 zastupanog po punomoćniku Almira Jogić Rajtarić</item>
    </derivirana_varijabla>
  </DomainObject.Predmet.ProtuStrankaListFormatedOIB>
  <DomainObject.Predmet.ProtuStrankaListFormatedWithAdress>
    <izvorni_sadrzaj>
      <item>ORIJENTŠPED d.o.o., Horvatova 3, 10000 Zagreb zastupanog po punomoćniku Almira Jogić Rajtarić</item>
    </izvorni_sadrzaj>
    <derivirana_varijabla naziv="DomainObject.Predmet.ProtuStrankaListFormatedWithAdress_1">
      <item>ORIJENTŠPED d.o.o., Horvatova 3, 10000 Zagreb zastupanog po punomoćniku Almira Jogić Rajtarić</item>
    </derivirana_varijabla>
  </DomainObject.Predmet.ProtuStrankaListFormatedWithAdress>
  <DomainObject.Predmet.ProtuStrankaListFormatedWithAdressOIB>
    <izvorni_sadrzaj>
      <item>ORIJENTŠPED d.o.o., OIB 14706620303, Horvatova 3, 10000 Zagreb zastupanog po punomoćniku Almira Jogić Rajtarić</item>
    </izvorni_sadrzaj>
    <derivirana_varijabla naziv="DomainObject.Predmet.ProtuStrankaListFormatedWithAdressOIB_1">
      <item>ORIJENTŠPED d.o.o., OIB 14706620303, Horvatova 3, 10000 Zagreb zastupanog po punomoćniku Almira Jogić Rajtarić</item>
    </derivirana_varijabla>
  </DomainObject.Predmet.ProtuStrankaListFormatedWithAdressOIB>
  <DomainObject.Predmet.ProtuStrankaListNazivFormated>
    <izvorni_sadrzaj>
      <item>ORIJENTŠPED d.o.o.</item>
    </izvorni_sadrzaj>
    <derivirana_varijabla naziv="DomainObject.Predmet.ProtuStrankaListNazivFormated_1">
      <item>ORIJENTŠPED d.o.o.</item>
    </derivirana_varijabla>
  </DomainObject.Predmet.ProtuStrankaListNazivFormated>
  <DomainObject.Predmet.ProtuStrankaListNazivFormatedOIB>
    <izvorni_sadrzaj>
      <item>ORIJENTŠPED d.o.o., OIB 14706620303</item>
    </izvorni_sadrzaj>
    <derivirana_varijabla naziv="DomainObject.Predmet.ProtuStrankaListNazivFormatedOIB_1">
      <item>ORIJENTŠPED d.o.o., OIB 14706620303</item>
    </derivirana_varijabla>
  </DomainObject.Predmet.ProtuStrankaListNazivFormatedOIB>
  <DomainObject.Predmet.OstaliListFormated>
    <izvorni_sadrzaj>
      <item>Almira Jogić Rajtarić punomoćnik sudionika u postupku ORIJENTŠPED d.o.o.</item>
    </izvorni_sadrzaj>
    <derivirana_varijabla naziv="DomainObject.Predmet.OstaliListFormated_1">
      <item>Almira Jogić Rajtarić punomoćnik sudionika u postupku ORIJENTŠPED d.o.o.</item>
    </derivirana_varijabla>
  </DomainObject.Predmet.OstaliListFormated>
  <DomainObject.Predmet.OstaliListFormatedOIB>
    <izvorni_sadrzaj>
      <item>Almira Jogić Rajtarić, OIB 76311429841 punomoćnik sudionika u postupku ORIJENTŠPED d.o.o.</item>
    </izvorni_sadrzaj>
    <derivirana_varijabla naziv="DomainObject.Predmet.OstaliListFormatedOIB_1">
      <item>Almira Jogić Rajtarić, OIB 76311429841 punomoćnik sudionika u postupku ORIJENTŠPED d.o.o.</item>
    </derivirana_varijabla>
  </DomainObject.Predmet.OstaliListFormatedOIB>
  <DomainObject.Predmet.OstaliListFormatedWithAdress>
    <izvorni_sadrzaj>
      <item>Almira Jogić Rajtarić, Sisačka Cesta III.odv. 3, 10000 Zagreb punomoćnik sudionika u postupku ORIJENTŠPED d.o.o.</item>
    </izvorni_sadrzaj>
    <derivirana_varijabla naziv="DomainObject.Predmet.OstaliListFormatedWithAdress_1">
      <item>Almira Jogić Rajtarić, Sisačka Cesta III.odv. 3, 10000 Zagreb punomoćnik sudionika u postupku ORIJENTŠPED d.o.o.</item>
    </derivirana_varijabla>
  </DomainObject.Predmet.OstaliListFormatedWithAdress>
  <DomainObject.Predmet.OstaliListFormatedWithAdressOIB>
    <izvorni_sadrzaj>
      <item>Almira Jogić Rajtarić, OIB 76311429841, Sisačka Cesta III.odv. 3, 10000 Zagreb punomoćnik sudionika u postupku ORIJENTŠPED d.o.o.</item>
    </izvorni_sadrzaj>
    <derivirana_varijabla naziv="DomainObject.Predmet.OstaliListFormatedWithAdressOIB_1">
      <item>Almira Jogić Rajtarić, OIB 76311429841, Sisačka Cesta III.odv. 3, 10000 Zagreb punomoćnik sudionika u postupku ORIJENTŠPED d.o.o.</item>
    </derivirana_varijabla>
  </DomainObject.Predmet.OstaliListFormatedWithAdressOIB>
  <DomainObject.Predmet.OstaliListNazivFormated>
    <izvorni_sadrzaj>
      <item>Almira Jogić Rajtarić</item>
    </izvorni_sadrzaj>
    <derivirana_varijabla naziv="DomainObject.Predmet.OstaliListNazivFormated_1">
      <item>Almira Jogić Rajtarić</item>
    </derivirana_varijabla>
  </DomainObject.Predmet.OstaliListNazivFormated>
  <DomainObject.Predmet.OstaliListNazivFormatedOIB>
    <izvorni_sadrzaj>
      <item>Almira Jogić Rajtarić, OIB 76311429841</item>
    </izvorni_sadrzaj>
    <derivirana_varijabla naziv="DomainObject.Predmet.OstaliListNazivFormatedOIB_1">
      <item>Almira Jogić Rajtarić, OIB 76311429841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ORIJENTŠPED d.o.o.</izvorni_sadrzaj>
    <derivirana_varijabla naziv="DomainObject.Predmet.ProtustrankaIDrugi_1">ORIJENTŠPED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ORIJENTŠPED d.o.o., OIB 14706620303, Horvatova 3, 10000 Zagreb</izvorni_sadrzaj>
    <derivirana_varijabla naziv="DomainObject.Predmet.ProtustrankaIDrugiAdressOIB_1">ORIJENTŠPED d.o.o., OIB 14706620303, Horvatova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ORIJENTŠPED d.o.o.</item>
      <item>FINA Regionalni centar Zagreb</item>
      <item>Almira Jogić Rajtarić</item>
    </izvorni_sadrzaj>
    <derivirana_varijabla naziv="DomainObject.Predmet.SudioniciListNaziv_1">
      <item>ORIJENTŠPED d.o.o.</item>
      <item>FINA Regionalni centar Zagreb</item>
      <item>Almira Jogić Rajtarić</item>
    </derivirana_varijabla>
  </DomainObject.Predmet.SudioniciListNaziv>
  <DomainObject.Predmet.SudioniciListAdressOIB>
    <izvorni_sadrzaj>
      <item>ORIJENTŠPED d.o.o., OIB 14706620303, Horvatova 3,10000 Zagreb</item>
      <item>FINA Regionalni centar Zagreb, OIB 85821130368, Trg svibanjskih žrtava 1995. 1,10000 Zagreb</item>
      <item>Almira Jogić Rajtarić, OIB 76311429841, Sisačka Cesta III.odv. 3,10000 Zagreb</item>
    </izvorni_sadrzaj>
    <derivirana_varijabla naziv="DomainObject.Predmet.SudioniciListAdressOIB_1">
      <item>ORIJENTŠPED d.o.o., OIB 14706620303, Horvatova 3,10000 Zagreb</item>
      <item>FINA Regionalni centar Zagreb, OIB 85821130368, Trg svibanjskih žrtava 1995. 1,10000 Zagreb</item>
      <item>Almira Jogić Rajtarić, OIB 76311429841, Sisačka Cesta III.odv.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14706620303</item>
      <item>, OIB 85821130368</item>
      <item>, OIB 76311429841</item>
    </izvorni_sadrzaj>
    <derivirana_varijabla naziv="DomainObject.Predmet.SudioniciListNazivOIB_1">
      <item>, OIB 14706620303</item>
      <item>, OIB 85821130368</item>
      <item>, OIB 76311429841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2948</properties:Characters>
  <properties:Lines>80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2017-09-12T10:52:00Z</dcterms:created>
  <dc:creator>ilukac</dc:creator>
  <cp:lastModifiedBy>Mirjana Gašparić</cp:lastModifiedBy>
  <cp:lastPrinted>2017-09-14T11:13:00Z</cp:lastPrinted>
  <dcterms:modified xmlns:xsi="http://www.w3.org/2001/XMLSchema-instance" xsi:type="dcterms:W3CDTF">2017-09-14T11:14:00Z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