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6716" w14:paraId="6616716" w:rsidRDefault="00B21BA9" w:rsidP="00B21BA9" w:rsidR="00B21BA9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21BA9" w:rsidP="00B21BA9" w:rsidR="00B21BA9">
      <w:pPr>
        <w:spacing w:after="0"/>
        <w:jc w:val="both"/>
      </w:pPr>
      <w:r>
        <w:t xml:space="preserve">       REPUBLIKA HRVATSKA</w:t>
      </w:r>
    </w:p>
    <w:p w:rsidRDefault="00B21BA9" w:rsidP="00B21BA9" w:rsidR="00B21BA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21BA9" w:rsidP="00B21BA9" w:rsidR="00B21BA9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center"/>
      </w:pPr>
      <w:r>
        <w:t>U    I M E    R E P U B L I K E    H R V A T S K E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B21BA9" w:rsidP="00B21BA9" w:rsidR="00B21BA9">
      <w:pPr>
        <w:spacing w:after="0"/>
        <w:rPr>
          <w:szCs w:val="20"/>
        </w:rPr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both"/>
        <w:rPr>
          <w:szCs w:val="20"/>
        </w:rPr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FI-SA GRUPA j.d.o.o. u likvidaciji, OIB: 22738969065, Travnička 9, Čakovec, dana 09. studenog 2016. godine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spacing w:after="0"/>
        <w:jc w:val="center"/>
      </w:pPr>
      <w:r>
        <w:t>r i j e š i o  j e</w:t>
      </w:r>
    </w:p>
    <w:p w:rsidRDefault="00B21BA9" w:rsidP="00B21BA9" w:rsidR="00B21BA9">
      <w:pPr>
        <w:spacing w:after="0"/>
        <w:jc w:val="center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both"/>
      </w:pPr>
      <w:r>
        <w:tab/>
        <w:t>I Otvara se stečajni postupak nad stečajnim dužnikom FI-SA GRUPA j.d.o.o. u likvidaciji, OIB: 22738969065, Travnička 9, Čakovec, s danom 09. studenog 2016. u 13,00 sati.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spacing w:after="0"/>
        <w:jc w:val="both"/>
        <w:rPr>
          <w:szCs w:val="20"/>
        </w:rPr>
      </w:pPr>
      <w:r>
        <w:tab/>
        <w:t>II Zaključuje se stečajni postupak nad stečajnim dužnikom FI-SA GRUPA j.d.o.o. u likvidaciji, OIB: 22738969065, Travnička 9, Čakovec.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spacing w:after="0"/>
        <w:jc w:val="both"/>
      </w:pPr>
      <w:r>
        <w:tab/>
        <w:t xml:space="preserve">III Za stečajnog upravitelja imenuje se </w:t>
      </w:r>
      <w:proofErr w:type="spellStart"/>
      <w:r w:rsidR="00815B3C">
        <w:t>Jelenko</w:t>
      </w:r>
      <w:proofErr w:type="spellEnd"/>
      <w:r w:rsidR="00815B3C">
        <w:t xml:space="preserve"> </w:t>
      </w:r>
      <w:proofErr w:type="spellStart"/>
      <w:r w:rsidR="00815B3C">
        <w:t>Lehki</w:t>
      </w:r>
      <w:proofErr w:type="spellEnd"/>
      <w:r w:rsidR="00815B3C">
        <w:t xml:space="preserve">, Pavla </w:t>
      </w:r>
      <w:proofErr w:type="spellStart"/>
      <w:r w:rsidR="00815B3C">
        <w:t>Hatza</w:t>
      </w:r>
      <w:proofErr w:type="spellEnd"/>
      <w:r w:rsidR="00815B3C">
        <w:t xml:space="preserve"> 10, Zagreb.</w:t>
      </w:r>
    </w:p>
    <w:p w:rsidRDefault="00B21BA9" w:rsidP="00B21BA9" w:rsidR="00B21BA9">
      <w:pPr>
        <w:spacing w:after="0"/>
        <w:jc w:val="both"/>
        <w:rPr>
          <w:color w:val="FF0000"/>
        </w:rPr>
      </w:pPr>
    </w:p>
    <w:p w:rsidRDefault="00B21BA9" w:rsidP="00B21BA9" w:rsidR="00B21BA9">
      <w:pPr>
        <w:spacing w:after="0"/>
        <w:jc w:val="both"/>
      </w:pPr>
      <w:r>
        <w:tab/>
        <w:t>IV Ovo rješenje objavit će se na e-oglasnoj ploči suda.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spacing w:after="0"/>
        <w:jc w:val="both"/>
      </w:pPr>
      <w:r>
        <w:tab/>
        <w:t>V Po pravomoćnosti ovoga rješenja stečajni dužnik FI-SA GRUPA j.d.o.o. u likvidaciji, OIB: 22738969065, Travnička 9, Čakovec, bit će brisan iz sudskog registra.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center"/>
      </w:pPr>
      <w:r>
        <w:t>Obrazloženje</w:t>
      </w:r>
    </w:p>
    <w:p w:rsidRDefault="00B21BA9" w:rsidP="00B21BA9" w:rsidR="00B21BA9">
      <w:pPr>
        <w:spacing w:after="0"/>
        <w:jc w:val="both"/>
      </w:pPr>
    </w:p>
    <w:p w:rsidRDefault="00B21BA9" w:rsidP="00B21BA9" w:rsidR="00B21BA9">
      <w:pPr>
        <w:spacing w:after="0"/>
        <w:jc w:val="both"/>
        <w:rPr>
          <w:color w:val="FF0000"/>
        </w:rPr>
      </w:pPr>
    </w:p>
    <w:p w:rsidRDefault="00B21BA9" w:rsidP="00B21BA9" w:rsidR="00B21BA9">
      <w:pPr>
        <w:spacing w:after="0"/>
        <w:jc w:val="both"/>
      </w:pPr>
      <w:r>
        <w:tab/>
        <w:t xml:space="preserve">Predlagatelj je dana 09. rujna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jc w:val="center"/>
      </w:pPr>
      <w:r>
        <w:t>U Varaždinu 09. studenog 2016.</w:t>
      </w:r>
    </w:p>
    <w:p w:rsidRDefault="00B21BA9" w:rsidP="00B21BA9" w:rsidR="00B21BA9">
      <w:pPr>
        <w:spacing w:after="0"/>
      </w:pPr>
      <w:r>
        <w:t xml:space="preserve">                                                                                                  </w:t>
      </w:r>
    </w:p>
    <w:p w:rsidRDefault="00B21BA9" w:rsidP="00B21BA9" w:rsidR="00B21BA9">
      <w:pPr>
        <w:spacing w:after="0"/>
      </w:pPr>
      <w:r>
        <w:t xml:space="preserve">     </w:t>
      </w:r>
    </w:p>
    <w:p w:rsidRDefault="00B21BA9" w:rsidP="00B21BA9" w:rsidR="00B21BA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  <w:ind w:left="4248"/>
      </w:pPr>
      <w:r>
        <w:t xml:space="preserve">    Za točnost </w:t>
      </w:r>
      <w:proofErr w:type="spellStart"/>
      <w:r>
        <w:t>otpravka</w:t>
      </w:r>
      <w:proofErr w:type="spellEnd"/>
      <w:r>
        <w:t>-ovlašteni službenik: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  <w:r>
        <w:t xml:space="preserve">                                                         </w:t>
      </w:r>
    </w:p>
    <w:p w:rsidRDefault="00B21BA9" w:rsidP="00B21BA9" w:rsidR="00B21BA9">
      <w:pPr>
        <w:spacing w:after="0"/>
      </w:pPr>
      <w:r>
        <w:tab/>
        <w:t>Uputa o pravnom lijeku:</w:t>
      </w:r>
    </w:p>
    <w:p w:rsidRDefault="00B21BA9" w:rsidP="00B21BA9" w:rsidR="00B21BA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21BA9" w:rsidP="00B21BA9" w:rsidR="00B21BA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  <w:r>
        <w:t>DNA:</w:t>
      </w:r>
    </w:p>
    <w:p w:rsidRDefault="00B21BA9" w:rsidP="00B21BA9" w:rsidR="00B21BA9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B21BA9" w:rsidP="00B21BA9" w:rsidR="00B21BA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21BA9" w:rsidP="00B21BA9" w:rsidR="00B21BA9">
      <w:pPr>
        <w:numPr>
          <w:ilvl w:val="0"/>
          <w:numId w:val="47"/>
        </w:numPr>
        <w:spacing w:after="0"/>
      </w:pPr>
      <w:r>
        <w:t xml:space="preserve">FI-SA GRUPA j.d.o.o. u likvidaciji, OIB: 22738969065, Travnička 9, Čakovec </w:t>
      </w:r>
    </w:p>
    <w:p w:rsidRDefault="00B21BA9" w:rsidP="00B21BA9" w:rsidR="00B21BA9">
      <w:pPr>
        <w:numPr>
          <w:ilvl w:val="0"/>
          <w:numId w:val="47"/>
        </w:numPr>
        <w:spacing w:after="0"/>
      </w:pPr>
      <w:r>
        <w:t>Likvidator dužnika Zvonko Knezić, Čakovec, Travnička 9</w:t>
      </w:r>
    </w:p>
    <w:p w:rsidRDefault="00B21BA9" w:rsidP="00B21BA9" w:rsidR="00B21BA9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B21BA9" w:rsidP="00B21BA9" w:rsidR="00B21BA9">
      <w:pPr>
        <w:numPr>
          <w:ilvl w:val="0"/>
          <w:numId w:val="47"/>
        </w:numPr>
        <w:spacing w:after="0"/>
      </w:pPr>
      <w:r>
        <w:t>Ministarstvo financija, Porezna uprava,  Ispostava Čakovec</w:t>
      </w:r>
    </w:p>
    <w:p w:rsidRDefault="00B21BA9" w:rsidP="00B21BA9" w:rsidR="00B21BA9" w:rsidRPr="00B21BA9">
      <w:pPr>
        <w:numPr>
          <w:ilvl w:val="0"/>
          <w:numId w:val="47"/>
        </w:numPr>
        <w:spacing w:after="0"/>
      </w:pPr>
      <w:r>
        <w:t>Stečajni upravitelj</w:t>
      </w:r>
      <w:r w:rsidRPr="00B21BA9">
        <w:rPr>
          <w:color w:val="FF0000"/>
        </w:rPr>
        <w:t xml:space="preserve"> </w:t>
      </w:r>
      <w:proofErr w:type="spellStart"/>
      <w:r w:rsidR="00815B3C">
        <w:t>Jelenko</w:t>
      </w:r>
      <w:proofErr w:type="spellEnd"/>
      <w:r w:rsidR="00815B3C">
        <w:t xml:space="preserve"> </w:t>
      </w:r>
      <w:proofErr w:type="spellStart"/>
      <w:r w:rsidR="00815B3C">
        <w:t>Lehki</w:t>
      </w:r>
      <w:proofErr w:type="spellEnd"/>
      <w:r w:rsidR="00815B3C">
        <w:t xml:space="preserve">, Pavla </w:t>
      </w:r>
      <w:proofErr w:type="spellStart"/>
      <w:r w:rsidR="00815B3C">
        <w:t>Hatza</w:t>
      </w:r>
      <w:proofErr w:type="spellEnd"/>
      <w:r w:rsidR="00815B3C">
        <w:t xml:space="preserve"> 10, Zagreb</w:t>
      </w:r>
    </w:p>
    <w:p w:rsidRDefault="00B21BA9" w:rsidP="00B21BA9" w:rsidR="00B21BA9">
      <w:pPr>
        <w:numPr>
          <w:ilvl w:val="0"/>
          <w:numId w:val="47"/>
        </w:numPr>
        <w:spacing w:after="0"/>
      </w:pPr>
      <w:r>
        <w:t>e-oglasna ploča suda</w:t>
      </w: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>
      <w:pPr>
        <w:spacing w:after="0"/>
      </w:pPr>
    </w:p>
    <w:p w:rsidRDefault="00B21BA9" w:rsidP="00B21BA9" w:rsidR="00B21BA9"/>
    <w:p w:rsidRDefault="00DA0242" w:rsidP="00B21BA9" w:rsidR="00DA0242" w:rsidRPr="00B21BA9"/>
    <w:sectPr w:rsidSect="0032366B" w:rsidR="00DA0242" w:rsidRPr="00B21BA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BA9" w:rsidR="008333A9">
    <w:pPr>
      <w:pStyle w:val="Zaglavlje"/>
    </w:pPr>
    <w:r>
      <w:rPr>
        <w:rStyle w:val="PozadinaSvijetloCrvena"/>
        <w:shd w:fill="auto" w:color="auto" w:val="clear"/>
      </w:rPr>
      <w:t>Poslovni broj: 4 St-1006/16-4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5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0AF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B3C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BA9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21BA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21B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4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St-1006/2016-4</izvorni_sadrzaj>
    <derivirana_varijabla naziv="DomainObject.Oznaka_1">St-1006/2016-4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FI-SA GRUPA jednostavno društvo s ograničenom odgovornošću za savjetovanje u vezi s poslovanjem i upravljanjem u likvidaciji</izvorni_sadrzaj>
    <derivirana_varijabla naziv="DomainObject.Predmet.ProtustrankaFormated_1">  FI-SA GRUPA jednostavno društvo s ograničenom odgovornošću za savjetovanje u vezi s poslovanjem i upravljanjem u likvidaciji</derivirana_varijabla>
  </DomainObject.Predmet.ProtustrankaFormated>
  <DomainObject.Predmet.ProtustrankaFormatedOIB>
    <izvorni_sadrzaj>  FI-SA GRUPA jednostavno društvo s ograničenom odgovornošću za savjetovanje u vezi s poslovanjem i upravljanjem u likvidaciji, OIB 22738969065</izvorni_sadrzaj>
    <derivirana_varijabla naziv="DomainObject.Predmet.ProtustrankaFormatedOIB_1">  FI-SA GRUPA jednostavno društvo s ograničenom odgovornošću za savjetovanje u vezi s poslovanjem i upravljanjem u likvidaciji, OIB 22738969065</derivirana_varijabla>
  </DomainObject.Predmet.ProtustrankaFormatedOIB>
  <DomainObject.Predmet.ProtustrankaFormatedWithAdress>
    <izvorni_sadrzaj> FI-SA GRUPA jednostavno društvo s ograničenom odgovornošću za savjetovanje u vezi s poslovanjem i upravljanjem u likvidaciji, Travnička 9, 40000 Čakovec</izvorni_sadrzaj>
    <derivirana_varijabla naziv="DomainObject.Predmet.ProtustrankaFormatedWithAdress_1"> FI-SA GRUPA jednostavno društvo s ograničenom odgovornošću za savjetovanje u vezi s poslovanjem i upravljanjem u likvidaciji, Travnička 9, 40000 Čakovec</derivirana_varijabla>
  </DomainObject.Predmet.ProtustrankaFormatedWithAdress>
  <DomainObject.Predmet.ProtustrankaFormatedWithAdressOIB>
    <izvorni_sadrzaj> FI-SA GRUPA jednostavno društvo s ograničenom odgovornošću za savjetovanje u vezi s poslovanjem i upravljanjem u likvidaciji, OIB 22738969065, Travnička 9, 40000 Čakovec</izvorni_sadrzaj>
    <derivirana_varijabla naziv="DomainObject.Predmet.ProtustrankaFormatedWithAdressOIB_1"> FI-SA GRUPA jednostavno društvo s ograničenom odgovornošću za savjetovanje u vezi s poslovanjem i upravljanjem u likvidaciji, OIB 22738969065, Travnička 9, 40000 Čakovec</derivirana_varijabla>
  </DomainObject.Predmet.ProtustrankaFormatedWithAdressOIB>
  <DomainObject.Predmet.ProtustrankaWithAdress>
    <izvorni_sadrzaj>FI-SA GRUPA jednostavno društvo s ograničenom odgovornošću za savjetovanje u vezi s poslovanjem i upravljanjem u likvidaciji Travnička 9, 40000 Čakovec</izvorni_sadrzaj>
    <derivirana_varijabla naziv="DomainObject.Predmet.ProtustrankaWithAdress_1">FI-SA GRUPA jednostavno društvo s ograničenom odgovornošću za savjetovanje u vezi s poslovanjem i upravljanjem u likvidaciji Travnička 9, 40000 Čakovec</derivirana_varijabla>
  </DomainObject.Predmet.ProtustrankaWithAdress>
  <DomainObject.Predmet.ProtustrankaWithAdressOIB>
    <izvorni_sadrzaj>FI-SA GRUPA jednostavno društvo s ograničenom odgovornošću za savjetovanje u vezi s poslovanjem i upravljanjem u likvidaciji, OIB 22738969065, Travnička 9, 40000 Čakovec</izvorni_sadrzaj>
    <derivirana_varijabla naziv="DomainObject.Predmet.ProtustrankaWithAdressOIB_1">FI-SA GRUPA jednostavno društvo s ograničenom odgovornošću za savjetovanje u vezi s poslovanjem i upravljanjem u likvidaciji, OIB 22738969065, Travnička 9, 40000 Čakovec</derivirana_varijabla>
  </DomainObject.Predmet.ProtustrankaWithAdressOIB>
  <DomainObject.Predmet.ProtustrankaNazivFormated>
    <izvorni_sadrzaj>FI-SA GRUPA jednostavno društvo s ograničenom odgovornošću za savjetovanje u vezi s poslovanjem i upravljanjem u likvidaciji</izvorni_sadrzaj>
    <derivirana_varijabla naziv="DomainObject.Predmet.ProtustrankaNazivFormated_1">FI-SA GRUPA jednostavno društvo s ograničenom odgovornošću za savjetovanje u vezi s poslovanjem i upravljanjem u likvidaciji</derivirana_varijabla>
  </DomainObject.Predmet.ProtustrankaNazivFormated>
  <DomainObject.Predmet.ProtustrankaNazivFormatedOIB>
    <izvorni_sadrzaj>FI-SA GRUPA jednostavno društvo s ograničenom odgovornošću za savjetovanje u vezi s poslovanjem i upravljanjem u likvidaciji, OIB 22738969065</izvorni_sadrzaj>
    <derivirana_varijabla naziv="DomainObject.Predmet.ProtustrankaNazivFormatedOIB_1">FI-SA GRUPA jednostavno društvo s ograničenom odgovornošću za savjetovanje u vezi s poslovanjem i upravljanjem u likvidaciji, OIB 22738969065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10931.69</izvorni_sadrzaj>
    <derivirana_varijabla naziv="DomainObject.Predmet.TrenutnaVrijednost_1">10931.69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FI-SA GRUPA jednostavno društvo s ograničenom odgovornošću za savjetovanje u vezi s poslovanjem i upravljanjem u likvidaciji</item>
    </izvorni_sadrzaj>
    <derivirana_varijabla naziv="DomainObject.Predmet.ProtuStrankaListFormated_1">
      <item>FI-SA GRUPA jednostavno društvo s ograničenom odgovornošću za savjetovanje u vezi s poslovanjem i upravljanjem u likvidaciji</item>
    </derivirana_varijabla>
  </DomainObject.Predmet.ProtuStrankaListFormated>
  <DomainObject.Predmet.ProtuStrankaListFormatedOIB>
    <izvorni_sadrzaj>
      <item>FI-SA GRUPA jednostavno društvo s ograničenom odgovornošću za savjetovanje u vezi s poslovanjem i upravljanjem u likvidaciji, OIB 22738969065</item>
    </izvorni_sadrzaj>
    <derivirana_varijabla naziv="DomainObject.Predmet.ProtuStrankaListFormatedOIB_1">
      <item>FI-SA GRUPA jednostavno društvo s ograničenom odgovornošću za savjetovanje u vezi s poslovanjem i upravljanjem u likvidaciji, OIB 22738969065</item>
    </derivirana_varijabla>
  </DomainObject.Predmet.ProtuStrankaListFormatedOIB>
  <DomainObject.Predmet.ProtuStrankaListFormatedWithAdress>
    <izvorni_sadrzaj>
      <item>FI-SA GRUPA jednostavno društvo s ograničenom odgovornošću za savjetovanje u vezi s poslovanjem i upravljanjem u likvidaciji, Travnička 9, 40000 Čakovec</item>
    </izvorni_sadrzaj>
    <derivirana_varijabla naziv="DomainObject.Predmet.ProtuStrankaListFormatedWithAdress_1">
      <item>FI-SA GRUPA jednostavno društvo s ograničenom odgovornošću za savjetovanje u vezi s poslovanjem i upravljanjem u likvidaciji, Travnička 9, 40000 Čakovec</item>
    </derivirana_varijabla>
  </DomainObject.Predmet.ProtuStrankaListFormatedWithAdress>
  <DomainObject.Predmet.ProtuStrankaListFormatedWithAdressOIB>
    <izvorni_sadrzaj>
      <item>FI-SA GRUPA jednostavno društvo s ograničenom odgovornošću za savjetovanje u vezi s poslovanjem i upravljanjem u likvidaciji, OIB 22738969065, Travnička 9, 40000 Čakovec</item>
    </izvorni_sadrzaj>
    <derivirana_varijabla naziv="DomainObject.Predmet.ProtuStrankaListFormatedWithAdressOIB_1">
      <item>FI-SA GRUPA jednostavno društvo s ograničenom odgovornošću za savjetovanje u vezi s poslovanjem i upravljanjem u likvidaciji, OIB 22738969065, Travnička 9, 40000 Čakovec</item>
    </derivirana_varijabla>
  </DomainObject.Predmet.ProtuStrankaListFormatedWithAdressOIB>
  <DomainObject.Predmet.ProtuStrankaListNazivFormated>
    <izvorni_sadrzaj>
      <item>FI-SA GRUPA jednostavno društvo s ograničenom odgovornošću za savjetovanje u vezi s poslovanjem i upravljanjem u likvidaciji</item>
    </izvorni_sadrzaj>
    <derivirana_varijabla naziv="DomainObject.Predmet.ProtuStrankaListNazivFormated_1">
      <item>FI-SA GRUPA jednostavno društvo s ograničenom odgovornošću za savjetovanje u vezi s poslovanjem i upravljanjem u likvidaciji</item>
    </derivirana_varijabla>
  </DomainObject.Predmet.ProtuStrankaListNazivFormated>
  <DomainObject.Predmet.ProtuStrankaListNazivFormatedOIB>
    <izvorni_sadrzaj>
      <item>FI-SA GRUPA jednostavno društvo s ograničenom odgovornošću za savjetovanje u vezi s poslovanjem i upravljanjem u likvidaciji, OIB 22738969065</item>
    </izvorni_sadrzaj>
    <derivirana_varijabla naziv="DomainObject.Predmet.ProtuStrankaListNazivFormatedOIB_1">
      <item>FI-SA GRUPA jednostavno društvo s ograničenom odgovornošću za savjetovanje u vezi s poslovanjem i upravljanjem u likvidaciji, OIB 22738969065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St-1006/2016-4</izvorni_sadrzaj>
    <derivirana_varijabla naziv="DomainObject.PoslovniBrojDokumenta_1">St-1006/2016-4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FI-SA GRUPA jednostavno društvo s ograničenom odgovornošću za savjetovanje u vezi s poslovanjem i upravljanjem u likvidaciji</izvorni_sadrzaj>
    <derivirana_varijabla naziv="DomainObject.Predmet.ProtustrankaIDrugi_1">FI-SA GRUPA jednostavno društvo s ograničenom odgovornošću za savjetovanje u vezi s poslovanjem i upravljanjem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FI-SA GRUPA jednostavno društvo s ograničenom odgovornošću za savjetovanje u vezi s poslovanjem i upravljanjem u likvidaciji, OIB 22738969065, Travnička 9, 40000 Čakovec</izvorni_sadrzaj>
    <derivirana_varijabla naziv="DomainObject.Predmet.ProtustrankaIDrugiAdressOIB_1">FI-SA GRUPA jednostavno društvo s ograničenom odgovornošću za savjetovanje u vezi s poslovanjem i upravljanjem u likvidaciji, OIB 22738969065, Travnička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FI-SA GRUPA jednostavno društvo s ograničenom odgovornošću za savjetovanje u vezi s poslovanjem i upravljanjem u likvidaciji</item>
      <item>Sudski registar</item>
      <item>e-oglasna ploča</item>
    </izvorni_sadrzaj>
    <derivirana_varijabla naziv="DomainObject.Predmet.SudioniciListNaziv_1">
      <item>Financijska agencija</item>
      <item>FI-SA GRUPA jednostavno društvo s ograničenom odgovornošću za savjetovanje u vezi s poslovanjem i upravljanjem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FI-SA GRUPA jednostavno društvo s ograničenom odgovornošću za savjetovanje u vezi s poslovanjem i upravljanjem u likvidaciji, OIB 22738969065, Travnička 9,40000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FI-SA GRUPA jednostavno društvo s ograničenom odgovornošću za savjetovanje u vezi s poslovanjem i upravljanjem u likvidaciji, OIB 22738969065, Travnička 9,40000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5BC13-C159-4CC2-8622-5A28AB933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2719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2016-11-09T11:33:00Z</cp:lastPrinted>
  <dcterms:modified xmlns:xsi="http://www.w3.org/2001/XMLSchema-instance" xsi:type="dcterms:W3CDTF">2016-11-09T11:33:00Z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