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9ee8" w14:paraId="2949e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17FAE">
        <w:t>2005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17FAE">
        <w:t xml:space="preserve">MARKULIN I SIN j.d.o.o. za trgovinu i usluge, </w:t>
      </w:r>
      <w:proofErr w:type="spellStart"/>
      <w:r w:rsidR="00317FAE">
        <w:t>Sv.Mateja</w:t>
      </w:r>
      <w:proofErr w:type="spellEnd"/>
      <w:r w:rsidR="00317FAE">
        <w:t xml:space="preserve"> 110, Zagreb </w:t>
      </w:r>
      <w:r w:rsidR="008C3477">
        <w:t>(</w:t>
      </w:r>
      <w:r w:rsidR="00317FAE">
        <w:t>OIB:64018168873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17FAE">
        <w:t>58.258,74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A0465B">
        <w:t>,v.r.</w:t>
      </w:r>
      <w:r w:rsidR="00572798">
        <w:t xml:space="preserve"> </w:t>
      </w:r>
    </w:p>
    <w:p w:rsidRDefault="00E46BE6" w:rsidP="00E46BE6" w:rsidR="00E46BE6"/>
    <w:p w:rsidRDefault="00A0465B" w:rsidP="00A0465B" w:rsidR="00E46BE6">
      <w:pPr>
        <w:tabs>
          <w:tab w:pos="6937" w:val="left"/>
        </w:tabs>
      </w:pPr>
      <w:r>
        <w:tab/>
        <w:t>Za točnost opravka:</w:t>
      </w:r>
    </w:p>
    <w:p w:rsidRDefault="00A0465B" w:rsidP="00A0465B" w:rsidR="00A0465B" w:rsidRPr="00E46BE6">
      <w:pPr>
        <w:tabs>
          <w:tab w:pos="6937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A0465B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9D" w:rsidR="00902D9D">
      <w:r>
        <w:separator/>
      </w:r>
    </w:p>
  </w:endnote>
  <w:endnote w:id="0" w:type="continuationSeparator">
    <w:p w:rsidRDefault="00902D9D" w:rsidR="00902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9D" w:rsidR="00902D9D">
      <w:r>
        <w:separator/>
      </w:r>
    </w:p>
  </w:footnote>
  <w:footnote w:id="0" w:type="continuationSeparator">
    <w:p w:rsidRDefault="00902D9D" w:rsidR="00902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D9D"/>
    <w:rsid w:val="00902E3C"/>
    <w:rsid w:val="00903185"/>
    <w:rsid w:val="009055CA"/>
    <w:rsid w:val="00920CA0"/>
    <w:rsid w:val="009419D8"/>
    <w:rsid w:val="0099372B"/>
    <w:rsid w:val="009A4E5D"/>
    <w:rsid w:val="009E49D2"/>
    <w:rsid w:val="00A0465B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St-2005/2017</izvorni_sadrzaj>
    <derivirana_varijabla naziv="DomainObject.Predmet.OznakaBroj_1">St-2005/2017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Markulin i sin j.d.o.o. za trgovinu i usluge zastupanog po punomoćniku Mateo Markulin</izvorni_sadrzaj>
    <derivirana_varijabla naziv="DomainObject.Predmet.ProtustrankaFormated_1">  Markulin i sin j.d.o.o. za trgovinu i usluge zastupanog po punomoćniku Mateo Markulin</derivirana_varijabla>
  </DomainObject.Predmet.ProtustrankaFormated>
  <DomainObject.Predmet.ProtustrankaFormatedOIB>
    <izvorni_sadrzaj>  Markulin i sin j.d.o.o. za trgovinu i usluge, OIB 64018168873 zastupanog po punomoćniku Mateo Markulin</izvorni_sadrzaj>
    <derivirana_varijabla naziv="DomainObject.Predmet.ProtustrankaFormatedOIB_1">  Markulin i sin j.d.o.o. za trgovinu i usluge, OIB 64018168873 zastupanog po punomoćniku Mateo Markulin</derivirana_varijabla>
  </DomainObject.Predmet.ProtustrankaFormatedOIB>
  <DomainObject.Predmet.ProtustrankaFormatedWithAdress>
    <izvorni_sadrzaj> Markulin i sin j.d.o.o. za trgovinu i usluge, Sv. Mateja 110, 10000 Zagreb zastupanog po punomoćniku Mateo Markulin</izvorni_sadrzaj>
    <derivirana_varijabla naziv="DomainObject.Predmet.ProtustrankaFormatedWithAdress_1"> Markulin i sin j.d.o.o. za trgovinu i usluge, Sv. Mateja 110, 10000 Zagreb zastupanog po punomoćniku Mateo Markulin</derivirana_varijabla>
  </DomainObject.Predmet.ProtustrankaFormatedWithAdress>
  <DomainObject.Predmet.ProtustrankaFormatedWithAdressOIB>
    <izvorni_sadrzaj> Markulin i sin j.d.o.o. za trgovinu i usluge, OIB 64018168873, Sv. Mateja 110, 10000 Zagreb zastupanog po punomoćniku Mateo Markulin</izvorni_sadrzaj>
    <derivirana_varijabla naziv="DomainObject.Predmet.ProtustrankaFormatedWithAdressOIB_1"> Markulin i sin j.d.o.o. za trgovinu i usluge, OIB 64018168873, Sv. Mateja 110, 10000 Zagreb zastupanog po punomoćniku Mateo Markulin</derivirana_varijabla>
  </DomainObject.Predmet.ProtustrankaFormatedWithAdressOIB>
  <DomainObject.Predmet.ProtustrankaWithAdress>
    <izvorni_sadrzaj>Markulin i sin j.d.o.o. za trgovinu i usluge Sv. Mateja 110, 10000 Zagreb</izvorni_sadrzaj>
    <derivirana_varijabla naziv="DomainObject.Predmet.ProtustrankaWithAdress_1">Markulin i sin j.d.o.o. za trgovinu i usluge Sv. Mateja 110, 10000 Zagreb</derivirana_varijabla>
  </DomainObject.Predmet.ProtustrankaWithAdress>
  <DomainObject.Predmet.ProtustrankaWithAdressOIB>
    <izvorni_sadrzaj>Markulin i sin j.d.o.o. za trgovinu i usluge, OIB 64018168873, Sv. Mateja 110, 10000 Zagreb</izvorni_sadrzaj>
    <derivirana_varijabla naziv="DomainObject.Predmet.ProtustrankaWithAdressOIB_1">Markulin i sin j.d.o.o. za trgovinu i usluge, OIB 64018168873, Sv. Mateja 110, 10000 Zagreb</derivirana_varijabla>
  </DomainObject.Predmet.ProtustrankaWithAdressOIB>
  <DomainObject.Predmet.ProtustrankaNazivFormated>
    <izvorni_sadrzaj>Markulin i sin j.d.o.o. za trgovinu i usluge</izvorni_sadrzaj>
    <derivirana_varijabla naziv="DomainObject.Predmet.ProtustrankaNazivFormated_1">Markulin i sin j.d.o.o. za trgovinu i usluge</derivirana_varijabla>
  </DomainObject.Predmet.ProtustrankaNazivFormated>
  <DomainObject.Predmet.ProtustrankaNazivFormatedOIB>
    <izvorni_sadrzaj>Markulin i sin j.d.o.o. za trgovinu i usluge, OIB 64018168873</izvorni_sadrzaj>
    <derivirana_varijabla naziv="DomainObject.Predmet.ProtustrankaNazivFormatedOIB_1">Markulin i sin j.d.o.o. za trgovinu i usluge, OIB 64018168873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i sin j.d.o.o. za trgovinu i usluge zastupanog po punomoćniku Mateo Markulin</item>
    </izvorni_sadrzaj>
    <derivirana_varijabla naziv="DomainObject.Predmet.ProtuStrankaListFormated_1">
      <item>Markulin i sin j.d.o.o. za trgovinu i usluge zastupanog po punomoćniku Mateo Markulin</item>
    </derivirana_varijabla>
  </DomainObject.Predmet.ProtuStrankaListFormated>
  <DomainObject.Predmet.ProtuStrankaListFormatedOIB>
    <izvorni_sadrzaj>
      <item>Markulin i sin j.d.o.o. za trgovinu i usluge, OIB 64018168873 zastupanog po punomoćniku Mateo Markulin</item>
    </izvorni_sadrzaj>
    <derivirana_varijabla naziv="DomainObject.Predmet.ProtuStrankaListFormatedOIB_1">
      <item>Markulin i sin j.d.o.o. za trgovinu i usluge, OIB 64018168873 zastupanog po punomoćniku Mateo Markulin</item>
    </derivirana_varijabla>
  </DomainObject.Predmet.ProtuStrankaListFormatedOIB>
  <DomainObject.Predmet.ProtuStrankaListFormatedWithAdress>
    <izvorni_sadrzaj>
      <item>Markulin i sin j.d.o.o. za trgovinu i usluge, Sv. Mateja 110, 10000 Zagreb zastupanog po punomoćniku Mateo Markulin</item>
    </izvorni_sadrzaj>
    <derivirana_varijabla naziv="DomainObject.Predmet.ProtuStrankaListFormatedWithAdress_1">
      <item>Markulin i sin j.d.o.o. za trgovinu i usluge, Sv. Mateja 110, 10000 Zagreb zastupanog po punomoćniku Mateo Markulin</item>
    </derivirana_varijabla>
  </DomainObject.Predmet.ProtuStrankaListFormatedWithAdress>
  <DomainObject.Predmet.ProtuStrankaListFormatedWithAdressOIB>
    <izvorni_sadrzaj>
      <item>Markulin i sin j.d.o.o. za trgovinu i usluge, OIB 64018168873, Sv. Mateja 110, 10000 Zagreb zastupanog po punomoćniku Mateo Markulin</item>
    </izvorni_sadrzaj>
    <derivirana_varijabla naziv="DomainObject.Predmet.ProtuStrankaListFormatedWithAdressOIB_1">
      <item>Markulin i sin j.d.o.o. za trgovinu i usluge, OIB 64018168873, Sv. Mateja 110, 10000 Zagreb zastupanog po punomoćniku Mateo Markulin</item>
    </derivirana_varijabla>
  </DomainObject.Predmet.ProtuStrankaListFormatedWithAdressOIB>
  <DomainObject.Predmet.ProtuStrankaListNazivFormated>
    <izvorni_sadrzaj>
      <item>Markulin i sin j.d.o.o. za trgovinu i usluge</item>
    </izvorni_sadrzaj>
    <derivirana_varijabla naziv="DomainObject.Predmet.ProtuStrankaListNazivFormated_1">
      <item>Markulin i sin j.d.o.o. za trgovinu i usluge</item>
    </derivirana_varijabla>
  </DomainObject.Predmet.ProtuStrankaListNazivFormated>
  <DomainObject.Predmet.ProtuStrankaListNazivFormatedOIB>
    <izvorni_sadrzaj>
      <item>Markulin i sin j.d.o.o. za trgovinu i usluge, OIB 64018168873</item>
    </izvorni_sadrzaj>
    <derivirana_varijabla naziv="DomainObject.Predmet.ProtuStrankaListNazivFormatedOIB_1">
      <item>Markulin i sin j.d.o.o. za trgovinu i usluge, OIB 64018168873</item>
    </derivirana_varijabla>
  </DomainObject.Predmet.ProtuStrankaListNazivFormatedOIB>
  <DomainObject.Predmet.OstaliListFormated>
    <izvorni_sadrzaj>
      <item>Mateo Markulin punomoćnik sudionika u postupku Markulin i sin j.d.o.o. za trgovinu i usluge</item>
    </izvorni_sadrzaj>
    <derivirana_varijabla naziv="DomainObject.Predmet.OstaliListFormated_1">
      <item>Mateo Markulin punomoćnik sudionika u postupku Markulin i sin j.d.o.o. za trgovinu i usluge</item>
    </derivirana_varijabla>
  </DomainObject.Predmet.OstaliListFormated>
  <DomainObject.Predmet.OstaliListFormatedOIB>
    <izvorni_sadrzaj>
      <item>Mateo Markulin, OIB 17438788039 punomoćnik sudionika u postupku Markulin i sin j.d.o.o. za trgovinu i usluge</item>
    </izvorni_sadrzaj>
    <derivirana_varijabla naziv="DomainObject.Predmet.OstaliListFormatedOIB_1">
      <item>Mateo Markulin, OIB 17438788039 punomoćnik sudionika u postupku Markulin i sin j.d.o.o. za trgovinu i usluge</item>
    </derivirana_varijabla>
  </DomainObject.Predmet.OstaliListFormatedOIB>
  <DomainObject.Predmet.OstaliListFormatedWithAdress>
    <izvorni_sadrzaj>
      <item>Mateo Markulin, II.Ferenščica IV.odvojak 4, 10000 Zagreb punomoćnik sudionika u postupku Markulin i sin j.d.o.o. za trgovinu i usluge</item>
    </izvorni_sadrzaj>
    <derivirana_varijabla naziv="DomainObject.Predmet.OstaliListFormatedWithAdress_1">
      <item>Mateo Markulin, II.Ferenščica IV.odvojak 4, 10000 Zagreb punomoćnik sudionika u postupku Markulin i sin j.d.o.o. za trgovinu i usluge</item>
    </derivirana_varijabla>
  </DomainObject.Predmet.OstaliListFormatedWithAdress>
  <DomainObject.Predmet.OstaliListFormatedWithAdressOIB>
    <izvorni_sadrzaj>
      <item>Mateo Markulin, OIB 17438788039, II.Ferenščica IV.odvojak 4, 10000 Zagreb punomoćnik sudionika u postupku Markulin i sin j.d.o.o. za trgovinu i usluge</item>
    </izvorni_sadrzaj>
    <derivirana_varijabla naziv="DomainObject.Predmet.OstaliListFormatedWithAdressOIB_1">
      <item>Mateo Markulin, OIB 17438788039, II.Ferenščica IV.odvojak 4, 10000 Zagreb punomoćnik sudionika u postupku Markulin i sin j.d.o.o. za trgovinu i usluge</item>
    </derivirana_varijabla>
  </DomainObject.Predmet.OstaliListFormatedWithAdressOIB>
  <DomainObject.Predmet.OstaliListNazivFormated>
    <izvorni_sadrzaj>
      <item>Mateo Markulin</item>
    </izvorni_sadrzaj>
    <derivirana_varijabla naziv="DomainObject.Predmet.OstaliListNazivFormated_1">
      <item>Mateo Markulin</item>
    </derivirana_varijabla>
  </DomainObject.Predmet.OstaliListNazivFormated>
  <DomainObject.Predmet.OstaliListNazivFormatedOIB>
    <izvorni_sadrzaj>
      <item>Mateo Markulin, OIB 17438788039</item>
    </izvorni_sadrzaj>
    <derivirana_varijabla naziv="DomainObject.Predmet.OstaliListNazivFormatedOIB_1">
      <item>Mateo Markulin, OIB 17438788039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i sin j.d.o.o. za trgovinu i usluge</izvorni_sadrzaj>
    <derivirana_varijabla naziv="DomainObject.Predmet.ProtustrankaIDrugi_1">Markulin i sin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Markulin i sin j.d.o.o. za trgovinu i usluge, OIB 64018168873, Sv. Mateja 110, 10000 Zagreb</izvorni_sadrzaj>
    <derivirana_varijabla naziv="DomainObject.Predmet.ProtustrankaIDrugiAdressOIB_1">Markulin i sin j.d.o.o. za trgovinu i usluge, OIB 64018168873, Sv. Mateja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i sin j.d.o.o. za trgovinu i usluge</item>
      <item>Mateo Markulin</item>
    </izvorni_sadrzaj>
    <derivirana_varijabla naziv="DomainObject.Predmet.SudioniciListNaziv_1">
      <item>FINA Regionalni centar Zagreb</item>
      <item>Markulin i sin j.d.o.o. za trgovinu i usluge</item>
      <item>Mateo Markulin</item>
    </derivirana_varijabla>
  </DomainObject.Predmet.SudioniciListNaziv>
  <DomainObject.Predmet.SudioniciListAdressOIB>
    <izvorni_sadrzaj>
      <item>FINA Regionalni centar Zagreb, OIB 85821130368, Trg svibanjskih žrtava 1995. 1,10000 Zagreb</item>
      <item>Markulin i sin j.d.o.o. za trgovinu i usluge, OIB 64018168873, Sv. Mateja 110,10000 Zagreb</item>
      <item>Mateo Markulin, OIB 17438788039, II.Ferenščica IV.odvojak 4,10000 Zagreb</item>
    </izvorni_sadrzaj>
    <derivirana_varijabla naziv="DomainObject.Predmet.SudioniciListAdressOIB_1">
      <item>FINA Regionalni centar Zagreb, OIB 85821130368, Trg svibanjskih žrtava 1995. 1,10000 Zagreb</item>
      <item>Markulin i sin j.d.o.o. za trgovinu i usluge, OIB 64018168873, Sv. Mateja 110,10000 Zagreb</item>
      <item>Mateo Markulin, OIB 17438788039, II.Ferenščica IV.odvojak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64018168873</item>
      <item>, OIB 17438788039</item>
    </izvorni_sadrzaj>
    <derivirana_varijabla naziv="DomainObject.Predmet.SudioniciListNazivOIB_1">
      <item>, OIB 85821130368</item>
      <item>, OIB 64018168873</item>
      <item>, OIB 17438788039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2017-10-02T08:52:00Z</dcterms:created>
  <dc:creator>ilukac</dc:creator>
  <cp:lastModifiedBy>Marina Gojić</cp:lastModifiedBy>
  <cp:lastPrinted>2017-10-04T10:47:00Z</cp:lastPrinted>
  <dcterms:modified xmlns:xsi="http://www.w3.org/2001/XMLSchema-instance" xsi:type="dcterms:W3CDTF">2017-10-04T10:47:00Z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