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0defb" w14:paraId="850defb" w:rsidRDefault="008762A2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8762A2">
            <w:rPr>
              <w:rStyle w:val="PozadinaSvijetloZuta"/>
            </w:rPr>
            <w:t>REPUBLIKA HRVATSKA</w:t>
          </w:r>
        </w:sdtContent>
      </w:sdt>
    </w:p>
    <w:p w:rsidRDefault="008762A2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bookmarkStart w:name="_GoBack" w:id="0"/>
      <w:r w:rsidR="00AE649C" w:rsidRPr="006C43C5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p w:rsidRDefault="008762A2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8762A2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8762A2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predlagatelja-dužnika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 xml:space="preserve"> BOROVI POTOCI, društvo s ograničenom odgovornošću za trgovinu, ugostiteljstvo igrađevinarstvo, OIB 38662660118, Starigrad, 23244 Starigrad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 w:rsidR="00BC4B7C" w:rsidRPr="008762A2">
            <w:rPr>
              <w:rStyle w:val="PozadinaSvijetloZuta"/>
            </w:rPr>
            <w:t>tuženika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 xml:space="preserve"> 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8762A2">
            <w:rPr>
              <w:rStyle w:val="PozadinaSvijetloZelena"/>
            </w:rPr>
            <w:t>16. prosinca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BOROVI POTOCI, društvo s ograničenom odgovornošću za trgovinu, ugostiteljstvo igrađevinarstvo, OIB 38662660118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HR635045-23405-10027233812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Pristojbe iz predmeta Stpn-34/2016,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16. prosinca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8762A2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8762A2" w:rsidRPr="008762A2">
            <w:rPr>
              <w:rStyle w:val="PozadinaSvijetloZelena"/>
            </w:rPr>
            <w:t>BOROVI POTOCI, društvo s ograničenom odgovornošću za trgovinu, ugostiteljstvo igrađevinarstvo, OIB 38662660118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8762A2">
        <w:rPr>
          <w:noProof/>
        </w:rPr>
        <w:t>U spis</w:t>
      </w:r>
    </w:p>
    <w:p w:rsidRDefault="00BC4B7C" w:rsidP="00BC4B7C" w:rsidR="00BC4B7C" w:rsidRPr="0072128C"/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62A2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8762A2" w:rsidRPr="008762A2">
          <w:rPr>
            <w:rStyle w:val="PozadinaSvijetloZelena"/>
          </w:rPr>
          <w:t>Referada 1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8762A2" w:rsidRPr="008762A2">
          <w:rPr>
            <w:rStyle w:val="PozadinaSvijetloZelena"/>
          </w:rPr>
          <w:t>Stpn-34/2016-2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2A2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Stpn-34/2016-2</izvorni_sadrzaj>
    <derivirana_varijabla naziv="DomainObject.Oznaka_1">Stpn-34/2016-2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Stpn-34/2016</izvorni_sadrzaj>
    <derivirana_varijabla naziv="DomainObject.Predmet.OznakaBroj_1">Stpn-34/2016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  <derivirana_varijabla naziv="Dativ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BOROVI POTOCI, društvo s ograničenom odgovornošću za trgovinu, ugostiteljstvo igrađevinarstvo</izvorni_sadrzaj>
    <derivirana_varijabla naziv="DomainObject.Predmet.StrankaFormated_1">  BOROVI POTOCI, društvo s ograničenom odgovornošću za trgovinu, ugostiteljstvo igrađevinarstvo</derivirana_varijabla>
  </DomainObject.Predmet.StrankaFormated>
  <DomainObject.Predmet.StrankaFormatedOIB>
    <izvorni_sadrzaj>  BOROVI POTOCI, društvo s ograničenom odgovornošću za trgovinu, ugostiteljstvo igrađevinarstvo, OIB 38662660118</izvorni_sadrzaj>
    <derivirana_varijabla naziv="DomainObject.Predmet.StrankaFormatedOIB_1">  BOROVI POTOCI, društvo s ograničenom odgovornošću za trgovinu, ugostiteljstvo igrađevinarstvo, OIB 38662660118</derivirana_varijabla>
  </DomainObject.Predmet.StrankaFormatedOIB>
  <DomainObject.Predmet.StrankaFormatedWithAdress>
    <izvorni_sadrzaj> BOROVI POTOCI, društvo s ograničenom odgovornošću za trgovinu, ugostiteljstvo igrađevinarstvo, Starigrad, 23244 Starigrad</izvorni_sadrzaj>
    <derivirana_varijabla naziv="DomainObject.Predmet.StrankaFormatedWithAdress_1"> BOROVI POTOCI, društvo s ograničenom odgovornošću za trgovinu, ugostiteljstvo igrađevinarstvo, Starigrad, 23244 Starigrad</derivirana_varijabla>
  </DomainObject.Predmet.StrankaFormatedWithAdress>
  <DomainObject.Predmet.StrankaFormatedWithAdressOIB>
    <izvorni_sadrzaj> BOROVI POTOCI, društvo s ograničenom odgovornošću za trgovinu, ugostiteljstvo igrađevinarstvo, OIB 38662660118, Starigrad, 23244 Starigrad</izvorni_sadrzaj>
    <derivirana_varijabla naziv="DomainObject.Predmet.StrankaFormatedWithAdressOIB_1"> BOROVI POTOCI, društvo s ograničenom odgovornošću za trgovinu, ugostiteljstvo igrađevinarstvo, OIB 38662660118, Starigrad, 23244 Starigrad</derivirana_varijabla>
  </DomainObject.Predmet.StrankaFormatedWithAdressOIB>
  <DomainObject.Predmet.StrankaWithAdress>
    <izvorni_sadrzaj>BOROVI POTOCI, društvo s ograničenom odgovornošću za trgovinu, ugostiteljstvo igrađevinarstvo Starigrad,23244 Starigrad</izvorni_sadrzaj>
    <derivirana_varijabla naziv="DomainObject.Predmet.StrankaWithAdress_1">BOROVI POTOCI, društvo s ograničenom odgovornošću za trgovinu, ugostiteljstvo igrađevinarstvo Starigrad,23244 Starigrad</derivirana_varijabla>
  </DomainObject.Predmet.StrankaWithAdress>
  <DomainObject.Predmet.StrankaWithAdressOIB>
    <izvorni_sadrzaj>BOROVI POTOCI, društvo s ograničenom odgovornošću za trgovinu, ugostiteljstvo igrađevinarstvo, OIB 38662660118, Starigrad,23244 Starigrad</izvorni_sadrzaj>
    <derivirana_varijabla naziv="DomainObject.Predmet.StrankaWithAdressOIB_1">BOROVI POTOCI, društvo s ograničenom odgovornošću za trgovinu, ugostiteljstvo igrađevinarstvo, OIB 38662660118, Starigrad,23244 Starigrad</derivirana_varijabla>
  </DomainObject.Predmet.StrankaWithAdressOIB>
  <DomainObject.Predmet.StrankaNazivFormated>
    <izvorni_sadrzaj>BOROVI POTOCI, društvo s ograničenom odgovornošću za trgovinu, ugostiteljstvo igrađevinarstvo</izvorni_sadrzaj>
    <derivirana_varijabla naziv="DomainObject.Predmet.StrankaNazivFormated_1">BOROVI POTOCI, društvo s ograničenom odgovornošću za trgovinu, ugostiteljstvo igrađevinarstvo</derivirana_varijabla>
    <derivirana_varijabla naziv="Padez">BOROVI POTOCI, društvo s ograničenom odgovornošću za trgovinu, ugostiteljstvo igrađevinarstvo</derivirana_varijabla>
  </DomainObject.Predmet.StrankaNazivFormated>
  <DomainObject.Predmet.StrankaNazivFormatedOIB>
    <izvorni_sadrzaj>BOROVI POTOCI, društvo s ograničenom odgovornošću za trgovinu, ugostiteljstvo igrađevinarstvo, OIB 38662660118</izvorni_sadrzaj>
    <derivirana_varijabla naziv="DomainObject.Predmet.StrankaNazivFormatedOIB_1">BOROVI POTOCI, društvo s ograničenom odgovornošću za trgovinu, ugostiteljstvo igrađevinarstvo, OIB 38662660118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3628408.02</izvorni_sadrzaj>
    <derivirana_varijabla naziv="DomainObject.Predmet.TrenutnaVrijednost_1">3628408.02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BOROVI POTOCI, društvo s ograničenom odgovornošću za trgovinu, ugostiteljstvo igrađevinarstvo</item>
    </izvorni_sadrzaj>
    <derivirana_varijabla naziv="DomainObject.Predmet.StrankaListFormated_1">
      <item>BOROVI POTOCI, društvo s ograničenom odgovornošću za trgovinu, ugostiteljstvo igrađevinarstvo</item>
    </derivirana_varijabla>
  </DomainObject.Predmet.StrankaListFormated>
  <DomainObject.Predmet.StrankaListFormatedOIB>
    <izvorni_sadrzaj>
      <item>BOROVI POTOCI, društvo s ograničenom odgovornošću za trgovinu, ugostiteljstvo igrađevinarstvo, OIB 38662660118</item>
    </izvorni_sadrzaj>
    <derivirana_varijabla naziv="DomainObject.Predmet.StrankaListFormatedOIB_1">
      <item>BOROVI POTOCI, društvo s ograničenom odgovornošću za trgovinu, ugostiteljstvo igrađevinarstvo, OIB 38662660118</item>
    </derivirana_varijabla>
  </DomainObject.Predmet.StrankaListFormatedOIB>
  <DomainObject.Predmet.StrankaListFormatedWithAdress>
    <izvorni_sadrzaj>
      <item>BOROVI POTOCI, društvo s ograničenom odgovornošću za trgovinu, ugostiteljstvo igrađevinarstvo, Starigrad, 23244 Starigrad</item>
    </izvorni_sadrzaj>
    <derivirana_varijabla naziv="DomainObject.Predmet.StrankaListFormatedWithAdress_1">
      <item>BOROVI POTOCI, društvo s ograničenom odgovornošću za trgovinu, ugostiteljstvo igrađevinarstvo, Starigrad, 23244 Starigrad</item>
    </derivirana_varijabla>
  </DomainObject.Predmet.StrankaListFormatedWithAdress>
  <DomainObject.Predmet.StrankaListFormatedWithAdressOIB>
    <izvorni_sadrzaj>
      <item>BOROVI POTOCI, društvo s ograničenom odgovornošću za trgovinu, ugostiteljstvo igrađevinarstvo, OIB 38662660118, Starigrad, 23244 Starigrad</item>
    </izvorni_sadrzaj>
    <derivirana_varijabla naziv="DomainObject.Predmet.StrankaListFormatedWithAdressOIB_1">
      <item>BOROVI POTOCI, društvo s ograničenom odgovornošću za trgovinu, ugostiteljstvo igrađevinarstvo, OIB 38662660118, Starigrad, 23244 Starigrad</item>
    </derivirana_varijabla>
  </DomainObject.Predmet.StrankaListFormatedWithAdressOIB>
  <DomainObject.Predmet.StrankaListNazivFormated>
    <izvorni_sadrzaj>
      <item>BOROVI POTOCI, društvo s ograničenom odgovornošću za trgovinu, ugostiteljstvo igrađevinarstvo</item>
    </izvorni_sadrzaj>
    <derivirana_varijabla naziv="DomainObject.Predmet.StrankaListNazivFormated_1">
      <item>BOROVI POTOCI, društvo s ograničenom odgovornošću za trgovinu, ugostiteljstvo igrađevinarstvo</item>
    </derivirana_varijabla>
  </DomainObject.Predmet.StrankaListNazivFormated>
  <DomainObject.Predmet.StrankaListNazivFormatedOIB>
    <izvorni_sadrzaj>
      <item>BOROVI POTOCI, društvo s ograničenom odgovornošću za trgovinu, ugostiteljstvo igrađevinarstvo, OIB 38662660118</item>
    </izvorni_sadrzaj>
    <derivirana_varijabla naziv="DomainObject.Predmet.StrankaListNazivFormatedOIB_1">
      <item>BOROVI POTOCI, društvo s ograničenom odgovornošću za trgovinu, ugostiteljstvo igrađevinarstvo, OIB 38662660118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Stpn-34/2016-2</izvorni_sadrzaj>
    <derivirana_varijabla naziv="DomainObject.PoslovniBrojDokumenta_1">Stpn-34/2016-2</derivirana_varijabla>
  </DomainObject.PoslovniBrojDokumenta>
  <DomainObject.Predmet.StrankaIDrugi>
    <izvorni_sadrzaj>BOROVI POTOCI, društvo s ograničenom odgovornošću za trgovinu, ugostiteljstvo igrađevinarstvo</izvorni_sadrzaj>
    <derivirana_varijabla naziv="DomainObject.Predmet.StrankaIDrugi_1">BOROVI POTOCI, društvo s ograničenom odgovornošću za trgovinu, ugostiteljstvo igrađevinarstvo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BOROVI POTOCI, društvo s ograničenom odgovornošću za trgovinu, ugostiteljstvo igrađevinarstvo, OIB 38662660118, Starigrad, 23244 Starigrad</izvorni_sadrzaj>
    <derivirana_varijabla naziv="DomainObject.Predmet.StrankaIDrugiAdressOIB_1">BOROVI POTOCI, društvo s ograničenom odgovornošću za trgovinu, ugostiteljstvo igrađevinarstvo, OIB 38662660118, Starigrad, 23244 Starigrad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BOROVI POTOCI, društvo s ograničenom odgovornošću za trgovinu, ugostiteljstvo igrađevinarstvo</item>
    </izvorni_sadrzaj>
    <derivirana_varijabla naziv="DomainObject.Predmet.SudioniciListNaziv_1">
      <item>BOROVI POTOCI, društvo s ograničenom odgovornošću za trgovinu, ugostiteljstvo igrađevinarstvo</item>
    </derivirana_varijabla>
    <derivirana_varijabla naziv="OstaliSudionici">
      <item>BOROVI POTOCI, društvo s ograničenom odgovornošću za trgovinu, ugostiteljstvo igrađevinarstvo</item>
    </derivirana_varijabla>
  </DomainObject.Predmet.SudioniciListNaziv>
  <DomainObject.Predmet.SudioniciListAdressOIB>
    <izvorni_sadrzaj>
      <item>BOROVI POTOCI, društvo s ograničenom odgovornošću za trgovinu, ugostiteljstvo igrađevinarstvo, OIB 38662660118, Starigrad,23244 Starigrad</item>
    </izvorni_sadrzaj>
    <derivirana_varijabla naziv="DomainObject.Predmet.SudioniciListAdressOIB_1">
      <item>BOROVI POTOCI, društvo s ograničenom odgovornošću za trgovinu, ugostiteljstvo igrađevinarstvo, OIB 38662660118, Starigrad,23244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BOROVI POTOCI, društvo s ograničenom odgovornošću za trgovinu, ugostiteljstvo igrađevinarstvo, OIB 38662660118</izvorni_sadrzaj>
    <derivirana_varijabla naziv="DomainObject.Predmet.PristojbeSudionikNazivOIB_1">BOROVI POTOCI, društvo s ograničenom odgovornošću za trgovinu, ugostiteljstvo igrađevinarstvo, OIB 38662660118</derivirana_varijabla>
  </DomainObject.Predmet.PristojbeSudionikNazivOIB>
  <DomainObject.Predmet.PristojbePNB>
    <izvorni_sadrzaj>HR635045-23405-10027233812</izvorni_sadrzaj>
    <derivirana_varijabla naziv="DomainObject.Predmet.PristojbePNB_1">HR635045-23405-10027233812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Stpn-34/2016, TS ZD</izvorni_sadrzaj>
    <derivirana_varijabla naziv="DomainObject.Predmet.PristojbeOpisPlacanja_1">Pristojbe iz predmeta Stpn-34/2016,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38662660118</item>
    </izvorni_sadrzaj>
    <derivirana_varijabla naziv="DomainObject.Predmet.SudioniciListNazivOIB_1">
      <item>, OIB 38662660118</item>
    </derivirana_varijabla>
  </DomainObject.Predmet.SudioniciListNazivOIB>
  <DomainObject.Barcode>
    <izvorni_sadrzaj>iVBORw0KGgoAAAANSUhEUgAABVUAAAFTAQAAAAAR99EcAAAEhklEQVR42u3d0WrcMBCFYYEfYB/J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</izvorni_sadrzaj>
    <derivirana_varijabla naziv="DomainObject.Barcode_1">iVBORw0KGgoAAAANSUhEUgAABVUAAAFTAQAAAAAR99EcAAAEhklEQVR42u3d0WrcMBCFYYEfYB/J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Stpn-34/2016, TS ZD</izvorni_sadrzaj>
    <derivirana_varijabla naziv="DomainObject.Predmet.PristojbeNazivVrste_1">Pristojbe iz predmeta Stpn-34/2016,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AAD4E7-F111-4C93-A28D-FE7E7575F4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367</properties:Words>
  <properties:Characters>2120</properties:Characters>
  <properties:Lines>55</properties:Lines>
  <properties:Paragraphs>21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2016-12-16T12:41:00Z</cp:lastPrinted>
  <dcterms:modified xmlns:xsi="http://www.w3.org/2001/XMLSchema-instance" xsi:type="dcterms:W3CDTF">2016-12-16T12:44:00Z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Stpn-34/2016-2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