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f16b" w14:paraId="957f16b" w:rsidRDefault="00AE15AB" w:rsidP="00AE15AB" w:rsidR="00AE15AB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15AB" w:rsidP="00AE15AB" w:rsidR="00AE15AB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15AB" w:rsidP="00AE15AB" w:rsidR="00AE15AB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15AB" w:rsidP="00AE15AB" w:rsidR="00AE15AB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15AB" w:rsidP="00AE15AB" w:rsidR="00AE15AB" w:rsidRPr="00B948CA">
      <w:pPr>
        <w:rPr>
          <w:lang w:val="hr-HR"/>
        </w:rPr>
      </w:pPr>
    </w:p>
    <w:p w:rsidRDefault="00AE15AB" w:rsidP="00AE15AB" w:rsidR="00AE15AB" w:rsidRPr="00B948CA">
      <w:pPr>
        <w:rPr>
          <w:lang w:val="hr-HR"/>
        </w:rPr>
      </w:pPr>
    </w:p>
    <w:p w:rsidRDefault="00AE15AB" w:rsidP="00AE15AB" w:rsidR="00AE15AB" w:rsidRPr="00B948CA">
      <w:pPr>
        <w:rPr>
          <w:lang w:val="hr-HR"/>
        </w:rPr>
      </w:pPr>
    </w:p>
    <w:p w:rsidRDefault="00AE15AB" w:rsidP="00AE15AB" w:rsidR="00AE15AB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15AB" w:rsidP="00AE15AB" w:rsidR="00AE15AB" w:rsidRPr="00B948CA">
      <w:pPr>
        <w:pStyle w:val="Naslov2"/>
        <w:rPr>
          <w:b w:val="false"/>
          <w:sz w:val="24"/>
        </w:rPr>
      </w:pPr>
    </w:p>
    <w:p w:rsidRDefault="00AE15AB" w:rsidP="00AE15AB" w:rsidR="00AE15AB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15AB" w:rsidP="00AE15AB" w:rsidR="00AE15AB" w:rsidRPr="00B948CA">
      <w:pPr>
        <w:rPr>
          <w:lang w:val="hr-HR"/>
        </w:rPr>
      </w:pPr>
    </w:p>
    <w:p w:rsidRDefault="00AE15AB" w:rsidP="00AE15AB" w:rsidR="00AE15AB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>
        <w:t>Rajka Kalema</w:t>
      </w:r>
      <w:r w:rsidRPr="00B948CA">
        <w:t xml:space="preserve">, OIB: </w:t>
      </w:r>
      <w:r>
        <w:t>68243617564</w:t>
      </w:r>
      <w:r w:rsidRPr="00B948CA">
        <w:t xml:space="preserve">, iz Zagreba, </w:t>
      </w:r>
      <w:r>
        <w:t xml:space="preserve">Kvaternikov trg 2,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15AB" w:rsidP="00AE15AB" w:rsidR="00AE15AB">
      <w:pPr>
        <w:rPr>
          <w:lang w:val="hr-HR"/>
        </w:rPr>
      </w:pPr>
    </w:p>
    <w:p w:rsidRDefault="00AE15AB" w:rsidP="00AE15AB" w:rsidR="00AE15AB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15AB" w:rsidP="00AE15AB" w:rsidR="00AE15AB" w:rsidRPr="00B948CA">
      <w:pPr>
        <w:rPr>
          <w:lang w:val="hr-HR"/>
        </w:rPr>
      </w:pPr>
    </w:p>
    <w:p w:rsidRDefault="00AE15AB" w:rsidP="00AE15AB" w:rsidR="00AE15AB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>
        <w:rPr>
          <w:lang w:val="hr-HR"/>
        </w:rPr>
        <w:t xml:space="preserve">Rajki Kalemu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15AB" w:rsidP="00AE15AB" w:rsidR="00AE15AB" w:rsidRPr="00B948CA">
      <w:pPr>
        <w:jc w:val="both"/>
        <w:rPr>
          <w:lang w:val="hr-HR"/>
        </w:rPr>
      </w:pPr>
    </w:p>
    <w:p w:rsidRDefault="00AE15AB" w:rsidP="00AE15AB" w:rsidR="00AE15AB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>
        <w:rPr>
          <w:lang w:val="hr-HR"/>
        </w:rPr>
        <w:t>4317</w:t>
      </w:r>
      <w:r w:rsidRPr="00B948CA">
        <w:rPr>
          <w:lang w:val="hr-HR"/>
        </w:rPr>
        <w:t>, opis plaćanja: predujam za troškove stečaja potrošača u predmetu  Sp-</w:t>
      </w:r>
      <w:r>
        <w:rPr>
          <w:lang w:val="hr-HR"/>
        </w:rPr>
        <w:t>43/17</w:t>
      </w:r>
      <w:r w:rsidRPr="00B948CA">
        <w:rPr>
          <w:lang w:val="hr-HR"/>
        </w:rPr>
        <w:t xml:space="preserve">. </w:t>
      </w:r>
    </w:p>
    <w:p w:rsidRDefault="00AE15AB" w:rsidP="00AE15AB" w:rsidR="00AE15AB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15AB" w:rsidP="00AE15AB" w:rsidR="00AE15AB" w:rsidRPr="00B948CA">
      <w:pPr>
        <w:ind w:firstLine="708"/>
        <w:jc w:val="both"/>
        <w:rPr>
          <w:lang w:val="hr-HR"/>
        </w:rPr>
      </w:pPr>
    </w:p>
    <w:p w:rsidRDefault="00AE15AB" w:rsidP="00AE15AB" w:rsidR="00AE15AB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15AB" w:rsidP="00AE15AB" w:rsidR="00AE15AB" w:rsidRPr="00B948CA">
      <w:pPr>
        <w:jc w:val="both"/>
        <w:rPr>
          <w:lang w:val="hr-HR"/>
        </w:rPr>
      </w:pPr>
    </w:p>
    <w:p w:rsidRDefault="00AE15AB" w:rsidP="00AE15AB" w:rsidR="00AE15AB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15AB" w:rsidP="00AE15AB" w:rsidR="00AE15AB">
      <w:pPr>
        <w:jc w:val="both"/>
        <w:rPr>
          <w:lang w:val="hr-HR"/>
        </w:rPr>
      </w:pPr>
    </w:p>
    <w:p w:rsidRDefault="00AE15AB" w:rsidP="00AE15AB" w:rsidR="00AE15AB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15AB" w:rsidP="00AE15AB" w:rsidR="00AE15AB" w:rsidRPr="00B948CA">
      <w:pPr>
        <w:jc w:val="both"/>
        <w:rPr>
          <w:lang w:val="hr-HR"/>
        </w:rPr>
      </w:pPr>
    </w:p>
    <w:p w:rsidRDefault="00AE15AB" w:rsidP="00AE15AB" w:rsidR="00AE15AB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15AB" w:rsidP="00AE15AB" w:rsidR="00AE15AB">
      <w:pPr>
        <w:jc w:val="center"/>
        <w:rPr>
          <w:lang w:val="hr-HR"/>
        </w:rPr>
      </w:pPr>
    </w:p>
    <w:p w:rsidRDefault="00AE15AB" w:rsidP="00AE15AB" w:rsidR="00AE15AB">
      <w:pPr>
        <w:jc w:val="both"/>
        <w:rPr>
          <w:lang w:val="hr-HR"/>
        </w:rPr>
      </w:pPr>
      <w:r>
        <w:rPr>
          <w:lang w:val="hr-HR"/>
        </w:rPr>
        <w:tab/>
        <w:t>Dana 17. veljače 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15AB" w:rsidP="00AE15AB" w:rsidR="00AE15AB">
      <w:pPr>
        <w:jc w:val="both"/>
        <w:rPr>
          <w:lang w:val="hr-HR"/>
        </w:rPr>
      </w:pPr>
    </w:p>
    <w:p w:rsidRDefault="00AE15AB" w:rsidP="00AE15AB" w:rsidR="00AE15AB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15AB" w:rsidP="00AE15AB" w:rsidR="00AE15AB">
      <w:pPr>
        <w:jc w:val="both"/>
        <w:rPr>
          <w:lang w:val="hr-HR"/>
        </w:rPr>
      </w:pPr>
    </w:p>
    <w:p w:rsidRDefault="00AE15AB" w:rsidP="00AE15AB" w:rsidR="00AE15AB">
      <w:pPr>
        <w:jc w:val="both"/>
        <w:rPr>
          <w:lang w:val="hr-HR"/>
        </w:rPr>
      </w:pPr>
    </w:p>
    <w:p w:rsidRDefault="00AE15AB" w:rsidP="00AE15AB" w:rsidR="00AE15AB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15AB" w:rsidP="00AE15AB" w:rsidR="00AE15AB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15AB" w:rsidP="00AE15AB" w:rsidR="00AE15AB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15AB" w:rsidP="00AE15AB" w:rsidR="00AE15AB">
      <w:pPr>
        <w:jc w:val="both"/>
        <w:rPr>
          <w:lang w:val="hr-HR"/>
        </w:rPr>
      </w:pPr>
    </w:p>
    <w:p w:rsidRDefault="00AE15AB" w:rsidP="00AE15AB" w:rsidR="00AE15AB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15AB" w:rsidP="00AE15AB" w:rsidR="00AE15AB" w:rsidRPr="00B948CA">
      <w:pPr>
        <w:jc w:val="center"/>
        <w:rPr>
          <w:lang w:val="hr-HR"/>
        </w:rPr>
      </w:pPr>
    </w:p>
    <w:p w:rsidRDefault="00AE15AB" w:rsidP="00AE15AB" w:rsidR="00AE15AB" w:rsidRPr="00B948CA">
      <w:pPr>
        <w:jc w:val="center"/>
        <w:rPr>
          <w:lang w:val="hr-HR"/>
        </w:rPr>
      </w:pPr>
    </w:p>
    <w:p w:rsidRDefault="00AE15AB" w:rsidP="00AE15AB" w:rsidR="00AE15AB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15AB" w:rsidP="00AE15AB" w:rsidR="00AE15AB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15AB" w:rsidP="00AE15AB" w:rsidR="00AE15AB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7952BA" w:rsidP="00AE15AB" w:rsidR="00AE15AB" w:rsidRPr="00B948CA">
      <w:pPr>
        <w:ind w:firstLine="720" w:right="-51" w:left="5760"/>
        <w:rPr>
          <w:lang w:val="hr-HR"/>
        </w:rPr>
      </w:pPr>
      <w:r>
        <w:rPr>
          <w:lang w:val="hr-HR"/>
        </w:rPr>
        <w:t xml:space="preserve">    </w:t>
      </w:r>
      <w:r w:rsidR="00AE15AB">
        <w:rPr>
          <w:lang w:val="hr-HR"/>
        </w:rPr>
        <w:t>Jasna Gažić Ferenčina</w:t>
      </w:r>
      <w:r w:rsidR="00AE15AB" w:rsidRPr="00B948CA">
        <w:rPr>
          <w:lang w:val="hr-HR"/>
        </w:rPr>
        <w:t xml:space="preserve"> </w:t>
      </w:r>
    </w:p>
    <w:p w:rsidRDefault="00AE15AB" w:rsidP="00AE15AB" w:rsidR="00AE15AB" w:rsidRPr="00B948CA">
      <w:pPr>
        <w:ind w:firstLine="720" w:right="-51" w:left="4320"/>
        <w:rPr>
          <w:lang w:val="hr-HR"/>
        </w:rPr>
      </w:pPr>
    </w:p>
    <w:p w:rsidRDefault="00AE15AB" w:rsidP="00AE15AB" w:rsidR="00AE15AB" w:rsidRPr="00B948CA">
      <w:pPr>
        <w:pStyle w:val="Naslov1"/>
        <w:ind w:firstLine="720"/>
        <w:rPr>
          <w:b w:val="false"/>
        </w:rPr>
      </w:pPr>
    </w:p>
    <w:p w:rsidRDefault="00AE15AB" w:rsidP="00AE15AB" w:rsidR="00AE15AB" w:rsidRPr="00B948CA">
      <w:pPr>
        <w:pStyle w:val="Naslov1"/>
        <w:ind w:firstLine="720"/>
        <w:rPr>
          <w:b w:val="false"/>
        </w:rPr>
      </w:pPr>
    </w:p>
    <w:p w:rsidRDefault="00AE15AB" w:rsidP="00AE15AB" w:rsidR="00AE15AB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15AB" w:rsidP="00AE15AB" w:rsidR="00AE15AB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15AB" w:rsidP="00AE15AB" w:rsidR="00AE15AB" w:rsidRPr="00B948CA">
      <w:pPr>
        <w:rPr>
          <w:lang w:val="hr-HR"/>
        </w:rPr>
      </w:pPr>
    </w:p>
    <w:p w:rsidRDefault="00AE15AB" w:rsidP="00AE15AB" w:rsidR="00AE15AB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15AB" w:rsidP="00AE15AB" w:rsidR="00AE15AB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15AB" w:rsidP="00AE15AB" w:rsidR="00AE15AB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15AB" w:rsidP="00AE15AB" w:rsidR="00AE15AB" w:rsidRPr="00B948CA">
      <w:pPr>
        <w:rPr>
          <w:lang w:val="hr-HR"/>
        </w:rPr>
      </w:pPr>
    </w:p>
    <w:p w:rsidRDefault="00AE15AB" w:rsidP="00AE15AB" w:rsidR="00AE15AB"/>
    <w:p w:rsidRDefault="006F59C9" w:rsidR="006F59C9"/>
    <w:sectPr w:rsidSect="00344BB3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993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95" w:rsidP="00AE15AB" w:rsidR="00460095">
      <w:r>
        <w:separator/>
      </w:r>
    </w:p>
  </w:endnote>
  <w:endnote w:id="0" w:type="continuationSeparator">
    <w:p w:rsidRDefault="00460095" w:rsidP="00AE15AB" w:rsidR="00460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95" w:rsidP="00AE15AB" w:rsidR="00460095">
      <w:r>
        <w:separator/>
      </w:r>
    </w:p>
  </w:footnote>
  <w:footnote w:id="0" w:type="continuationSeparator">
    <w:p w:rsidRDefault="00460095" w:rsidP="00AE15AB" w:rsidR="004600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95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952BA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95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AE15AB">
      <w:rPr>
        <w:lang w:val="hr-HR"/>
      </w:rPr>
      <w:t>43</w:t>
    </w:r>
    <w:r>
      <w:rPr>
        <w:lang w:val="hr-HR"/>
      </w:rPr>
      <w:t>/17-2</w:t>
    </w:r>
  </w:p>
  <w:p w:rsidRDefault="00460095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2B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–</w:t>
    </w:r>
  </w:p>
  <w:p w:rsidRDefault="007952BA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7952BA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95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AE15AB">
      <w:rPr>
        <w:lang w:val="hr-HR"/>
      </w:rPr>
      <w:t>43</w:t>
    </w:r>
    <w:r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143"/>
    <w:rsid w:val="00460095"/>
    <w:rsid w:val="006F59C9"/>
    <w:rsid w:val="007952BA"/>
    <w:rsid w:val="00AE15AB"/>
    <w:rsid w:val="00F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15A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15AB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15AB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15AB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15AB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15AB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15AB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15AB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15AB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15AB"/>
  </w:style>
  <w:style w:styleId="Odlomakpopisa" w:type="paragraph">
    <w:name w:val="List Paragraph"/>
    <w:basedOn w:val="Normal"/>
    <w:uiPriority w:val="34"/>
    <w:qFormat/>
    <w:rsid w:val="00AE15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15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15AB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15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5AB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95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15A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15AB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15AB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15AB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15AB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15AB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15AB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15AB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15AB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15AB"/>
  </w:style>
  <w:style w:styleId="Odlomakpopisa" w:type="paragraph">
    <w:name w:val="List Paragraph"/>
    <w:basedOn w:val="Normal"/>
    <w:uiPriority w:val="34"/>
    <w:qFormat/>
    <w:rsid w:val="00AE15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15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15AB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15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5AB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95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Sp-43/2017</izvorni_sadrzaj>
    <derivirana_varijabla naziv="DomainObject.Predmet.OznakaBroj_1">Sp-43/2017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Rajko Kalem</izvorni_sadrzaj>
    <derivirana_varijabla naziv="DomainObject.Predmet.StrankaFormated_1">  Rajko Kalem</derivirana_varijabla>
  </DomainObject.Predmet.StrankaFormated>
  <DomainObject.Predmet.StrankaFormatedOIB>
    <izvorni_sadrzaj>  Rajko Kalem, OIB 68243617564</izvorni_sadrzaj>
    <derivirana_varijabla naziv="DomainObject.Predmet.StrankaFormatedOIB_1">  Rajko Kalem, OIB 68243617564</derivirana_varijabla>
  </DomainObject.Predmet.StrankaFormatedOIB>
  <DomainObject.Predmet.StrankaFormatedWithAdress>
    <izvorni_sadrzaj> Rajko Kalem, Trg Eugena Kvaternika 2, 10000 Zagreb</izvorni_sadrzaj>
    <derivirana_varijabla naziv="DomainObject.Predmet.StrankaFormatedWithAdress_1"> Rajko Kalem, Trg Eugena Kvaternika 2, 10000 Zagreb</derivirana_varijabla>
  </DomainObject.Predmet.StrankaFormatedWithAdress>
  <DomainObject.Predmet.StrankaFormatedWithAdressOIB>
    <izvorni_sadrzaj> Rajko Kalem, OIB 68243617564, Trg Eugena Kvaternika 2, 10000 Zagreb</izvorni_sadrzaj>
    <derivirana_varijabla naziv="DomainObject.Predmet.StrankaFormatedWithAdressOIB_1"> Rajko Kalem, OIB 68243617564, Trg Eugena Kvaternika 2, 10000 Zagreb</derivirana_varijabla>
  </DomainObject.Predmet.StrankaFormatedWithAdressOIB>
  <DomainObject.Predmet.StrankaWithAdress>
    <izvorni_sadrzaj>Rajko Kalem Trg Eugena Kvaternika 2,10000 Zagreb</izvorni_sadrzaj>
    <derivirana_varijabla naziv="DomainObject.Predmet.StrankaWithAdress_1">Rajko Kalem Trg Eugena Kvaternika 2,10000 Zagreb</derivirana_varijabla>
  </DomainObject.Predmet.StrankaWithAdress>
  <DomainObject.Predmet.StrankaWithAdressOIB>
    <izvorni_sadrzaj>Rajko Kalem, OIB 68243617564, Trg Eugena Kvaternika 2,10000 Zagreb</izvorni_sadrzaj>
    <derivirana_varijabla naziv="DomainObject.Predmet.StrankaWithAdressOIB_1">Rajko Kalem, OIB 68243617564, Trg Eugena Kvaternika 2,10000 Zagreb</derivirana_varijabla>
  </DomainObject.Predmet.StrankaWithAdressOIB>
  <DomainObject.Predmet.StrankaNazivFormated>
    <izvorni_sadrzaj>Rajko Kalem</izvorni_sadrzaj>
    <derivirana_varijabla naziv="DomainObject.Predmet.StrankaNazivFormated_1">Rajko Kalem</derivirana_varijabla>
  </DomainObject.Predmet.StrankaNazivFormated>
  <DomainObject.Predmet.StrankaNazivFormatedOIB>
    <izvorni_sadrzaj>Rajko Kalem, OIB 68243617564</izvorni_sadrzaj>
    <derivirana_varijabla naziv="DomainObject.Predmet.StrankaNazivFormatedOIB_1">Rajko Kalem, OIB 68243617564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Rajko Kalem</item>
    </izvorni_sadrzaj>
    <derivirana_varijabla naziv="DomainObject.Predmet.StrankaListFormated_1">
      <item>Rajko Kalem</item>
    </derivirana_varijabla>
  </DomainObject.Predmet.StrankaListFormated>
  <DomainObject.Predmet.StrankaListFormatedOIB>
    <izvorni_sadrzaj>
      <item>Rajko Kalem, OIB 68243617564</item>
    </izvorni_sadrzaj>
    <derivirana_varijabla naziv="DomainObject.Predmet.StrankaListFormatedOIB_1">
      <item>Rajko Kalem, OIB 68243617564</item>
    </derivirana_varijabla>
  </DomainObject.Predmet.StrankaListFormatedOIB>
  <DomainObject.Predmet.StrankaListFormatedWithAdress>
    <izvorni_sadrzaj>
      <item>Rajko Kalem, Trg Eugena Kvaternika 2, 10000 Zagreb</item>
    </izvorni_sadrzaj>
    <derivirana_varijabla naziv="DomainObject.Predmet.StrankaListFormatedWithAdress_1">
      <item>Rajko Kalem, Trg Eugena Kvaternika 2, 10000 Zagreb</item>
    </derivirana_varijabla>
  </DomainObject.Predmet.StrankaListFormatedWithAdress>
  <DomainObject.Predmet.StrankaListFormatedWithAdressOIB>
    <izvorni_sadrzaj>
      <item>Rajko Kalem, OIB 68243617564, Trg Eugena Kvaternika 2, 10000 Zagreb</item>
    </izvorni_sadrzaj>
    <derivirana_varijabla naziv="DomainObject.Predmet.StrankaListFormatedWithAdressOIB_1">
      <item>Rajko Kalem, OIB 68243617564, Trg Eugena Kvaternika 2, 10000 Zagreb</item>
    </derivirana_varijabla>
  </DomainObject.Predmet.StrankaListFormatedWithAdressOIB>
  <DomainObject.Predmet.StrankaListNazivFormated>
    <izvorni_sadrzaj>
      <item>Rajko Kalem</item>
    </izvorni_sadrzaj>
    <derivirana_varijabla naziv="DomainObject.Predmet.StrankaListNazivFormated_1">
      <item>Rajko Kalem</item>
    </derivirana_varijabla>
  </DomainObject.Predmet.StrankaListNazivFormated>
  <DomainObject.Predmet.StrankaListNazivFormatedOIB>
    <izvorni_sadrzaj>
      <item>Rajko Kalem, OIB 68243617564</item>
    </izvorni_sadrzaj>
    <derivirana_varijabla naziv="DomainObject.Predmet.StrankaListNazivFormatedOIB_1">
      <item>Rajko Kalem, OIB 68243617564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Rajko Kalem</izvorni_sadrzaj>
    <derivirana_varijabla naziv="DomainObject.Predmet.StrankaIDrugi_1">Rajko Kalem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Rajko Kalem, OIB 68243617564, Trg Eugena Kvaternika 2, 10000 Zagreb</izvorni_sadrzaj>
    <derivirana_varijabla naziv="DomainObject.Predmet.StrankaIDrugiAdressOIB_1">Rajko Kalem, OIB 68243617564, Trg Eugena Kvaternika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Rajko Kalem</item>
    </izvorni_sadrzaj>
    <derivirana_varijabla naziv="DomainObject.Predmet.SudioniciListNaziv_1">
      <item>Rajko Kalem</item>
    </derivirana_varijabla>
  </DomainObject.Predmet.SudioniciListNaziv>
  <DomainObject.Predmet.SudioniciListAdressOIB>
    <izvorni_sadrzaj>
      <item>Rajko Kalem, OIB 68243617564, Trg Eugena Kvaternika 2,10000 Zagreb</item>
    </izvorni_sadrzaj>
    <derivirana_varijabla naziv="DomainObject.Predmet.SudioniciListAdressOIB_1">
      <item>Rajko Kalem, OIB 68243617564, Trg Eugena Kvaternika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68243617564</item>
    </izvorni_sadrzaj>
    <derivirana_varijabla naziv="DomainObject.Predmet.SudioniciListNazivOIB_1">
      <item>, OIB 68243617564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2632</properties:Characters>
  <properties:Lines>78</properties:Lines>
  <properties:Paragraphs>27</properties:Paragraphs>
  <properties:TotalTime>1</properties:TotalTime>
  <properties:ScaleCrop>false</properties:ScaleCrop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2017-05-25T10:00:00Z</dcterms:created>
  <dc:creator>Anica Šenkiš</dc:creator>
  <dc:description/>
  <cp:keywords/>
  <cp:lastModifiedBy>Anica Šenkiš</cp:lastModifiedBy>
  <cp:lastPrinted>2017-05-26T08:07:00Z</cp:lastPrinted>
  <dcterms:modified xmlns:xsi="http://www.w3.org/2001/XMLSchema-instance" xsi:type="dcterms:W3CDTF">2017-05-26T08:07:00Z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