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c3d8" w14:paraId="6edc3d8" w:rsidRDefault="009C1DB7" w:rsidP="006D5295" w:rsidR="00934D58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21FA9">
        <w:t>55</w:t>
      </w:r>
      <w:r w:rsidR="00021BCC">
        <w:t>3</w:t>
      </w:r>
      <w:r w:rsidR="00E4414F">
        <w:t>/16-</w:t>
      </w:r>
      <w:r w:rsidR="00FD3C88">
        <w:t>9</w:t>
      </w:r>
    </w:p>
    <w:p w:rsidRDefault="009C1DB7" w:rsidP="00934D58" w:rsidR="009C1DB7" w:rsidRPr="00816C78"/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 xml:space="preserve">sa ročišta održanog u Trgovačkom sudu u Zadru, dana </w:t>
      </w:r>
      <w:r w:rsidR="0014066D">
        <w:t>0</w:t>
      </w:r>
      <w:r w:rsidR="003247AD">
        <w:t>5</w:t>
      </w:r>
      <w:r w:rsidR="0014066D">
        <w:t>. svibnja</w:t>
      </w:r>
      <w:r w:rsidR="00054365">
        <w:t xml:space="preserve"> 2016.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D16145">
        <w:t>POLJOPRIVREDNA ZADRUGA ZIDINE, Galovac, III. ulica 21, OIB: 94978046151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6B7E7E">
        <w:t>sutkinja</w:t>
      </w:r>
    </w:p>
    <w:p w:rsidRDefault="001F79AB" w:rsidP="006525A1" w:rsidR="006525A1" w:rsidRPr="00816C78">
      <w:pPr>
        <w:jc w:val="both"/>
      </w:pPr>
      <w:r>
        <w:t>Josipa Dorkin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D734A">
        <w:t>08</w:t>
      </w:r>
      <w:r w:rsidR="000D1C5D">
        <w:t>,</w:t>
      </w:r>
      <w:r w:rsidR="00D16145">
        <w:t>45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</w:t>
      </w:r>
      <w:r w:rsidR="00F6444C" w:rsidRPr="00816C78">
        <w:t>:</w:t>
      </w:r>
      <w:r w:rsidR="00F6444C">
        <w:t xml:space="preserve"> </w:t>
      </w:r>
      <w:r w:rsidR="008B656A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69C3" w:rsidP="009769C3" w:rsidR="009769C3">
      <w:pPr>
        <w:jc w:val="both"/>
      </w:pPr>
    </w:p>
    <w:p w:rsidRDefault="007B6C9E" w:rsidP="007B6C9E" w:rsidR="008B656A">
      <w:pPr>
        <w:jc w:val="both"/>
      </w:pPr>
      <w:r w:rsidRPr="002C241F">
        <w:t>Su</w:t>
      </w:r>
      <w:r w:rsidR="000D1C5D">
        <w:t>tkinja</w:t>
      </w:r>
      <w:r w:rsidRPr="002C241F">
        <w:t xml:space="preserve"> </w:t>
      </w:r>
      <w:r w:rsidR="008B656A">
        <w:t>utvrđuje da je dana 03. svibnja 2016. u predmeta zaprimljena zamolba zastupnika po zakonu dužnika za odgodu ročišta zbog hospitalizacije istog koja je dokumentirana liječničkom potvrdom.</w:t>
      </w:r>
    </w:p>
    <w:p w:rsidRDefault="008B656A" w:rsidP="007B6C9E" w:rsidR="008B656A">
      <w:pPr>
        <w:jc w:val="both"/>
      </w:pPr>
    </w:p>
    <w:p w:rsidRDefault="0002240C" w:rsidP="007B6C9E" w:rsidR="0002240C">
      <w:pPr>
        <w:jc w:val="both"/>
      </w:pPr>
    </w:p>
    <w:p w:rsidRDefault="007B6C9E" w:rsidP="007B6C9E" w:rsidR="007B6C9E">
      <w:pPr>
        <w:jc w:val="both"/>
      </w:pPr>
      <w:r>
        <w:t xml:space="preserve">Sudac donosi </w:t>
      </w:r>
    </w:p>
    <w:p w:rsidRDefault="007B6C9E" w:rsidP="007B6C9E" w:rsidR="007B6C9E">
      <w:pPr>
        <w:jc w:val="both"/>
      </w:pPr>
    </w:p>
    <w:p w:rsidRDefault="007B6C9E" w:rsidP="007B6C9E" w:rsidR="007B6C9E">
      <w:pPr>
        <w:jc w:val="center"/>
      </w:pPr>
      <w:r>
        <w:t xml:space="preserve">r j e š e nj e </w:t>
      </w:r>
    </w:p>
    <w:p w:rsidRDefault="004444AD" w:rsidP="004444AD" w:rsidR="004444AD">
      <w:pPr>
        <w:jc w:val="both"/>
        <w:rPr>
          <w:b/>
        </w:rPr>
      </w:pPr>
    </w:p>
    <w:p w:rsidRDefault="004444AD" w:rsidP="004444AD" w:rsidR="004444AD" w:rsidRPr="008B656A">
      <w:pPr>
        <w:jc w:val="both"/>
      </w:pPr>
      <w:r w:rsidRPr="008B656A">
        <w:t xml:space="preserve">Današnje ročište se odgađa, a slijedeće se zakazuje za dan </w:t>
      </w:r>
      <w:r w:rsidR="008B656A" w:rsidRPr="008B656A">
        <w:t>30</w:t>
      </w:r>
      <w:r w:rsidRPr="008B656A">
        <w:t xml:space="preserve">. lipnja 2016. u </w:t>
      </w:r>
      <w:r w:rsidR="008B656A" w:rsidRPr="008B656A">
        <w:t>10,45</w:t>
      </w:r>
      <w:r w:rsidRPr="008B656A">
        <w:t xml:space="preserve"> sati.</w:t>
      </w:r>
    </w:p>
    <w:p w:rsidRDefault="004444AD" w:rsidP="004444AD" w:rsidR="004444AD">
      <w:pPr>
        <w:jc w:val="both"/>
        <w:rPr>
          <w:b/>
        </w:rPr>
      </w:pPr>
    </w:p>
    <w:p w:rsidRDefault="009769C3" w:rsidP="00CD64F3" w:rsidR="009769C3" w:rsidRPr="000D1C5D">
      <w:pPr>
        <w:jc w:val="both"/>
        <w:rPr>
          <w:b/>
        </w:rPr>
      </w:pPr>
    </w:p>
    <w:p w:rsidRDefault="009769C3" w:rsidP="009769C3" w:rsidR="009769C3" w:rsidRPr="002C241F">
      <w:pPr>
        <w:jc w:val="both"/>
      </w:pPr>
      <w:r w:rsidRPr="002C241F">
        <w:t xml:space="preserve">Dovršeno u </w:t>
      </w:r>
      <w:r w:rsidR="007D734A">
        <w:t>08</w:t>
      </w:r>
      <w:r>
        <w:t>,</w:t>
      </w:r>
      <w:r w:rsidR="00D16145">
        <w:t>50</w:t>
      </w:r>
      <w:r w:rsidRPr="002C241F">
        <w:t xml:space="preserve"> sati</w:t>
      </w:r>
      <w:r w:rsidR="00DA1720">
        <w:t>.</w:t>
      </w:r>
    </w:p>
    <w:p w:rsidRDefault="009769C3" w:rsidP="009769C3" w:rsidR="009769C3">
      <w:pPr>
        <w:jc w:val="both"/>
      </w:pPr>
    </w:p>
    <w:p w:rsidRDefault="009769C3" w:rsidP="009769C3" w:rsidR="009769C3" w:rsidRPr="002C241F">
      <w:pPr>
        <w:ind w:firstLine="708"/>
        <w:jc w:val="both"/>
      </w:pPr>
    </w:p>
    <w:p w:rsidRDefault="009769C3" w:rsidP="009769C3" w:rsidR="009769C3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="00870C8A">
        <w:t xml:space="preserve"> Sutkinja</w:t>
      </w:r>
    </w:p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 w:rsidR="00870C8A"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769C3" w:rsidP="009769C3" w:rsidR="009769C3" w:rsidRPr="002C241F"/>
    <w:p w:rsidRDefault="009769C3" w:rsidP="009769C3" w:rsidR="009769C3" w:rsidRPr="002C241F">
      <w:pPr>
        <w:jc w:val="both"/>
      </w:pPr>
    </w:p>
    <w:p w:rsidRDefault="002561F2" w:rsidP="009769C3" w:rsidR="002561F2" w:rsidRPr="002C241F">
      <w:pPr>
        <w:jc w:val="both"/>
      </w:pPr>
    </w:p>
    <w:sectPr w:rsidSect="00602BE0" w:rsidR="002561F2" w:rsidRPr="002C241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5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21FA9">
      <w:t>55</w:t>
    </w:r>
    <w:r w:rsidR="00021BCC">
      <w:t>3</w:t>
    </w:r>
    <w:r w:rsidR="003247AD">
      <w:t>/16-</w:t>
    </w:r>
    <w:r w:rsidR="00FD3C8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129DD"/>
    <w:rsid w:val="0001700C"/>
    <w:rsid w:val="000219F5"/>
    <w:rsid w:val="00021BCC"/>
    <w:rsid w:val="0002240C"/>
    <w:rsid w:val="0004160B"/>
    <w:rsid w:val="00044C70"/>
    <w:rsid w:val="000451F4"/>
    <w:rsid w:val="00045C4D"/>
    <w:rsid w:val="00046BB1"/>
    <w:rsid w:val="00054365"/>
    <w:rsid w:val="0006551C"/>
    <w:rsid w:val="00071C8F"/>
    <w:rsid w:val="00071F97"/>
    <w:rsid w:val="000850E8"/>
    <w:rsid w:val="000A72EF"/>
    <w:rsid w:val="000B4247"/>
    <w:rsid w:val="000C0BF3"/>
    <w:rsid w:val="000C7478"/>
    <w:rsid w:val="000D1C5D"/>
    <w:rsid w:val="000D3856"/>
    <w:rsid w:val="000D57C3"/>
    <w:rsid w:val="000E4B2B"/>
    <w:rsid w:val="000E634C"/>
    <w:rsid w:val="000F1206"/>
    <w:rsid w:val="000F2B4D"/>
    <w:rsid w:val="0012176C"/>
    <w:rsid w:val="00121FA9"/>
    <w:rsid w:val="001259A5"/>
    <w:rsid w:val="0014066D"/>
    <w:rsid w:val="001406A0"/>
    <w:rsid w:val="00141C79"/>
    <w:rsid w:val="00144166"/>
    <w:rsid w:val="00146934"/>
    <w:rsid w:val="0015140C"/>
    <w:rsid w:val="00151FA4"/>
    <w:rsid w:val="00152944"/>
    <w:rsid w:val="001633D2"/>
    <w:rsid w:val="00177E2A"/>
    <w:rsid w:val="0018287B"/>
    <w:rsid w:val="001921CB"/>
    <w:rsid w:val="0019373B"/>
    <w:rsid w:val="00195CD7"/>
    <w:rsid w:val="00197417"/>
    <w:rsid w:val="001A60E6"/>
    <w:rsid w:val="001A773D"/>
    <w:rsid w:val="001C084E"/>
    <w:rsid w:val="001C3E3D"/>
    <w:rsid w:val="001C423C"/>
    <w:rsid w:val="001D0F3E"/>
    <w:rsid w:val="001D3BFD"/>
    <w:rsid w:val="001D64ED"/>
    <w:rsid w:val="001E3FCE"/>
    <w:rsid w:val="001F79AB"/>
    <w:rsid w:val="002123B6"/>
    <w:rsid w:val="00242C9A"/>
    <w:rsid w:val="00245DD8"/>
    <w:rsid w:val="00246714"/>
    <w:rsid w:val="00253BEE"/>
    <w:rsid w:val="002561F2"/>
    <w:rsid w:val="0028708A"/>
    <w:rsid w:val="002944C0"/>
    <w:rsid w:val="002968AF"/>
    <w:rsid w:val="002974E4"/>
    <w:rsid w:val="002A0150"/>
    <w:rsid w:val="002A19F0"/>
    <w:rsid w:val="002A5839"/>
    <w:rsid w:val="002A5A4E"/>
    <w:rsid w:val="002B4C20"/>
    <w:rsid w:val="002B52FA"/>
    <w:rsid w:val="002C23B2"/>
    <w:rsid w:val="002E16F1"/>
    <w:rsid w:val="002E6D90"/>
    <w:rsid w:val="00303238"/>
    <w:rsid w:val="00305225"/>
    <w:rsid w:val="003247AD"/>
    <w:rsid w:val="0032512E"/>
    <w:rsid w:val="003323E7"/>
    <w:rsid w:val="00342794"/>
    <w:rsid w:val="00346D5E"/>
    <w:rsid w:val="0035038B"/>
    <w:rsid w:val="003635BD"/>
    <w:rsid w:val="003A1F19"/>
    <w:rsid w:val="003C0B04"/>
    <w:rsid w:val="003C252C"/>
    <w:rsid w:val="003C2701"/>
    <w:rsid w:val="003D1E66"/>
    <w:rsid w:val="003D29CE"/>
    <w:rsid w:val="003D7E7A"/>
    <w:rsid w:val="003F38C4"/>
    <w:rsid w:val="003F6389"/>
    <w:rsid w:val="0040725A"/>
    <w:rsid w:val="00413A80"/>
    <w:rsid w:val="0041694A"/>
    <w:rsid w:val="00417BBC"/>
    <w:rsid w:val="00417DC7"/>
    <w:rsid w:val="00422542"/>
    <w:rsid w:val="004353EF"/>
    <w:rsid w:val="004367A1"/>
    <w:rsid w:val="004444AD"/>
    <w:rsid w:val="00454698"/>
    <w:rsid w:val="0046028A"/>
    <w:rsid w:val="00461B61"/>
    <w:rsid w:val="004820D4"/>
    <w:rsid w:val="004B2C25"/>
    <w:rsid w:val="004D14A5"/>
    <w:rsid w:val="004D5D97"/>
    <w:rsid w:val="004E2232"/>
    <w:rsid w:val="004E3771"/>
    <w:rsid w:val="004F1F7C"/>
    <w:rsid w:val="004F7CC1"/>
    <w:rsid w:val="0050552F"/>
    <w:rsid w:val="00520F31"/>
    <w:rsid w:val="005255A3"/>
    <w:rsid w:val="0053278A"/>
    <w:rsid w:val="00540B35"/>
    <w:rsid w:val="00542DEF"/>
    <w:rsid w:val="00544202"/>
    <w:rsid w:val="00557333"/>
    <w:rsid w:val="00573626"/>
    <w:rsid w:val="005829D8"/>
    <w:rsid w:val="005B11F7"/>
    <w:rsid w:val="005E3615"/>
    <w:rsid w:val="005E4B52"/>
    <w:rsid w:val="005E720F"/>
    <w:rsid w:val="00602BE0"/>
    <w:rsid w:val="00603B04"/>
    <w:rsid w:val="00604C4E"/>
    <w:rsid w:val="006114E4"/>
    <w:rsid w:val="00624EA3"/>
    <w:rsid w:val="006323D4"/>
    <w:rsid w:val="00641B8C"/>
    <w:rsid w:val="006525A1"/>
    <w:rsid w:val="006540B7"/>
    <w:rsid w:val="00655457"/>
    <w:rsid w:val="00655D78"/>
    <w:rsid w:val="00655F3C"/>
    <w:rsid w:val="00664336"/>
    <w:rsid w:val="00675449"/>
    <w:rsid w:val="00675C93"/>
    <w:rsid w:val="00675E73"/>
    <w:rsid w:val="00676277"/>
    <w:rsid w:val="0068275B"/>
    <w:rsid w:val="00692A3D"/>
    <w:rsid w:val="0069501A"/>
    <w:rsid w:val="006975F5"/>
    <w:rsid w:val="006B3159"/>
    <w:rsid w:val="006B4042"/>
    <w:rsid w:val="006B4D8E"/>
    <w:rsid w:val="006B5307"/>
    <w:rsid w:val="006B7E7E"/>
    <w:rsid w:val="006D5295"/>
    <w:rsid w:val="006F19F1"/>
    <w:rsid w:val="006F1E65"/>
    <w:rsid w:val="007030AF"/>
    <w:rsid w:val="00710BB2"/>
    <w:rsid w:val="00711F79"/>
    <w:rsid w:val="00712BBF"/>
    <w:rsid w:val="0072157D"/>
    <w:rsid w:val="00722F11"/>
    <w:rsid w:val="00735D59"/>
    <w:rsid w:val="0074301F"/>
    <w:rsid w:val="0075128E"/>
    <w:rsid w:val="00754017"/>
    <w:rsid w:val="0076055C"/>
    <w:rsid w:val="007674A4"/>
    <w:rsid w:val="007708C8"/>
    <w:rsid w:val="00773882"/>
    <w:rsid w:val="00785377"/>
    <w:rsid w:val="0079521D"/>
    <w:rsid w:val="007A3B60"/>
    <w:rsid w:val="007B6C9E"/>
    <w:rsid w:val="007D734A"/>
    <w:rsid w:val="007F080D"/>
    <w:rsid w:val="007F427B"/>
    <w:rsid w:val="00811804"/>
    <w:rsid w:val="0081324D"/>
    <w:rsid w:val="00814961"/>
    <w:rsid w:val="00816C78"/>
    <w:rsid w:val="00843B07"/>
    <w:rsid w:val="00846EA2"/>
    <w:rsid w:val="00856DFD"/>
    <w:rsid w:val="00870C8A"/>
    <w:rsid w:val="00890A5B"/>
    <w:rsid w:val="0089180E"/>
    <w:rsid w:val="00892C55"/>
    <w:rsid w:val="008A5FC6"/>
    <w:rsid w:val="008A632E"/>
    <w:rsid w:val="008A6A8E"/>
    <w:rsid w:val="008B088B"/>
    <w:rsid w:val="008B656A"/>
    <w:rsid w:val="008D5FBF"/>
    <w:rsid w:val="008E45C0"/>
    <w:rsid w:val="008E6447"/>
    <w:rsid w:val="008E7E21"/>
    <w:rsid w:val="00920B72"/>
    <w:rsid w:val="00924001"/>
    <w:rsid w:val="00931AC5"/>
    <w:rsid w:val="00934D58"/>
    <w:rsid w:val="0094035A"/>
    <w:rsid w:val="0095539A"/>
    <w:rsid w:val="00955DAD"/>
    <w:rsid w:val="00971C17"/>
    <w:rsid w:val="009769C3"/>
    <w:rsid w:val="00977E6F"/>
    <w:rsid w:val="009A460F"/>
    <w:rsid w:val="009C1DB7"/>
    <w:rsid w:val="009C3880"/>
    <w:rsid w:val="009D527B"/>
    <w:rsid w:val="009E55F7"/>
    <w:rsid w:val="009E755B"/>
    <w:rsid w:val="009F1B28"/>
    <w:rsid w:val="009F541D"/>
    <w:rsid w:val="00A03F94"/>
    <w:rsid w:val="00A2024A"/>
    <w:rsid w:val="00A25442"/>
    <w:rsid w:val="00A32C34"/>
    <w:rsid w:val="00A345E8"/>
    <w:rsid w:val="00A34671"/>
    <w:rsid w:val="00A66CC4"/>
    <w:rsid w:val="00A71B6D"/>
    <w:rsid w:val="00A722BE"/>
    <w:rsid w:val="00A7523A"/>
    <w:rsid w:val="00A771E7"/>
    <w:rsid w:val="00A7770C"/>
    <w:rsid w:val="00A803E9"/>
    <w:rsid w:val="00AA1A94"/>
    <w:rsid w:val="00AA738E"/>
    <w:rsid w:val="00AB4AA9"/>
    <w:rsid w:val="00AC31E0"/>
    <w:rsid w:val="00AC4EF6"/>
    <w:rsid w:val="00AD0053"/>
    <w:rsid w:val="00AD5AAB"/>
    <w:rsid w:val="00AD5F34"/>
    <w:rsid w:val="00AD7C41"/>
    <w:rsid w:val="00AE066C"/>
    <w:rsid w:val="00AE1A99"/>
    <w:rsid w:val="00AE2F94"/>
    <w:rsid w:val="00AF14F0"/>
    <w:rsid w:val="00B00C5F"/>
    <w:rsid w:val="00B12B32"/>
    <w:rsid w:val="00B234AB"/>
    <w:rsid w:val="00B248E1"/>
    <w:rsid w:val="00B335D8"/>
    <w:rsid w:val="00B41B69"/>
    <w:rsid w:val="00B434E3"/>
    <w:rsid w:val="00B509EC"/>
    <w:rsid w:val="00B529A2"/>
    <w:rsid w:val="00B55A3A"/>
    <w:rsid w:val="00B76C5F"/>
    <w:rsid w:val="00B86B0A"/>
    <w:rsid w:val="00B90740"/>
    <w:rsid w:val="00BA590C"/>
    <w:rsid w:val="00BC2B90"/>
    <w:rsid w:val="00BC7CBD"/>
    <w:rsid w:val="00BD3029"/>
    <w:rsid w:val="00BE122A"/>
    <w:rsid w:val="00BE3AF1"/>
    <w:rsid w:val="00BE4F1A"/>
    <w:rsid w:val="00BE5585"/>
    <w:rsid w:val="00BE70D1"/>
    <w:rsid w:val="00BF036C"/>
    <w:rsid w:val="00BF39FB"/>
    <w:rsid w:val="00C07402"/>
    <w:rsid w:val="00C26408"/>
    <w:rsid w:val="00C325AE"/>
    <w:rsid w:val="00C42D57"/>
    <w:rsid w:val="00C56BD3"/>
    <w:rsid w:val="00C6260B"/>
    <w:rsid w:val="00C65E9F"/>
    <w:rsid w:val="00C90A36"/>
    <w:rsid w:val="00CA60FE"/>
    <w:rsid w:val="00CB1C12"/>
    <w:rsid w:val="00CB1D58"/>
    <w:rsid w:val="00CC03BC"/>
    <w:rsid w:val="00CC0931"/>
    <w:rsid w:val="00CC1A7F"/>
    <w:rsid w:val="00CC34EA"/>
    <w:rsid w:val="00CC3B8C"/>
    <w:rsid w:val="00CC5D0A"/>
    <w:rsid w:val="00CC7791"/>
    <w:rsid w:val="00CD17D1"/>
    <w:rsid w:val="00CD2103"/>
    <w:rsid w:val="00CD64F3"/>
    <w:rsid w:val="00CF080B"/>
    <w:rsid w:val="00D0450A"/>
    <w:rsid w:val="00D12AFE"/>
    <w:rsid w:val="00D16145"/>
    <w:rsid w:val="00D1714E"/>
    <w:rsid w:val="00D25694"/>
    <w:rsid w:val="00D3452D"/>
    <w:rsid w:val="00D368C8"/>
    <w:rsid w:val="00D47998"/>
    <w:rsid w:val="00D61BBE"/>
    <w:rsid w:val="00D642AF"/>
    <w:rsid w:val="00D7355B"/>
    <w:rsid w:val="00D93E65"/>
    <w:rsid w:val="00DA1720"/>
    <w:rsid w:val="00DA3F33"/>
    <w:rsid w:val="00DB4EBD"/>
    <w:rsid w:val="00DB62A4"/>
    <w:rsid w:val="00DC2EB9"/>
    <w:rsid w:val="00DD3629"/>
    <w:rsid w:val="00DE4779"/>
    <w:rsid w:val="00DF5A33"/>
    <w:rsid w:val="00DF6553"/>
    <w:rsid w:val="00E1081D"/>
    <w:rsid w:val="00E11051"/>
    <w:rsid w:val="00E127E8"/>
    <w:rsid w:val="00E15C3B"/>
    <w:rsid w:val="00E20A14"/>
    <w:rsid w:val="00E25EE6"/>
    <w:rsid w:val="00E30638"/>
    <w:rsid w:val="00E41F77"/>
    <w:rsid w:val="00E4414F"/>
    <w:rsid w:val="00E6068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515C7"/>
    <w:rsid w:val="00F6444C"/>
    <w:rsid w:val="00F652F0"/>
    <w:rsid w:val="00F675EC"/>
    <w:rsid w:val="00F70B0E"/>
    <w:rsid w:val="00F817B2"/>
    <w:rsid w:val="00F90168"/>
    <w:rsid w:val="00F92392"/>
    <w:rsid w:val="00FA024B"/>
    <w:rsid w:val="00FA0982"/>
    <w:rsid w:val="00FB1789"/>
    <w:rsid w:val="00FB6FFE"/>
    <w:rsid w:val="00FC029F"/>
    <w:rsid w:val="00FC719C"/>
    <w:rsid w:val="00FD215B"/>
    <w:rsid w:val="00FD3C88"/>
    <w:rsid w:val="00FD5E54"/>
    <w:rsid w:val="00FE10F3"/>
    <w:rsid w:val="00FE355E"/>
    <w:rsid w:val="00FE7130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0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0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53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2016.</izvorni_sadrzaj>
    <derivirana_varijabla naziv="DomainObject.StvarniPocetakDatum_1">5. svibnja 2016.</derivirana_varijabla>
  </DomainObject.StvarniPocetakDatum>
  <DomainObject.StvarniZavrsetakDatum>
    <izvorni_sadrzaj>5. svibnja 2016.</izvorni_sadrzaj>
    <derivirana_varijabla naziv="DomainObject.StvarniZavrsetakDatum_1">5. svibnja 2016.</derivirana_varijabla>
  </DomainObject.StvarniZavrsetakDatum>
  <DomainObject.PlaniraniZavrsetakDatum>
    <izvorni_sadrzaj>5. svibnja 2016.</izvorni_sadrzaj>
    <derivirana_varijabla naziv="DomainObject.PlaniraniZavrsetakDatum_1">5. svibnja 2016.</derivirana_varijabla>
  </DomainObject.PlaniraniZavrsetakDatum>
  <DomainObject.PlaniraniPocetakDatum>
    <izvorni_sadrzaj>5. svibnja 2016.</izvorni_sadrzaj>
    <derivirana_varijabla naziv="DomainObject.PlaniraniPocetakDatum_1">5. svibnja 2016.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POLJOPRIVREDNA ZADRUGA ZIDINE za preradu poljoprivrednih proizvoda i poslovne usluge</item>
      <item>Financijska agencija</item>
      <item>Slavko Šare</item>
    </izvorni_sadrzaj>
    <derivirana_varijabla naziv="DomainObject.UcesnikSudskeRadnjeListNaziv_1">
      <item>POLJOPRIVREDNA ZADRUGA ZIDINE za preradu poljoprivrednih proizvoda i poslovne usluge</item>
      <item>Financijska agencija</item>
      <item>Slavko Šare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35675-42CD-4947-8D96-1D0F30D04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152</properties:Words>
  <properties:Characters>834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2016-05-02T12:27:00Z</dcterms:created>
  <dc:creator>Ardena Bajlo</dc:creator>
  <cp:lastModifiedBy>wsadmin</cp:lastModifiedBy>
  <cp:lastPrinted>2016-05-05T07:18:00Z</cp:lastPrinted>
  <dcterms:modified xmlns:xsi="http://www.w3.org/2001/XMLSchema-instance" xsi:type="dcterms:W3CDTF">2016-05-05T11:43:00Z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