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8454" w14:paraId="37e845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11241">
        <w:rPr>
          <w:b/>
          <w:lang w:val="hr-HR"/>
        </w:rPr>
        <w:t>2112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11241">
        <w:rPr>
          <w:lang w:val="hr-HR"/>
        </w:rPr>
        <w:t>UDRUGA ZA PROMICANJE EKSTREMNIH SPORTOVA I ZAŠTITU OKOLIŠA SPIRIT, Split, Matije Gupca 26, OIB: 21077304876</w:t>
      </w:r>
      <w:r w:rsidR="00634348">
        <w:rPr>
          <w:lang w:val="hr-HR"/>
        </w:rPr>
        <w:t xml:space="preserve">, dana </w:t>
      </w:r>
      <w:r w:rsidR="005F4BF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11241">
        <w:rPr>
          <w:lang w:val="hr-HR"/>
        </w:rPr>
        <w:t>UDRUGA ZA PROMICANJE EKSTREMNIH SPORTOVA I ZAŠTITU OKOLIŠA SPIRIT, Split, Matije Gupca 26, OIB: 21077304876</w:t>
      </w:r>
      <w:r>
        <w:rPr>
          <w:lang w:val="hr-HR"/>
        </w:rPr>
        <w:t>. Skraćeni st</w:t>
      </w:r>
      <w:r w:rsidR="005F4BF1">
        <w:rPr>
          <w:lang w:val="hr-HR"/>
        </w:rPr>
        <w:t>ečajni postupak je otvoren dana</w:t>
      </w:r>
      <w:r w:rsidR="008967A5">
        <w:rPr>
          <w:lang w:val="hr-HR"/>
        </w:rPr>
        <w:t xml:space="preserve"> </w:t>
      </w:r>
      <w:r w:rsidR="005F4BF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D76D3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A4490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11241">
        <w:rPr>
          <w:lang w:val="hr-HR"/>
        </w:rPr>
        <w:t>UDRUGA ZA PROMICANJE EKSTREMNIH SPORTOVA I ZAŠTITU OKOLIŠA SPIRIT, Split, Matije Gupca 26, OIB: 21077304876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03D60">
        <w:rPr>
          <w:lang w:val="hr-HR"/>
        </w:rPr>
        <w:t>1</w:t>
      </w:r>
      <w:r w:rsidR="00411241">
        <w:rPr>
          <w:lang w:val="hr-HR"/>
        </w:rPr>
        <w:t>7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11241">
        <w:rPr>
          <w:lang w:val="hr-HR"/>
        </w:rPr>
        <w:t>Udruga za promicanje ekstremnih sportova i zaštitu okoliša SPIRIT,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11241">
        <w:rPr>
          <w:lang w:val="hr-HR"/>
        </w:rPr>
        <w:t>922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11241">
        <w:rPr>
          <w:lang w:val="hr-HR"/>
        </w:rPr>
        <w:t>22.026,26</w:t>
      </w:r>
      <w:r w:rsidR="008967A5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F4BF1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F56D9" w:rsidRPr="00DF56D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11241">
      <w:t>2112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3F01"/>
    <w:rsid w:val="00410640"/>
    <w:rsid w:val="00411241"/>
    <w:rsid w:val="004171BE"/>
    <w:rsid w:val="00473132"/>
    <w:rsid w:val="004777B1"/>
    <w:rsid w:val="004957A2"/>
    <w:rsid w:val="004A6CA0"/>
    <w:rsid w:val="004D23AF"/>
    <w:rsid w:val="00520266"/>
    <w:rsid w:val="00520582"/>
    <w:rsid w:val="005F3148"/>
    <w:rsid w:val="005F4BF1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03D60"/>
    <w:rsid w:val="00B347F0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878EC"/>
    <w:rsid w:val="00DA4490"/>
    <w:rsid w:val="00DF56D9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85A66"/>
    <w:rsid w:val="00FD3619"/>
    <w:rsid w:val="00FD76D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6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56D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56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56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6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56D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56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56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St-2112/2015</izvorni_sadrzaj>
    <derivirana_varijabla naziv="DomainObject.Predmet.OznakaBroj_1">St-2112/2015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ekstremnih sportova i zaštitu okoliša SPIRIT</izvorni_sadrzaj>
    <derivirana_varijabla naziv="DomainObject.Predmet.ProtustrankaFormated_1">  Udruga za promicanje ekstremnih sportova i zaštitu okoliša SPIRIT</derivirana_varijabla>
  </DomainObject.Predmet.ProtustrankaFormated>
  <DomainObject.Predmet.ProtustrankaFormatedOIB>
    <izvorni_sadrzaj>  Udruga za promicanje ekstremnih sportova i zaštitu okoliša SPIRIT, OIB 21077304876</izvorni_sadrzaj>
    <derivirana_varijabla naziv="DomainObject.Predmet.ProtustrankaFormatedOIB_1">  Udruga za promicanje ekstremnih sportova i zaštitu okoliša SPIRIT, OIB 21077304876</derivirana_varijabla>
  </DomainObject.Predmet.ProtustrankaFormatedOIB>
  <DomainObject.Predmet.ProtustrankaFormatedWithAdress>
    <izvorni_sadrzaj> Udruga za promicanje ekstremnih sportova i zaštitu okoliša SPIRIT, Matije Gupca 26, 21000 Split</izvorni_sadrzaj>
    <derivirana_varijabla naziv="DomainObject.Predmet.ProtustrankaFormatedWithAdress_1"> Udruga za promicanje ekstremnih sportova i zaštitu okoliša SPIRIT, Matije Gupca 26, 21000 Split</derivirana_varijabla>
  </DomainObject.Predmet.ProtustrankaFormatedWithAdress>
  <DomainObject.Predmet.ProtustrankaFormatedWithAdressOIB>
    <izvorni_sadrzaj> Udruga za promicanje ekstremnih sportova i zaštitu okoliša SPIRIT, OIB 21077304876, Matije Gupca 26, 21000 Split</izvorni_sadrzaj>
    <derivirana_varijabla naziv="DomainObject.Predmet.ProtustrankaFormatedWithAdressOIB_1"> Udruga za promicanje ekstremnih sportova i zaštitu okoliša SPIRIT, OIB 21077304876, Matije Gupca 26, 21000 Split</derivirana_varijabla>
  </DomainObject.Predmet.ProtustrankaFormatedWithAdressOIB>
  <DomainObject.Predmet.ProtustrankaWithAdress>
    <izvorni_sadrzaj>Udruga za promicanje ekstremnih sportova i zaštitu okoliša SPIRIT Matije Gupca 26, 21000 Split</izvorni_sadrzaj>
    <derivirana_varijabla naziv="DomainObject.Predmet.ProtustrankaWithAdress_1">Udruga za promicanje ekstremnih sportova i zaštitu okoliša SPIRIT Matije Gupca 26, 21000 Split</derivirana_varijabla>
  </DomainObject.Predmet.ProtustrankaWithAdress>
  <DomainObject.Predmet.ProtustrankaWithAdressOIB>
    <izvorni_sadrzaj>Udruga za promicanje ekstremnih sportova i zaštitu okoliša SPIRIT, OIB 21077304876, Matije Gupca 26, 21000 Split</izvorni_sadrzaj>
    <derivirana_varijabla naziv="DomainObject.Predmet.ProtustrankaWithAdressOIB_1">Udruga za promicanje ekstremnih sportova i zaštitu okoliša SPIRIT, OIB 21077304876, Matije Gupca 26, 21000 Split</derivirana_varijabla>
  </DomainObject.Predmet.ProtustrankaWithAdressOIB>
  <DomainObject.Predmet.ProtustrankaNazivFormated>
    <izvorni_sadrzaj>Udruga za promicanje ekstremnih sportova i zaštitu okoliša SPIRIT</izvorni_sadrzaj>
    <derivirana_varijabla naziv="DomainObject.Predmet.ProtustrankaNazivFormated_1">Udruga za promicanje ekstremnih sportova i zaštitu okoliša SPIRIT</derivirana_varijabla>
  </DomainObject.Predmet.ProtustrankaNazivFormated>
  <DomainObject.Predmet.ProtustrankaNazivFormatedOIB>
    <izvorni_sadrzaj>Udruga za promicanje ekstremnih sportova i zaštitu okoliša SPIRIT, OIB 21077304876</izvorni_sadrzaj>
    <derivirana_varijabla naziv="DomainObject.Predmet.ProtustrankaNazivFormatedOIB_1">Udruga za promicanje ekstremnih sportova i zaštitu okoliša SPIRIT, OIB 21077304876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20026.26</izvorni_sadrzaj>
    <derivirana_varijabla naziv="DomainObject.Predmet.TrenutnaVrijednost_1">20026.26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promicanje ekstremnih sportova i zaštitu okoliša SPIRIT</item>
    </izvorni_sadrzaj>
    <derivirana_varijabla naziv="DomainObject.Predmet.ProtuStrankaListFormated_1">
      <item>Udruga za promicanje ekstremnih sportova i zaštitu okoliša SPIRIT</item>
    </derivirana_varijabla>
  </DomainObject.Predmet.ProtuStrankaListFormated>
  <DomainObject.Predmet.ProtuStrankaListFormatedOIB>
    <izvorni_sadrzaj>
      <item>Udruga za promicanje ekstremnih sportova i zaštitu okoliša SPIRIT, OIB 21077304876</item>
    </izvorni_sadrzaj>
    <derivirana_varijabla naziv="DomainObject.Predmet.ProtuStrankaListFormatedOIB_1">
      <item>Udruga za promicanje ekstremnih sportova i zaštitu okoliša SPIRIT, OIB 21077304876</item>
    </derivirana_varijabla>
  </DomainObject.Predmet.ProtuStrankaListFormatedOIB>
  <DomainObject.Predmet.ProtuStrankaListFormatedWithAdress>
    <izvorni_sadrzaj>
      <item>Udruga za promicanje ekstremnih sportova i zaštitu okoliša SPIRIT, Matije Gupca 26, 21000 Split</item>
    </izvorni_sadrzaj>
    <derivirana_varijabla naziv="DomainObject.Predmet.ProtuStrankaListFormatedWithAdress_1">
      <item>Udruga za promicanje ekstremnih sportova i zaštitu okoliša SPIRIT, Matije Gupca 26, 21000 Split</item>
    </derivirana_varijabla>
  </DomainObject.Predmet.ProtuStrankaListFormatedWithAdress>
  <DomainObject.Predmet.ProtuStrankaListFormatedWithAdressOIB>
    <izvorni_sadrzaj>
      <item>Udruga za promicanje ekstremnih sportova i zaštitu okoliša SPIRIT, OIB 21077304876, Matije Gupca 26, 21000 Split</item>
    </izvorni_sadrzaj>
    <derivirana_varijabla naziv="DomainObject.Predmet.ProtuStrankaListFormatedWithAdressOIB_1">
      <item>Udruga za promicanje ekstremnih sportova i zaštitu okoliša SPIRIT, OIB 21077304876, Matije Gupca 26, 21000 Split</item>
    </derivirana_varijabla>
  </DomainObject.Predmet.ProtuStrankaListFormatedWithAdressOIB>
  <DomainObject.Predmet.ProtuStrankaListNazivFormated>
    <izvorni_sadrzaj>
      <item>Udruga za promicanje ekstremnih sportova i zaštitu okoliša SPIRIT</item>
    </izvorni_sadrzaj>
    <derivirana_varijabla naziv="DomainObject.Predmet.ProtuStrankaListNazivFormated_1">
      <item>Udruga za promicanje ekstremnih sportova i zaštitu okoliša SPIRIT</item>
    </derivirana_varijabla>
  </DomainObject.Predmet.ProtuStrankaListNazivFormated>
  <DomainObject.Predmet.ProtuStrankaListNazivFormatedOIB>
    <izvorni_sadrzaj>
      <item>Udruga za promicanje ekstremnih sportova i zaštitu okoliša SPIRIT, OIB 21077304876</item>
    </izvorni_sadrzaj>
    <derivirana_varijabla naziv="DomainObject.Predmet.ProtuStrankaListNazivFormatedOIB_1">
      <item>Udruga za promicanje ekstremnih sportova i zaštitu okoliša SPIRIT, OIB 21077304876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promicanje ekstremnih sportova i zaštitu okoliša SPIRIT</izvorni_sadrzaj>
    <derivirana_varijabla naziv="DomainObject.Predmet.ProtustrankaIDrugi_1">Udruga za promicanje ekstremnih sportova i zaštitu okoliša SPIRIT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promicanje ekstremnih sportova i zaštitu okoliša SPIRIT, OIB 21077304876, Matije Gupca 26, 21000 Split</izvorni_sadrzaj>
    <derivirana_varijabla naziv="DomainObject.Predmet.ProtustrankaIDrugiAdressOIB_1">Udruga za promicanje ekstremnih sportova i zaštitu okoliša SPIRIT, OIB 21077304876, Matije Gupca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ekstremnih sportova i zaštitu okoliša SPIRIT</item>
      <item>FINANCIJSKA AGENCIJA, RC SPLIT</item>
    </izvorni_sadrzaj>
    <derivirana_varijabla naziv="DomainObject.Predmet.SudioniciListNaziv_1">
      <item>Udruga za promicanje ekstremnih sportova i zaštitu okoliša SPIRIT</item>
      <item>FINANCIJSKA AGENCIJA, RC SPLIT</item>
    </derivirana_varijabla>
  </DomainObject.Predmet.SudioniciListNaziv>
  <DomainObject.Predmet.SudioniciListAdressOIB>
    <izvorni_sadrzaj>
      <item>Udruga za promicanje ekstremnih sportova i zaštitu okoliša SPIRIT, OIB 21077304876, Matije Gupca 26,21000 Split</item>
      <item>FINANCIJSKA AGENCIJA, RC SPLIT, OIB 85821130368, Mažuranićevo šetalište 24 b,21000 Split</item>
    </izvorni_sadrzaj>
    <derivirana_varijabla naziv="DomainObject.Predmet.SudioniciListAdressOIB_1">
      <item>Udruga za promicanje ekstremnih sportova i zaštitu okoliša SPIRIT, OIB 21077304876, Matije Gupca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21077304876</item>
      <item>, OIB 85821130368</item>
    </izvorni_sadrzaj>
    <derivirana_varijabla naziv="DomainObject.Predmet.SudioniciListNazivOIB_1">
      <item>, OIB 21077304876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1E301-3A86-43FB-8BB4-82D09E8FC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4004</properties:Characters>
  <properties:Lines>107</properties:Lines>
  <properties:Paragraphs>35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2016-03-29T08:35:00Z</cp:lastPrinted>
  <dcterms:modified xmlns:xsi="http://www.w3.org/2001/XMLSchema-instance" xsi:type="dcterms:W3CDTF">2016-03-29T08:36:00Z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