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3e86" w14:paraId="e333e86" w:rsidRDefault="00800C53" w:rsidP="00800C53" w:rsidR="00800C53" w:rsidRPr="00893544">
      <w:pPr>
        <w:jc w:val="right"/>
        <w15:collapsed w:val="false"/>
      </w:pPr>
      <w:bookmarkStart w:name="_GoBack" w:id="0"/>
      <w:bookmarkEnd w:id="0"/>
    </w:p>
    <w:p w:rsidRDefault="00D24B96" w:rsidP="00C435A4" w:rsidR="00D24B96" w:rsidRPr="00893544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893544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893544">
      <w:pPr>
        <w:pStyle w:val="Naslov6"/>
        <w:jc w:val="left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R</w:t>
      </w:r>
      <w:r w:rsidR="007557FD" w:rsidRPr="00893544">
        <w:rPr>
          <w:rFonts w:cs="Times New Roman" w:hAnsi="Times New Roman" w:ascii="Times New Roman"/>
          <w:sz w:val="24"/>
        </w:rPr>
        <w:t>E</w:t>
      </w:r>
      <w:r w:rsidR="00863BE5" w:rsidRPr="00893544">
        <w:rPr>
          <w:rFonts w:cs="Times New Roman" w:hAnsi="Times New Roman" w:ascii="Times New Roman"/>
          <w:sz w:val="24"/>
        </w:rPr>
        <w:t>P</w:t>
      </w:r>
      <w:r w:rsidR="007557FD" w:rsidRPr="00893544">
        <w:rPr>
          <w:rFonts w:cs="Times New Roman" w:hAnsi="Times New Roman" w:ascii="Times New Roman"/>
          <w:sz w:val="24"/>
        </w:rPr>
        <w:t>UBLIKA  HRVATSK</w:t>
      </w:r>
      <w:r w:rsidRPr="00893544">
        <w:rPr>
          <w:rFonts w:cs="Times New Roman" w:hAnsi="Times New Roman" w:ascii="Times New Roman"/>
          <w:sz w:val="24"/>
        </w:rPr>
        <w:t xml:space="preserve">A </w:t>
      </w:r>
    </w:p>
    <w:p w:rsidRDefault="00C435A4" w:rsidP="00C435A4" w:rsidR="00800C53" w:rsidRPr="00893544">
      <w:pPr>
        <w:jc w:val="both"/>
        <w:rPr>
          <w:b/>
          <w:bCs/>
        </w:rPr>
      </w:pPr>
      <w:r w:rsidRPr="00893544">
        <w:rPr>
          <w:b/>
          <w:bCs/>
        </w:rPr>
        <w:t>TRGOVAČKI SUD U ZADRU</w:t>
      </w:r>
    </w:p>
    <w:p w:rsidRDefault="009C5789" w:rsidP="00C435A4" w:rsidR="009C5789" w:rsidRPr="00893544">
      <w:pPr>
        <w:jc w:val="both"/>
        <w:rPr>
          <w:bCs/>
        </w:rPr>
      </w:pPr>
      <w:r w:rsidRPr="00893544">
        <w:rPr>
          <w:bCs/>
        </w:rPr>
        <w:t>Dr. Franje Tuđmana 35</w:t>
      </w:r>
    </w:p>
    <w:p w:rsidRDefault="008A50E3" w:rsidP="00D24B96" w:rsidR="008A50E3" w:rsidRPr="00893544">
      <w:pPr>
        <w:rPr>
          <w:b/>
          <w:bCs/>
        </w:rPr>
      </w:pPr>
    </w:p>
    <w:p w:rsidRDefault="009C5789" w:rsidP="00800C53" w:rsidR="009C5789" w:rsidRPr="00893544">
      <w:pPr>
        <w:jc w:val="center"/>
        <w:rPr>
          <w:b/>
          <w:bCs/>
        </w:rPr>
      </w:pPr>
      <w:r w:rsidRPr="00893544">
        <w:rPr>
          <w:b/>
          <w:bCs/>
        </w:rPr>
        <w:t>R E P U B L I K A   H R V A T S K A</w:t>
      </w:r>
    </w:p>
    <w:p w:rsidRDefault="009C5789" w:rsidP="00800C53" w:rsidR="009C5789" w:rsidRPr="00893544">
      <w:pPr>
        <w:jc w:val="center"/>
        <w:rPr>
          <w:b/>
          <w:bCs/>
        </w:rPr>
      </w:pPr>
    </w:p>
    <w:p w:rsidRDefault="00800C53" w:rsidP="00800C53" w:rsidR="00800C53" w:rsidRPr="00893544">
      <w:pPr>
        <w:jc w:val="center"/>
        <w:rPr>
          <w:b/>
          <w:bCs/>
        </w:rPr>
      </w:pPr>
      <w:r w:rsidRPr="00893544">
        <w:rPr>
          <w:b/>
          <w:bCs/>
        </w:rPr>
        <w:t xml:space="preserve">R J  E Š E N J E </w:t>
      </w:r>
    </w:p>
    <w:p w:rsidRDefault="00800C53" w:rsidP="00800C53" w:rsidR="00800C53" w:rsidRPr="00893544">
      <w:pPr>
        <w:jc w:val="center"/>
      </w:pPr>
    </w:p>
    <w:p w:rsidRDefault="00D24B96" w:rsidP="00A131DF" w:rsidR="008A50E3" w:rsidRPr="00893544">
      <w:pPr>
        <w:ind w:firstLine="708"/>
        <w:jc w:val="both"/>
      </w:pPr>
      <w:r w:rsidRPr="00893544">
        <w:t xml:space="preserve">Trgovački sud u Zadru, po sutkinji Ana Markač, u stečajnom postupku nad stečajnim dužnikom VOX d.o.o. u stečaju, Zadar, Ulica Bregdetti 23, OIB:53564014573, kojeg zastupa stečajni upravitelj Nikola Kruljac iz Našica, dana </w:t>
      </w:r>
      <w:r w:rsidR="00893544">
        <w:t>20</w:t>
      </w:r>
      <w:r w:rsidR="00450103" w:rsidRPr="00893544">
        <w:t xml:space="preserve">. srpnja </w:t>
      </w:r>
      <w:r w:rsidRPr="00893544">
        <w:t xml:space="preserve">2017.  </w:t>
      </w:r>
    </w:p>
    <w:p w:rsidRDefault="00747151" w:rsidP="00A131DF" w:rsidR="00747151" w:rsidRPr="00893544">
      <w:pPr>
        <w:ind w:firstLine="708"/>
        <w:jc w:val="both"/>
      </w:pPr>
    </w:p>
    <w:p w:rsidRDefault="00800C53" w:rsidP="00800C53" w:rsidR="00800C53" w:rsidRPr="00893544">
      <w:pPr>
        <w:jc w:val="center"/>
        <w:rPr>
          <w:bCs/>
        </w:rPr>
      </w:pPr>
      <w:r w:rsidRPr="00893544">
        <w:rPr>
          <w:bCs/>
        </w:rPr>
        <w:t xml:space="preserve">r i j e š i o     j e </w:t>
      </w:r>
    </w:p>
    <w:p w:rsidRDefault="00747151" w:rsidP="00D24B96" w:rsidR="00747151" w:rsidRPr="00893544">
      <w:pPr>
        <w:pStyle w:val="Tijeloteksta2"/>
        <w:rPr>
          <w:rFonts w:cs="Times New Roman" w:hAnsi="Times New Roman" w:ascii="Times New Roman"/>
          <w:sz w:val="24"/>
        </w:rPr>
      </w:pPr>
    </w:p>
    <w:p w:rsidRDefault="00450103" w:rsidP="00747151" w:rsidR="009B5C35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1</w:t>
      </w:r>
      <w:r w:rsidR="00747151" w:rsidRPr="00893544">
        <w:rPr>
          <w:rFonts w:cs="Times New Roman" w:hAnsi="Times New Roman" w:ascii="Times New Roman"/>
          <w:sz w:val="24"/>
        </w:rPr>
        <w:t>.</w:t>
      </w:r>
      <w:r w:rsidR="00747151" w:rsidRPr="00893544">
        <w:rPr>
          <w:rFonts w:cs="Times New Roman" w:hAnsi="Times New Roman" w:ascii="Times New Roman"/>
          <w:sz w:val="24"/>
        </w:rPr>
        <w:tab/>
      </w:r>
      <w:r w:rsidR="00747151" w:rsidRPr="00893544">
        <w:rPr>
          <w:rFonts w:cs="Times New Roman" w:eastAsia="Arial Unicode MS" w:hAnsi="Times New Roman" w:ascii="Times New Roman"/>
          <w:sz w:val="24"/>
        </w:rPr>
        <w:t>Ponuditelju</w:t>
      </w:r>
      <w:r w:rsidR="00A0618B" w:rsidRPr="00893544">
        <w:rPr>
          <w:rFonts w:cs="Times New Roman" w:eastAsia="Arial Unicode MS" w:hAnsi="Times New Roman" w:ascii="Times New Roman"/>
          <w:sz w:val="24"/>
        </w:rPr>
        <w:t xml:space="preserve"> Z.T.T. d.o.o.</w:t>
      </w:r>
      <w:r w:rsidR="009E15B3" w:rsidRPr="00893544">
        <w:rPr>
          <w:rFonts w:cs="Times New Roman" w:eastAsia="Arial Unicode MS" w:hAnsi="Times New Roman" w:ascii="Times New Roman"/>
          <w:sz w:val="24"/>
        </w:rPr>
        <w:t>,</w:t>
      </w:r>
      <w:r w:rsidR="00A0618B" w:rsidRPr="00893544">
        <w:rPr>
          <w:rFonts w:cs="Times New Roman" w:eastAsia="Arial Unicode MS" w:hAnsi="Times New Roman" w:ascii="Times New Roman"/>
          <w:sz w:val="24"/>
        </w:rPr>
        <w:t xml:space="preserve"> Zagreb,</w:t>
      </w:r>
      <w:r w:rsidR="009E15B3" w:rsidRPr="00893544">
        <w:rPr>
          <w:rFonts w:cs="Times New Roman" w:eastAsia="Arial Unicode MS" w:hAnsi="Times New Roman" w:ascii="Times New Roman"/>
          <w:sz w:val="24"/>
        </w:rPr>
        <w:t xml:space="preserve"> </w:t>
      </w:r>
      <w:r w:rsidR="00A0618B" w:rsidRPr="00893544">
        <w:rPr>
          <w:rFonts w:cs="Times New Roman" w:eastAsia="Arial Unicode MS" w:hAnsi="Times New Roman" w:ascii="Times New Roman"/>
          <w:sz w:val="24"/>
        </w:rPr>
        <w:t>Fancevljev pril</w:t>
      </w:r>
      <w:r w:rsidR="009E15B3" w:rsidRPr="00893544">
        <w:rPr>
          <w:rFonts w:cs="Times New Roman" w:eastAsia="Arial Unicode MS" w:hAnsi="Times New Roman" w:ascii="Times New Roman"/>
          <w:sz w:val="24"/>
        </w:rPr>
        <w:t>az 9, OIB:759355</w:t>
      </w:r>
      <w:r w:rsidR="00A0618B" w:rsidRPr="00893544">
        <w:rPr>
          <w:rFonts w:cs="Times New Roman" w:eastAsia="Arial Unicode MS" w:hAnsi="Times New Roman" w:ascii="Times New Roman"/>
          <w:sz w:val="24"/>
        </w:rPr>
        <w:t>1</w:t>
      </w:r>
      <w:r w:rsidR="009E15B3" w:rsidRPr="00893544">
        <w:rPr>
          <w:rFonts w:cs="Times New Roman" w:eastAsia="Arial Unicode MS" w:hAnsi="Times New Roman" w:ascii="Times New Roman"/>
          <w:sz w:val="24"/>
        </w:rPr>
        <w:t>1444</w:t>
      </w:r>
      <w:r w:rsidR="00747151" w:rsidRPr="00893544">
        <w:rPr>
          <w:rFonts w:cs="Times New Roman" w:eastAsia="Arial Unicode MS" w:hAnsi="Times New Roman" w:ascii="Times New Roman"/>
          <w:sz w:val="24"/>
        </w:rPr>
        <w:t>, do</w:t>
      </w:r>
      <w:r w:rsidR="00747151" w:rsidRPr="00893544">
        <w:rPr>
          <w:rFonts w:cs="Times New Roman" w:hAnsi="Times New Roman" w:ascii="Times New Roman"/>
          <w:sz w:val="24"/>
        </w:rPr>
        <w:t>suđuje se</w:t>
      </w:r>
      <w:r w:rsidRPr="00893544">
        <w:rPr>
          <w:rFonts w:cs="Times New Roman" w:hAnsi="Times New Roman" w:ascii="Times New Roman"/>
          <w:sz w:val="24"/>
        </w:rPr>
        <w:t>:</w:t>
      </w:r>
    </w:p>
    <w:p w:rsidRDefault="0036042F" w:rsidP="00747151" w:rsidR="0036042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ab/>
      </w:r>
      <w:r w:rsidRPr="00893544">
        <w:rPr>
          <w:rFonts w:cs="Times New Roman" w:hAnsi="Times New Roman" w:ascii="Times New Roman"/>
          <w:sz w:val="24"/>
        </w:rPr>
        <w:t xml:space="preserve">osobni automobil marke VOLKSWAGEN </w:t>
      </w:r>
      <w:r>
        <w:rPr>
          <w:rFonts w:cs="Times New Roman" w:hAnsi="Times New Roman" w:ascii="Times New Roman"/>
          <w:sz w:val="24"/>
        </w:rPr>
        <w:t xml:space="preserve">GOLF VARIANT 1.9 TDI, </w:t>
      </w:r>
      <w:r w:rsidRPr="0036042F">
        <w:rPr>
          <w:rFonts w:cs="Times New Roman" w:hAnsi="Times New Roman" w:ascii="Times New Roman"/>
          <w:sz w:val="24"/>
        </w:rPr>
        <w:t>broj šasije:</w:t>
      </w:r>
      <w:r>
        <w:rPr>
          <w:rFonts w:cs="Times New Roman" w:hAnsi="Times New Roman" w:ascii="Times New Roman"/>
          <w:sz w:val="24"/>
        </w:rPr>
        <w:t xml:space="preserve"> WVWZZZ1JZ1W607500, </w:t>
      </w:r>
      <w:r w:rsidRPr="00893544">
        <w:rPr>
          <w:rFonts w:cs="Times New Roman" w:hAnsi="Times New Roman" w:ascii="Times New Roman"/>
          <w:sz w:val="24"/>
        </w:rPr>
        <w:t>reg. o</w:t>
      </w:r>
      <w:r>
        <w:rPr>
          <w:rFonts w:cs="Times New Roman" w:hAnsi="Times New Roman" w:ascii="Times New Roman"/>
          <w:sz w:val="24"/>
        </w:rPr>
        <w:t>znake i br. ZD</w:t>
      </w:r>
      <w:r w:rsidR="00F97F6A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193-ET</w:t>
      </w:r>
      <w:r w:rsidRPr="00893544">
        <w:rPr>
          <w:rFonts w:cs="Times New Roman" w:hAnsi="Times New Roman" w:ascii="Times New Roman"/>
          <w:sz w:val="24"/>
        </w:rPr>
        <w:t>, u vlasništvu stečajnog dužnika VOX d.o.o. u stečaju, Zadar, Ulica Bregdetti 23, OIB:53564014573,</w:t>
      </w:r>
    </w:p>
    <w:p w:rsidRDefault="00450103" w:rsidP="00747151" w:rsidR="00450103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-</w:t>
      </w:r>
      <w:r w:rsidRPr="00893544">
        <w:rPr>
          <w:rFonts w:cs="Times New Roman" w:hAnsi="Times New Roman" w:ascii="Times New Roman"/>
          <w:sz w:val="24"/>
        </w:rPr>
        <w:tab/>
      </w:r>
      <w:r w:rsidR="00747151" w:rsidRPr="00893544">
        <w:rPr>
          <w:rFonts w:cs="Times New Roman" w:hAnsi="Times New Roman" w:ascii="Times New Roman"/>
          <w:sz w:val="24"/>
        </w:rPr>
        <w:t xml:space="preserve">osobni automobil marke </w:t>
      </w:r>
      <w:r w:rsidRPr="00893544">
        <w:rPr>
          <w:rFonts w:cs="Times New Roman" w:hAnsi="Times New Roman" w:ascii="Times New Roman"/>
          <w:sz w:val="24"/>
        </w:rPr>
        <w:t>AUDI A3 1,8 ATRACTION, broj šasije:WAUZZZ8LZVA131120, reg. o</w:t>
      </w:r>
      <w:r w:rsidR="009B5C35">
        <w:rPr>
          <w:rFonts w:cs="Times New Roman" w:hAnsi="Times New Roman" w:ascii="Times New Roman"/>
          <w:sz w:val="24"/>
        </w:rPr>
        <w:t xml:space="preserve">znake i br. ZD </w:t>
      </w:r>
      <w:r w:rsidRPr="00893544">
        <w:rPr>
          <w:rFonts w:cs="Times New Roman" w:hAnsi="Times New Roman" w:ascii="Times New Roman"/>
          <w:sz w:val="24"/>
        </w:rPr>
        <w:t xml:space="preserve">642-EG, </w:t>
      </w:r>
      <w:r w:rsidR="00747151" w:rsidRPr="00893544">
        <w:rPr>
          <w:rFonts w:cs="Times New Roman" w:hAnsi="Times New Roman" w:ascii="Times New Roman"/>
          <w:sz w:val="24"/>
        </w:rPr>
        <w:t>u vlasništvu stečajnog dužnika VOX d.o.o. u stečaju, Zadar, Ulica Bregdetti 23, OIB:53564014573</w:t>
      </w:r>
      <w:r w:rsidRPr="00893544">
        <w:rPr>
          <w:rFonts w:cs="Times New Roman" w:hAnsi="Times New Roman" w:ascii="Times New Roman"/>
          <w:sz w:val="24"/>
        </w:rPr>
        <w:t>,</w:t>
      </w:r>
    </w:p>
    <w:p w:rsidRDefault="00450103" w:rsidP="00450103" w:rsidR="00450103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-</w:t>
      </w:r>
      <w:r w:rsidRPr="00893544">
        <w:rPr>
          <w:rFonts w:cs="Times New Roman" w:hAnsi="Times New Roman" w:ascii="Times New Roman"/>
          <w:sz w:val="24"/>
        </w:rPr>
        <w:tab/>
        <w:t>osobni automobil marke FIAT PUNTO, 1.2 SX 5V, broj šasije:ZFA18800004385575, reg. oznake ZD 510-FD, u vlasništvu stečajnog dužnika VOX d.o.o. u stečaju, Zadar, Ulica Bregdetti 23, OIB:53564014573</w:t>
      </w:r>
      <w:r w:rsidR="009B5C35">
        <w:rPr>
          <w:rFonts w:cs="Times New Roman" w:hAnsi="Times New Roman" w:ascii="Times New Roman"/>
          <w:sz w:val="24"/>
        </w:rPr>
        <w:t>.</w:t>
      </w:r>
    </w:p>
    <w:p w:rsidRDefault="00450103" w:rsidP="00747151" w:rsidR="00450103" w:rsidRPr="00893544">
      <w:pPr>
        <w:pStyle w:val="Tijeloteksta2"/>
        <w:rPr>
          <w:rFonts w:cs="Times New Roman" w:hAnsi="Times New Roman" w:ascii="Times New Roman"/>
          <w:sz w:val="24"/>
        </w:rPr>
      </w:pPr>
    </w:p>
    <w:p w:rsidRDefault="00450103" w:rsidP="009E15B3" w:rsidR="009E15B3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2</w:t>
      </w:r>
      <w:r w:rsidR="00747151" w:rsidRPr="00893544">
        <w:rPr>
          <w:rFonts w:cs="Times New Roman" w:hAnsi="Times New Roman" w:ascii="Times New Roman"/>
          <w:sz w:val="24"/>
        </w:rPr>
        <w:t>.</w:t>
      </w:r>
      <w:r w:rsidRPr="00893544">
        <w:rPr>
          <w:rFonts w:cs="Times New Roman" w:hAnsi="Times New Roman" w:ascii="Times New Roman"/>
          <w:sz w:val="24"/>
        </w:rPr>
        <w:tab/>
      </w:r>
      <w:r w:rsidR="009E15B3" w:rsidRPr="00893544">
        <w:rPr>
          <w:rFonts w:cs="Times New Roman" w:eastAsia="Arial Unicode MS" w:hAnsi="Times New Roman" w:ascii="Times New Roman"/>
          <w:sz w:val="24"/>
        </w:rPr>
        <w:t xml:space="preserve">Ponuditelju </w:t>
      </w:r>
      <w:r w:rsidRPr="00893544">
        <w:rPr>
          <w:rFonts w:cs="Times New Roman" w:eastAsia="Arial Unicode MS" w:hAnsi="Times New Roman" w:ascii="Times New Roman"/>
          <w:sz w:val="24"/>
        </w:rPr>
        <w:t>ULTERIUS SPORT</w:t>
      </w:r>
      <w:r w:rsidR="009E15B3" w:rsidRPr="00893544">
        <w:rPr>
          <w:rFonts w:cs="Times New Roman" w:eastAsia="Arial Unicode MS" w:hAnsi="Times New Roman" w:ascii="Times New Roman"/>
          <w:sz w:val="24"/>
        </w:rPr>
        <w:t xml:space="preserve"> d.o.o., </w:t>
      </w:r>
      <w:r w:rsidRPr="00893544">
        <w:rPr>
          <w:rFonts w:cs="Times New Roman" w:eastAsia="Arial Unicode MS" w:hAnsi="Times New Roman" w:ascii="Times New Roman"/>
          <w:sz w:val="24"/>
        </w:rPr>
        <w:t>Sesvete</w:t>
      </w:r>
      <w:r w:rsidR="009E15B3" w:rsidRPr="00893544">
        <w:rPr>
          <w:rFonts w:cs="Times New Roman" w:eastAsia="Arial Unicode MS" w:hAnsi="Times New Roman" w:ascii="Times New Roman"/>
          <w:sz w:val="24"/>
        </w:rPr>
        <w:t xml:space="preserve">, </w:t>
      </w:r>
      <w:r w:rsidRPr="00893544">
        <w:rPr>
          <w:rFonts w:cs="Times New Roman" w:eastAsia="Arial Unicode MS" w:hAnsi="Times New Roman" w:ascii="Times New Roman"/>
          <w:sz w:val="24"/>
        </w:rPr>
        <w:t>Jadranska 7</w:t>
      </w:r>
      <w:r w:rsidR="009E15B3" w:rsidRPr="00893544">
        <w:rPr>
          <w:rFonts w:cs="Times New Roman" w:eastAsia="Arial Unicode MS" w:hAnsi="Times New Roman" w:ascii="Times New Roman"/>
          <w:sz w:val="24"/>
        </w:rPr>
        <w:t>, OIB:</w:t>
      </w:r>
      <w:r w:rsidRPr="00893544">
        <w:rPr>
          <w:rFonts w:cs="Times New Roman" w:eastAsia="Arial Unicode MS" w:hAnsi="Times New Roman" w:ascii="Times New Roman"/>
          <w:sz w:val="24"/>
        </w:rPr>
        <w:t>62570248460</w:t>
      </w:r>
      <w:r w:rsidR="009E15B3" w:rsidRPr="00893544">
        <w:rPr>
          <w:rFonts w:cs="Times New Roman" w:eastAsia="Arial Unicode MS" w:hAnsi="Times New Roman" w:ascii="Times New Roman"/>
          <w:sz w:val="24"/>
        </w:rPr>
        <w:t>, do</w:t>
      </w:r>
      <w:r w:rsidR="009E15B3" w:rsidRPr="00893544">
        <w:rPr>
          <w:rFonts w:cs="Times New Roman" w:hAnsi="Times New Roman" w:ascii="Times New Roman"/>
          <w:sz w:val="24"/>
        </w:rPr>
        <w:t xml:space="preserve">suđuje se osobni automobil marke </w:t>
      </w:r>
      <w:r w:rsidRPr="00893544">
        <w:rPr>
          <w:rFonts w:cs="Times New Roman" w:hAnsi="Times New Roman" w:ascii="Times New Roman"/>
          <w:sz w:val="24"/>
        </w:rPr>
        <w:t xml:space="preserve">RENAULT CLIO 1.2 AUTENTIQUE, </w:t>
      </w:r>
      <w:r w:rsidR="00A0618B" w:rsidRPr="00893544">
        <w:rPr>
          <w:rFonts w:cs="Times New Roman" w:hAnsi="Times New Roman" w:ascii="Times New Roman"/>
          <w:sz w:val="24"/>
        </w:rPr>
        <w:t>broj šasije</w:t>
      </w:r>
      <w:r w:rsidR="00893544" w:rsidRPr="00893544">
        <w:rPr>
          <w:rFonts w:cs="Times New Roman" w:hAnsi="Times New Roman" w:ascii="Times New Roman"/>
          <w:sz w:val="24"/>
        </w:rPr>
        <w:t>:</w:t>
      </w:r>
      <w:r w:rsidR="00A0618B" w:rsidRPr="00893544">
        <w:rPr>
          <w:rFonts w:cs="Times New Roman" w:hAnsi="Times New Roman" w:ascii="Times New Roman"/>
          <w:sz w:val="24"/>
        </w:rPr>
        <w:t xml:space="preserve"> </w:t>
      </w:r>
      <w:r w:rsidRPr="00893544">
        <w:rPr>
          <w:rFonts w:cs="Times New Roman" w:hAnsi="Times New Roman" w:ascii="Times New Roman"/>
          <w:sz w:val="24"/>
        </w:rPr>
        <w:t>VF1CB05CF27680326, reg. oznake ZD 323-ET</w:t>
      </w:r>
      <w:r w:rsidR="009E15B3" w:rsidRPr="00893544">
        <w:rPr>
          <w:rFonts w:cs="Times New Roman" w:hAnsi="Times New Roman" w:ascii="Times New Roman"/>
          <w:sz w:val="24"/>
        </w:rPr>
        <w:t>, u vlasništvu stečajnog dužnika VOX d.o.o. u stečaju, Zadar, Ulica Bregdetti 23, OIB:53564014573.</w:t>
      </w:r>
    </w:p>
    <w:p w:rsidRDefault="009E15B3" w:rsidP="009E15B3" w:rsidR="009E15B3" w:rsidRPr="00893544">
      <w:pPr>
        <w:pStyle w:val="Tijeloteksta2"/>
        <w:rPr>
          <w:rFonts w:cs="Times New Roman" w:hAnsi="Times New Roman" w:ascii="Times New Roman"/>
          <w:sz w:val="24"/>
        </w:rPr>
      </w:pPr>
    </w:p>
    <w:p w:rsidRDefault="00893544" w:rsidP="009E15B3" w:rsidR="009E15B3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eastAsia="Arial Unicode MS" w:hAnsi="Times New Roman" w:ascii="Times New Roman"/>
          <w:sz w:val="24"/>
        </w:rPr>
        <w:t>3</w:t>
      </w:r>
      <w:r w:rsidR="009E15B3" w:rsidRPr="00893544">
        <w:rPr>
          <w:rFonts w:cs="Times New Roman" w:eastAsia="Arial Unicode MS" w:hAnsi="Times New Roman" w:ascii="Times New Roman"/>
          <w:sz w:val="24"/>
        </w:rPr>
        <w:t>.</w:t>
      </w:r>
      <w:r w:rsidR="009E15B3" w:rsidRPr="00893544">
        <w:rPr>
          <w:rFonts w:cs="Times New Roman" w:eastAsia="Arial Unicode MS" w:hAnsi="Times New Roman" w:ascii="Times New Roman"/>
          <w:sz w:val="24"/>
        </w:rPr>
        <w:tab/>
        <w:t>Ponuditelju</w:t>
      </w:r>
      <w:r w:rsidR="00F35ECE" w:rsidRPr="00893544">
        <w:rPr>
          <w:rFonts w:cs="Times New Roman" w:eastAsia="Arial Unicode MS" w:hAnsi="Times New Roman" w:ascii="Times New Roman"/>
          <w:sz w:val="24"/>
        </w:rPr>
        <w:t xml:space="preserve"> DENISU PENGA, vlasniku obrta PENGA iz Splita, Vukovarska 160, OIB: 04128631935</w:t>
      </w:r>
      <w:r w:rsidR="009E15B3" w:rsidRPr="00893544">
        <w:rPr>
          <w:rFonts w:cs="Times New Roman" w:eastAsia="Arial Unicode MS" w:hAnsi="Times New Roman" w:ascii="Times New Roman"/>
          <w:sz w:val="24"/>
        </w:rPr>
        <w:t>, do</w:t>
      </w:r>
      <w:r w:rsidR="009E15B3" w:rsidRPr="00893544">
        <w:rPr>
          <w:rFonts w:cs="Times New Roman" w:hAnsi="Times New Roman" w:ascii="Times New Roman"/>
          <w:sz w:val="24"/>
        </w:rPr>
        <w:t>suđuje se osobni automobil marke VOLKSWAGEN</w:t>
      </w:r>
      <w:r w:rsidR="00F35ECE" w:rsidRPr="00893544">
        <w:rPr>
          <w:rFonts w:cs="Times New Roman" w:hAnsi="Times New Roman" w:ascii="Times New Roman"/>
          <w:sz w:val="24"/>
        </w:rPr>
        <w:t xml:space="preserve"> CADY 1.9 SD</w:t>
      </w:r>
      <w:r w:rsidR="009E15B3" w:rsidRPr="00893544">
        <w:rPr>
          <w:rFonts w:cs="Times New Roman" w:hAnsi="Times New Roman" w:ascii="Times New Roman"/>
          <w:sz w:val="24"/>
        </w:rPr>
        <w:t xml:space="preserve">, </w:t>
      </w:r>
      <w:r w:rsidRPr="00893544">
        <w:rPr>
          <w:rFonts w:cs="Times New Roman" w:hAnsi="Times New Roman" w:ascii="Times New Roman"/>
          <w:sz w:val="24"/>
        </w:rPr>
        <w:t>broj šasije:</w:t>
      </w:r>
      <w:r w:rsidR="00F35ECE" w:rsidRPr="00893544">
        <w:rPr>
          <w:rFonts w:cs="Times New Roman" w:hAnsi="Times New Roman" w:ascii="Times New Roman"/>
          <w:sz w:val="24"/>
        </w:rPr>
        <w:t>WV1ZZZ9KZ1R517568, reg. oznake ZD 708-FG</w:t>
      </w:r>
      <w:r w:rsidR="009E15B3" w:rsidRPr="00893544">
        <w:rPr>
          <w:rFonts w:cs="Times New Roman" w:hAnsi="Times New Roman" w:ascii="Times New Roman"/>
          <w:sz w:val="24"/>
        </w:rPr>
        <w:t>, u vlasništvu stečajnog dužnika VOX d.o.o. u stečaju, Zadar, Ulica Bregdetti 23, OIB:53564014573.</w:t>
      </w:r>
    </w:p>
    <w:p w:rsidRDefault="00747151" w:rsidP="00D24B96" w:rsidR="00747151" w:rsidRPr="00893544">
      <w:pPr>
        <w:pStyle w:val="Tijeloteksta2"/>
        <w:rPr>
          <w:rFonts w:cs="Times New Roman" w:hAnsi="Times New Roman" w:ascii="Times New Roman"/>
          <w:sz w:val="24"/>
        </w:rPr>
      </w:pPr>
    </w:p>
    <w:p w:rsidRDefault="00893544" w:rsidP="009E15B3" w:rsidR="009E15B3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eastAsia="Arial Unicode MS" w:hAnsi="Times New Roman" w:ascii="Times New Roman"/>
          <w:sz w:val="24"/>
        </w:rPr>
        <w:t>4</w:t>
      </w:r>
      <w:r w:rsidR="009E15B3" w:rsidRPr="00893544">
        <w:rPr>
          <w:rFonts w:cs="Times New Roman" w:eastAsia="Arial Unicode MS" w:hAnsi="Times New Roman" w:ascii="Times New Roman"/>
          <w:sz w:val="24"/>
        </w:rPr>
        <w:t>.</w:t>
      </w:r>
      <w:r w:rsidR="009E15B3" w:rsidRPr="00893544">
        <w:rPr>
          <w:rFonts w:cs="Times New Roman" w:eastAsia="Arial Unicode MS" w:hAnsi="Times New Roman" w:ascii="Times New Roman"/>
          <w:sz w:val="24"/>
        </w:rPr>
        <w:tab/>
        <w:t xml:space="preserve">Ponuditelju </w:t>
      </w:r>
      <w:r w:rsidR="00F35ECE" w:rsidRPr="00893544">
        <w:rPr>
          <w:rFonts w:cs="Times New Roman" w:eastAsia="Arial Unicode MS" w:hAnsi="Times New Roman" w:ascii="Times New Roman"/>
          <w:sz w:val="24"/>
        </w:rPr>
        <w:t>MIPZ GAT, zadruga</w:t>
      </w:r>
      <w:r w:rsidR="009E15B3" w:rsidRPr="00893544">
        <w:rPr>
          <w:rFonts w:cs="Times New Roman" w:eastAsia="Arial Unicode MS" w:hAnsi="Times New Roman" w:ascii="Times New Roman"/>
          <w:sz w:val="24"/>
        </w:rPr>
        <w:t xml:space="preserve">, </w:t>
      </w:r>
      <w:r w:rsidR="00F35ECE" w:rsidRPr="00893544">
        <w:rPr>
          <w:rFonts w:cs="Times New Roman" w:eastAsia="Arial Unicode MS" w:hAnsi="Times New Roman" w:ascii="Times New Roman"/>
          <w:sz w:val="24"/>
        </w:rPr>
        <w:t>Kalinovac</w:t>
      </w:r>
      <w:r w:rsidR="009E15B3" w:rsidRPr="00893544">
        <w:rPr>
          <w:rFonts w:cs="Times New Roman" w:eastAsia="Arial Unicode MS" w:hAnsi="Times New Roman" w:ascii="Times New Roman"/>
          <w:sz w:val="24"/>
        </w:rPr>
        <w:t xml:space="preserve">, </w:t>
      </w:r>
      <w:r w:rsidR="00F35ECE" w:rsidRPr="00893544">
        <w:rPr>
          <w:rFonts w:cs="Times New Roman" w:eastAsia="Arial Unicode MS" w:hAnsi="Times New Roman" w:ascii="Times New Roman"/>
          <w:sz w:val="24"/>
        </w:rPr>
        <w:t>Dravska 73</w:t>
      </w:r>
      <w:r w:rsidR="009E15B3" w:rsidRPr="00893544">
        <w:rPr>
          <w:rFonts w:cs="Times New Roman" w:eastAsia="Arial Unicode MS" w:hAnsi="Times New Roman" w:ascii="Times New Roman"/>
          <w:sz w:val="24"/>
        </w:rPr>
        <w:t>, OIB:</w:t>
      </w:r>
      <w:r w:rsidR="00F35ECE" w:rsidRPr="00893544">
        <w:rPr>
          <w:rFonts w:cs="Times New Roman" w:eastAsia="Arial Unicode MS" w:hAnsi="Times New Roman" w:ascii="Times New Roman"/>
          <w:sz w:val="24"/>
        </w:rPr>
        <w:t>96988136681</w:t>
      </w:r>
      <w:r w:rsidR="009E15B3" w:rsidRPr="00893544">
        <w:rPr>
          <w:rFonts w:cs="Times New Roman" w:eastAsia="Arial Unicode MS" w:hAnsi="Times New Roman" w:ascii="Times New Roman"/>
          <w:sz w:val="24"/>
        </w:rPr>
        <w:t>, do</w:t>
      </w:r>
      <w:r w:rsidR="009E15B3" w:rsidRPr="00893544">
        <w:rPr>
          <w:rFonts w:cs="Times New Roman" w:hAnsi="Times New Roman" w:ascii="Times New Roman"/>
          <w:sz w:val="24"/>
        </w:rPr>
        <w:t xml:space="preserve">suđuje se osobni automobil </w:t>
      </w:r>
      <w:r w:rsidR="00F35ECE" w:rsidRPr="00893544">
        <w:rPr>
          <w:rFonts w:cs="Times New Roman" w:hAnsi="Times New Roman" w:ascii="Times New Roman"/>
          <w:sz w:val="24"/>
        </w:rPr>
        <w:t>N1, marke MERCEDES VITO 115 CDI, godina proizvodnje 2003.</w:t>
      </w:r>
      <w:r w:rsidR="009E15B3" w:rsidRPr="00893544">
        <w:rPr>
          <w:rFonts w:cs="Times New Roman" w:hAnsi="Times New Roman" w:ascii="Times New Roman"/>
          <w:sz w:val="24"/>
        </w:rPr>
        <w:t>, broj šasije</w:t>
      </w:r>
      <w:r w:rsidR="00F35ECE" w:rsidRPr="00893544">
        <w:rPr>
          <w:rFonts w:cs="Times New Roman" w:hAnsi="Times New Roman" w:ascii="Times New Roman"/>
          <w:sz w:val="24"/>
        </w:rPr>
        <w:t>:WDF63960513000382, reg. oznake ZD 947-EZ</w:t>
      </w:r>
      <w:r w:rsidR="009E15B3" w:rsidRPr="00893544">
        <w:rPr>
          <w:rFonts w:cs="Times New Roman" w:hAnsi="Times New Roman" w:ascii="Times New Roman"/>
          <w:sz w:val="24"/>
        </w:rPr>
        <w:t>, u vlasništvu stečajnog dužnika VOX d.o.o. u stečaju, Zadar, Ulica Bregdetti 23, OIB:53564014573.</w:t>
      </w:r>
    </w:p>
    <w:p w:rsidRDefault="007971B4" w:rsidP="009E15B3" w:rsidR="007971B4" w:rsidRPr="00893544">
      <w:pPr>
        <w:jc w:val="both"/>
      </w:pPr>
    </w:p>
    <w:p w:rsidRDefault="00893544" w:rsidP="009E15B3" w:rsidR="00D07812" w:rsidRPr="00893544">
      <w:pPr>
        <w:jc w:val="both"/>
      </w:pPr>
      <w:r w:rsidRPr="00893544">
        <w:t>5</w:t>
      </w:r>
      <w:r w:rsidR="007971B4" w:rsidRPr="00893544">
        <w:t>.</w:t>
      </w:r>
      <w:r w:rsidR="007971B4" w:rsidRPr="00893544">
        <w:tab/>
      </w:r>
      <w:r w:rsidR="009E15B3" w:rsidRPr="00893544">
        <w:t xml:space="preserve">Utvrđuje se da su </w:t>
      </w:r>
      <w:r w:rsidR="003B7739" w:rsidRPr="00893544">
        <w:t>vozila iz točke 1., 2., 3.</w:t>
      </w:r>
      <w:r w:rsidRPr="00893544">
        <w:t xml:space="preserve"> i</w:t>
      </w:r>
      <w:r w:rsidR="003B7739" w:rsidRPr="00893544">
        <w:t xml:space="preserve"> 4. </w:t>
      </w:r>
      <w:r w:rsidR="009E15B3" w:rsidRPr="00893544">
        <w:t>izreke ovog rješenja</w:t>
      </w:r>
      <w:r w:rsidR="007F5A15" w:rsidRPr="00893544">
        <w:t xml:space="preserve"> opterećen</w:t>
      </w:r>
      <w:r w:rsidR="009E15B3" w:rsidRPr="00893544">
        <w:t>a</w:t>
      </w:r>
      <w:r w:rsidR="0074087C" w:rsidRPr="00893544">
        <w:t xml:space="preserve"> razlučnim pravom</w:t>
      </w:r>
      <w:r w:rsidR="00E06A9D" w:rsidRPr="00893544">
        <w:t xml:space="preserve"> u korist</w:t>
      </w:r>
      <w:r w:rsidR="009132E9" w:rsidRPr="00893544">
        <w:t xml:space="preserve"> </w:t>
      </w:r>
      <w:r w:rsidR="00A73D9A" w:rsidRPr="00893544">
        <w:t>Ministarstva financija Republik</w:t>
      </w:r>
      <w:r w:rsidR="009B5C35">
        <w:t>e Hrvatske, Porezne uprave Zadar, Područni ured Dalmacija.</w:t>
      </w:r>
    </w:p>
    <w:p w:rsidRDefault="00800C53" w:rsidP="001A2DD1" w:rsidR="00800C53" w:rsidRPr="00893544">
      <w:pPr>
        <w:jc w:val="both"/>
      </w:pPr>
    </w:p>
    <w:p w:rsidRDefault="00893544" w:rsidP="009E15B3" w:rsidR="009E15B3">
      <w:pPr>
        <w:jc w:val="both"/>
      </w:pPr>
      <w:r w:rsidRPr="00893544">
        <w:t>6</w:t>
      </w:r>
      <w:r w:rsidR="009E15B3" w:rsidRPr="00893544">
        <w:t>.</w:t>
      </w:r>
      <w:r w:rsidR="009E15B3" w:rsidRPr="00893544">
        <w:tab/>
      </w:r>
      <w:r w:rsidR="00800C53" w:rsidRPr="00893544">
        <w:t xml:space="preserve">Nakon što rješenje o dosudi postane pravomoćno sud će zaključkom odrediti da se </w:t>
      </w:r>
      <w:r w:rsidR="003B7739" w:rsidRPr="00893544">
        <w:t>vozila</w:t>
      </w:r>
      <w:r w:rsidR="00A97BCD" w:rsidRPr="00893544">
        <w:t xml:space="preserve"> preda</w:t>
      </w:r>
      <w:r w:rsidR="009E15B3" w:rsidRPr="00893544">
        <w:t>ju</w:t>
      </w:r>
      <w:r w:rsidR="00A97BCD" w:rsidRPr="00893544">
        <w:t xml:space="preserve"> kupc</w:t>
      </w:r>
      <w:r w:rsidR="009E15B3" w:rsidRPr="00893544">
        <w:t>ima</w:t>
      </w:r>
      <w:r w:rsidR="000857D5" w:rsidRPr="00893544">
        <w:t xml:space="preserve"> </w:t>
      </w:r>
      <w:r w:rsidR="003B7739" w:rsidRPr="00893544">
        <w:t xml:space="preserve">kao i </w:t>
      </w:r>
      <w:r w:rsidR="009132E9" w:rsidRPr="00893544">
        <w:t>brisanje svih razlučnih prava i ostalih tereta sa pokretnin</w:t>
      </w:r>
      <w:r w:rsidR="000857D5" w:rsidRPr="00893544">
        <w:t>a</w:t>
      </w:r>
      <w:r w:rsidR="009132E9" w:rsidRPr="00893544">
        <w:t xml:space="preserve"> i to</w:t>
      </w:r>
      <w:r w:rsidR="009E15B3" w:rsidRPr="00893544">
        <w:t>:</w:t>
      </w:r>
    </w:p>
    <w:p w:rsidRDefault="0036042F" w:rsidP="0036042F" w:rsidR="0036042F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- osobni automobil marke</w:t>
      </w:r>
      <w:r w:rsidRPr="0036042F">
        <w:rPr>
          <w:rFonts w:cs="Times New Roman" w:hAnsi="Times New Roman" w:ascii="Times New Roman"/>
          <w:sz w:val="24"/>
        </w:rPr>
        <w:t xml:space="preserve"> </w:t>
      </w:r>
      <w:r w:rsidRPr="00893544">
        <w:rPr>
          <w:rFonts w:cs="Times New Roman" w:hAnsi="Times New Roman" w:ascii="Times New Roman"/>
          <w:sz w:val="24"/>
        </w:rPr>
        <w:t xml:space="preserve">VOLKSWAGEN </w:t>
      </w:r>
      <w:r>
        <w:rPr>
          <w:rFonts w:cs="Times New Roman" w:hAnsi="Times New Roman" w:ascii="Times New Roman"/>
          <w:sz w:val="24"/>
        </w:rPr>
        <w:t xml:space="preserve">GOLF VARIANT 1.9 TDI, </w:t>
      </w:r>
      <w:r w:rsidRPr="0036042F">
        <w:rPr>
          <w:rFonts w:cs="Times New Roman" w:hAnsi="Times New Roman" w:ascii="Times New Roman"/>
          <w:sz w:val="24"/>
        </w:rPr>
        <w:t>broj šasije:</w:t>
      </w:r>
      <w:r>
        <w:rPr>
          <w:rFonts w:cs="Times New Roman" w:hAnsi="Times New Roman" w:ascii="Times New Roman"/>
          <w:sz w:val="24"/>
        </w:rPr>
        <w:t xml:space="preserve"> WVWZZZ1JZ1W607500, </w:t>
      </w:r>
      <w:r w:rsidRPr="00893544">
        <w:rPr>
          <w:rFonts w:cs="Times New Roman" w:hAnsi="Times New Roman" w:ascii="Times New Roman"/>
          <w:sz w:val="24"/>
        </w:rPr>
        <w:t>reg. o</w:t>
      </w:r>
      <w:r>
        <w:rPr>
          <w:rFonts w:cs="Times New Roman" w:hAnsi="Times New Roman" w:ascii="Times New Roman"/>
          <w:sz w:val="24"/>
        </w:rPr>
        <w:t>znake i br. ZD</w:t>
      </w:r>
      <w:r w:rsidR="00F97F6A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193-ET</w:t>
      </w:r>
      <w:r w:rsidRPr="00893544">
        <w:rPr>
          <w:rFonts w:cs="Times New Roman" w:hAnsi="Times New Roman" w:ascii="Times New Roman"/>
          <w:sz w:val="24"/>
        </w:rPr>
        <w:t xml:space="preserve">, te da se isti upiše kao vlasništvo </w:t>
      </w:r>
      <w:r w:rsidRPr="00893544">
        <w:rPr>
          <w:rFonts w:cs="Times New Roman" w:eastAsia="Arial Unicode MS" w:hAnsi="Times New Roman" w:ascii="Times New Roman"/>
          <w:sz w:val="24"/>
        </w:rPr>
        <w:t>Z.T.T. d.o.o., Zagreb, Fancevljev prilaz 9, OIB:75935511444,</w:t>
      </w:r>
    </w:p>
    <w:p w:rsidRDefault="0036042F" w:rsidP="009E15B3" w:rsidR="0036042F" w:rsidRPr="00893544">
      <w:pPr>
        <w:jc w:val="both"/>
      </w:pPr>
    </w:p>
    <w:p w:rsidRDefault="009E15B3" w:rsidP="009E15B3" w:rsidR="009E15B3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 xml:space="preserve">- osobni automobil marke </w:t>
      </w:r>
      <w:r w:rsidR="00893544" w:rsidRPr="00893544">
        <w:rPr>
          <w:rFonts w:cs="Times New Roman" w:hAnsi="Times New Roman" w:ascii="Times New Roman"/>
          <w:sz w:val="24"/>
        </w:rPr>
        <w:t xml:space="preserve">AUDI A3 1,8 ATRACTION, broj šasije:WAUZZZ8LZVA131120, reg. oznake i br. ZD-642-EG, </w:t>
      </w:r>
      <w:r w:rsidRPr="00893544">
        <w:rPr>
          <w:rFonts w:cs="Times New Roman" w:hAnsi="Times New Roman" w:ascii="Times New Roman"/>
          <w:sz w:val="24"/>
        </w:rPr>
        <w:t xml:space="preserve">te da se isti upiše kao vlasništvo </w:t>
      </w:r>
      <w:r w:rsidR="007971B4" w:rsidRPr="00893544">
        <w:rPr>
          <w:rFonts w:cs="Times New Roman" w:eastAsia="Arial Unicode MS" w:hAnsi="Times New Roman" w:ascii="Times New Roman"/>
          <w:sz w:val="24"/>
        </w:rPr>
        <w:t>Z.T.T. d.o.o.</w:t>
      </w:r>
      <w:r w:rsidR="000857D5" w:rsidRPr="00893544">
        <w:rPr>
          <w:rFonts w:cs="Times New Roman" w:eastAsia="Arial Unicode MS" w:hAnsi="Times New Roman" w:ascii="Times New Roman"/>
          <w:sz w:val="24"/>
        </w:rPr>
        <w:t>, Zagreb, Fancevljev pri</w:t>
      </w:r>
      <w:r w:rsidR="007971B4" w:rsidRPr="00893544">
        <w:rPr>
          <w:rFonts w:cs="Times New Roman" w:eastAsia="Arial Unicode MS" w:hAnsi="Times New Roman" w:ascii="Times New Roman"/>
          <w:sz w:val="24"/>
        </w:rPr>
        <w:t>laz 9, OIB:7593551</w:t>
      </w:r>
      <w:r w:rsidR="000857D5" w:rsidRPr="00893544">
        <w:rPr>
          <w:rFonts w:cs="Times New Roman" w:eastAsia="Arial Unicode MS" w:hAnsi="Times New Roman" w:ascii="Times New Roman"/>
          <w:sz w:val="24"/>
        </w:rPr>
        <w:t>1</w:t>
      </w:r>
      <w:r w:rsidR="007971B4" w:rsidRPr="00893544">
        <w:rPr>
          <w:rFonts w:cs="Times New Roman" w:eastAsia="Arial Unicode MS" w:hAnsi="Times New Roman" w:ascii="Times New Roman"/>
          <w:sz w:val="24"/>
        </w:rPr>
        <w:t>444,</w:t>
      </w:r>
    </w:p>
    <w:p w:rsidRDefault="007971B4" w:rsidP="007971B4" w:rsidR="00893544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893544">
        <w:rPr>
          <w:rFonts w:cs="Times New Roman" w:eastAsia="Arial Unicode MS" w:hAnsi="Times New Roman" w:ascii="Times New Roman"/>
          <w:sz w:val="24"/>
        </w:rPr>
        <w:t xml:space="preserve">- </w:t>
      </w:r>
      <w:r w:rsidRPr="00893544">
        <w:rPr>
          <w:rFonts w:cs="Times New Roman" w:hAnsi="Times New Roman" w:ascii="Times New Roman"/>
          <w:sz w:val="24"/>
        </w:rPr>
        <w:t xml:space="preserve">osobni automobil marke </w:t>
      </w:r>
      <w:r w:rsidR="00893544" w:rsidRPr="00893544">
        <w:rPr>
          <w:rFonts w:cs="Times New Roman" w:hAnsi="Times New Roman" w:ascii="Times New Roman"/>
          <w:sz w:val="24"/>
        </w:rPr>
        <w:t xml:space="preserve">FIAT PUNTO, 1.2 SX 5V, broj šasije: ZFA18800004385575, reg. oznake ZD 510-FD </w:t>
      </w:r>
      <w:r w:rsidRPr="00893544">
        <w:rPr>
          <w:rFonts w:cs="Times New Roman" w:hAnsi="Times New Roman" w:ascii="Times New Roman"/>
          <w:sz w:val="24"/>
        </w:rPr>
        <w:t xml:space="preserve">te da se isti upiše kao vlasništvo </w:t>
      </w:r>
      <w:r w:rsidR="00893544" w:rsidRPr="00893544">
        <w:rPr>
          <w:rFonts w:cs="Times New Roman" w:eastAsia="Arial Unicode MS" w:hAnsi="Times New Roman" w:ascii="Times New Roman"/>
          <w:sz w:val="24"/>
        </w:rPr>
        <w:t>Z.T.T. d.o.o., Zagreb, Fancevljev prilaz 9, OIB:75935511444,</w:t>
      </w:r>
    </w:p>
    <w:p w:rsidRDefault="009B5C35" w:rsidP="007971B4" w:rsidR="009B5C35" w:rsidRPr="009B5C35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893544">
        <w:rPr>
          <w:rFonts w:cs="Times New Roman" w:eastAsia="Arial Unicode MS" w:hAnsi="Times New Roman" w:ascii="Times New Roman"/>
          <w:sz w:val="24"/>
        </w:rPr>
        <w:t xml:space="preserve">- </w:t>
      </w:r>
      <w:r w:rsidRPr="00893544">
        <w:rPr>
          <w:rFonts w:cs="Times New Roman" w:hAnsi="Times New Roman" w:ascii="Times New Roman"/>
          <w:sz w:val="24"/>
        </w:rPr>
        <w:t xml:space="preserve">osobni automobil marke RENAULT CLIO 1.2 AUTENTIQUE, broj šasije: VF1CB05CF27680326, reg. oznake ZD 323-ET, te da se isti upiše kao vlasništvo </w:t>
      </w:r>
      <w:r w:rsidRPr="00893544">
        <w:rPr>
          <w:rFonts w:cs="Times New Roman" w:eastAsia="Arial Unicode MS" w:hAnsi="Times New Roman" w:ascii="Times New Roman"/>
          <w:sz w:val="24"/>
        </w:rPr>
        <w:t>ULTERIUS SPORT d.o.o., Sesvete, Jadranska 7, OIB:62570248460</w:t>
      </w:r>
      <w:r>
        <w:rPr>
          <w:rFonts w:cs="Times New Roman" w:eastAsia="Arial Unicode MS" w:hAnsi="Times New Roman" w:ascii="Times New Roman"/>
          <w:sz w:val="24"/>
        </w:rPr>
        <w:t>.</w:t>
      </w:r>
    </w:p>
    <w:p w:rsidRDefault="007971B4" w:rsidP="007971B4" w:rsidR="007971B4" w:rsidRPr="00893544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 xml:space="preserve">- osobni automobil marke </w:t>
      </w:r>
      <w:r w:rsidR="00893544" w:rsidRPr="00893544">
        <w:rPr>
          <w:rFonts w:cs="Times New Roman" w:hAnsi="Times New Roman" w:ascii="Times New Roman"/>
          <w:sz w:val="24"/>
        </w:rPr>
        <w:t>VOLKSWAGEN CADY 1.9 SD, broj šasije WV1ZZZ9KZ1R517568, reg. oznake ZD 708-FG</w:t>
      </w:r>
      <w:r w:rsidRPr="00893544">
        <w:rPr>
          <w:rFonts w:cs="Times New Roman" w:hAnsi="Times New Roman" w:ascii="Times New Roman"/>
          <w:sz w:val="24"/>
        </w:rPr>
        <w:t>, te da se isti upiše kao vlasništvo</w:t>
      </w:r>
      <w:r w:rsidR="00893544" w:rsidRPr="00893544">
        <w:rPr>
          <w:rFonts w:cs="Times New Roman" w:hAnsi="Times New Roman" w:ascii="Times New Roman"/>
          <w:sz w:val="24"/>
        </w:rPr>
        <w:t xml:space="preserve"> </w:t>
      </w:r>
      <w:r w:rsidR="00893544" w:rsidRPr="00893544">
        <w:rPr>
          <w:rFonts w:cs="Times New Roman" w:eastAsia="Arial Unicode MS" w:hAnsi="Times New Roman" w:ascii="Times New Roman"/>
          <w:sz w:val="24"/>
        </w:rPr>
        <w:t>DENISA PENGA, vlasnika obrta PENGA iz Splita, Vukovarska 160, OIB: 04128631935,</w:t>
      </w:r>
    </w:p>
    <w:p w:rsidRDefault="007971B4" w:rsidP="00893544" w:rsidR="009E15B3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 xml:space="preserve">- osobni automobil marke </w:t>
      </w:r>
      <w:r w:rsidR="00893544" w:rsidRPr="00893544">
        <w:rPr>
          <w:rFonts w:cs="Times New Roman" w:hAnsi="Times New Roman" w:ascii="Times New Roman"/>
          <w:sz w:val="24"/>
        </w:rPr>
        <w:t xml:space="preserve">N1, marke MERCEDES VITO 115 CDI, godina proizvodnje 2003., broj šasije:WDF63960513000382, reg. oznake ZD 947-EZ,  </w:t>
      </w:r>
      <w:r w:rsidRPr="00893544">
        <w:rPr>
          <w:rFonts w:cs="Times New Roman" w:hAnsi="Times New Roman" w:ascii="Times New Roman"/>
          <w:sz w:val="24"/>
        </w:rPr>
        <w:t xml:space="preserve">te da se isti upiše kao vlasništvo </w:t>
      </w:r>
      <w:r w:rsidR="00893544" w:rsidRPr="00893544">
        <w:rPr>
          <w:rFonts w:cs="Times New Roman" w:eastAsia="Arial Unicode MS" w:hAnsi="Times New Roman" w:ascii="Times New Roman"/>
          <w:sz w:val="24"/>
        </w:rPr>
        <w:t>MIPZ GAT, zadruga, Kalinovac, Dravska 73, OIB:96988136681.</w:t>
      </w:r>
    </w:p>
    <w:p w:rsidRDefault="00893544" w:rsidP="00893544" w:rsidR="00893544" w:rsidRPr="00893544">
      <w:pPr>
        <w:ind w:firstLine="708"/>
        <w:jc w:val="both"/>
        <w:rPr>
          <w:rFonts w:eastAsia="Arial Unicode MS"/>
        </w:rPr>
      </w:pPr>
    </w:p>
    <w:p w:rsidRDefault="00A97BCD" w:rsidP="00893544" w:rsidR="00A97BCD" w:rsidRPr="00893544">
      <w:pPr>
        <w:ind w:firstLine="708"/>
        <w:jc w:val="both"/>
      </w:pPr>
      <w:r w:rsidRPr="00893544">
        <w:t xml:space="preserve">Istim zaključkom sud će odrediti i brisanje razlučnih prava i to </w:t>
      </w:r>
      <w:r w:rsidR="00A73D9A" w:rsidRPr="00893544">
        <w:t>Ministarstva financija Republike Hrvatske, Porezne uprave Zadar</w:t>
      </w:r>
      <w:r w:rsidRPr="00893544">
        <w:t>.</w:t>
      </w:r>
      <w:r w:rsidRPr="00893544">
        <w:rPr>
          <w:b/>
        </w:rPr>
        <w:t xml:space="preserve"> </w:t>
      </w:r>
      <w:r w:rsidR="009331D7" w:rsidRPr="00893544">
        <w:rPr>
          <w:b/>
        </w:rPr>
        <w:t xml:space="preserve"> </w:t>
      </w:r>
    </w:p>
    <w:p w:rsidRDefault="00893544" w:rsidP="002E525E" w:rsidR="00893544" w:rsidRPr="00893544"/>
    <w:p w:rsidRDefault="00DA191C" w:rsidP="00800C53" w:rsidR="00800C53" w:rsidRPr="00893544">
      <w:pPr>
        <w:jc w:val="center"/>
      </w:pPr>
      <w:r w:rsidRPr="00893544">
        <w:t>Obrazloženj</w:t>
      </w:r>
      <w:r w:rsidR="00800C53" w:rsidRPr="00893544">
        <w:t>e</w:t>
      </w:r>
      <w:r w:rsidR="00A73D9A" w:rsidRPr="00893544">
        <w:t xml:space="preserve"> </w:t>
      </w:r>
    </w:p>
    <w:p w:rsidRDefault="002A0DB5" w:rsidP="0074087C" w:rsidR="002A0DB5" w:rsidRPr="00893544"/>
    <w:p w:rsidRDefault="00800C53" w:rsidP="00A131DF" w:rsidR="00A73D9A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ab/>
      </w:r>
      <w:r w:rsidR="00A131DF" w:rsidRPr="00893544">
        <w:rPr>
          <w:rFonts w:cs="Times New Roman" w:hAnsi="Times New Roman" w:ascii="Times New Roman"/>
          <w:sz w:val="24"/>
        </w:rPr>
        <w:t xml:space="preserve">Prema izvješću stečajnog upravitelja </w:t>
      </w:r>
      <w:r w:rsidR="00303A05" w:rsidRPr="00893544">
        <w:rPr>
          <w:rFonts w:cs="Times New Roman" w:hAnsi="Times New Roman" w:ascii="Times New Roman"/>
          <w:sz w:val="24"/>
        </w:rPr>
        <w:t xml:space="preserve">stečajnog dužnika </w:t>
      </w:r>
      <w:r w:rsidR="00A131DF" w:rsidRPr="00893544">
        <w:rPr>
          <w:rFonts w:cs="Times New Roman" w:hAnsi="Times New Roman" w:ascii="Times New Roman"/>
          <w:sz w:val="24"/>
        </w:rPr>
        <w:t xml:space="preserve">VOX d.o.o. u stečaju, Zadar, Ulica Bregdetti 23, OIB:53564014573, </w:t>
      </w:r>
      <w:r w:rsidR="00303A05" w:rsidRPr="00893544">
        <w:rPr>
          <w:rFonts w:cs="Times New Roman" w:hAnsi="Times New Roman" w:ascii="Times New Roman"/>
          <w:sz w:val="24"/>
        </w:rPr>
        <w:t xml:space="preserve">proizlazi da </w:t>
      </w:r>
      <w:r w:rsidR="003B7739" w:rsidRPr="00893544">
        <w:rPr>
          <w:rFonts w:cs="Times New Roman" w:hAnsi="Times New Roman" w:ascii="Times New Roman"/>
          <w:sz w:val="24"/>
        </w:rPr>
        <w:t>su vozila pobliže navedena u izreci o</w:t>
      </w:r>
      <w:r w:rsidR="00893544" w:rsidRPr="00893544">
        <w:rPr>
          <w:rFonts w:cs="Times New Roman" w:hAnsi="Times New Roman" w:ascii="Times New Roman"/>
          <w:sz w:val="24"/>
        </w:rPr>
        <w:t xml:space="preserve">vog rješenja u točkama 1.,2.,3. i </w:t>
      </w:r>
      <w:r w:rsidR="003B7739" w:rsidRPr="00893544">
        <w:rPr>
          <w:rFonts w:cs="Times New Roman" w:hAnsi="Times New Roman" w:ascii="Times New Roman"/>
          <w:sz w:val="24"/>
        </w:rPr>
        <w:t>4. prodana kupcima i to osobni automobil</w:t>
      </w:r>
      <w:r w:rsidR="00893544" w:rsidRPr="00893544">
        <w:rPr>
          <w:rFonts w:cs="Times New Roman" w:hAnsi="Times New Roman" w:ascii="Times New Roman"/>
          <w:sz w:val="24"/>
        </w:rPr>
        <w:t>i</w:t>
      </w:r>
      <w:r w:rsidR="003B7739" w:rsidRPr="00893544">
        <w:rPr>
          <w:rFonts w:cs="Times New Roman" w:hAnsi="Times New Roman" w:ascii="Times New Roman"/>
          <w:sz w:val="24"/>
        </w:rPr>
        <w:t xml:space="preserve"> </w:t>
      </w:r>
      <w:r w:rsidR="000275D3" w:rsidRPr="00893544">
        <w:rPr>
          <w:rFonts w:cs="Times New Roman" w:hAnsi="Times New Roman" w:ascii="Times New Roman"/>
          <w:sz w:val="24"/>
        </w:rPr>
        <w:t xml:space="preserve">iz točke 1. </w:t>
      </w:r>
      <w:r w:rsidR="00893544" w:rsidRPr="00893544">
        <w:rPr>
          <w:rFonts w:cs="Times New Roman" w:hAnsi="Times New Roman" w:ascii="Times New Roman"/>
          <w:sz w:val="24"/>
        </w:rPr>
        <w:t>t</w:t>
      </w:r>
      <w:r w:rsidR="000275D3" w:rsidRPr="00893544">
        <w:rPr>
          <w:rFonts w:cs="Times New Roman" w:hAnsi="Times New Roman" w:ascii="Times New Roman"/>
          <w:sz w:val="24"/>
        </w:rPr>
        <w:t>rgovačkom društvu Z.T.T. d.o.o., Zagr</w:t>
      </w:r>
      <w:r w:rsidR="00893544" w:rsidRPr="00893544">
        <w:rPr>
          <w:rFonts w:cs="Times New Roman" w:hAnsi="Times New Roman" w:ascii="Times New Roman"/>
          <w:sz w:val="24"/>
        </w:rPr>
        <w:t>eb, osobni automobili iz točke 2</w:t>
      </w:r>
      <w:r w:rsidR="000275D3" w:rsidRPr="00893544">
        <w:rPr>
          <w:rFonts w:cs="Times New Roman" w:hAnsi="Times New Roman" w:ascii="Times New Roman"/>
          <w:sz w:val="24"/>
        </w:rPr>
        <w:t xml:space="preserve">. </w:t>
      </w:r>
      <w:r w:rsidR="00893544" w:rsidRPr="00893544">
        <w:rPr>
          <w:rFonts w:cs="Times New Roman" w:hAnsi="Times New Roman" w:ascii="Times New Roman"/>
          <w:sz w:val="24"/>
        </w:rPr>
        <w:t xml:space="preserve">trgovačkom društvu </w:t>
      </w:r>
      <w:r w:rsidR="00893544" w:rsidRPr="00893544">
        <w:rPr>
          <w:rFonts w:cs="Times New Roman" w:eastAsia="Arial Unicode MS" w:hAnsi="Times New Roman" w:ascii="Times New Roman"/>
          <w:sz w:val="24"/>
        </w:rPr>
        <w:t>ULTERIUS SPORT d.o.o., Sesvete,</w:t>
      </w:r>
      <w:r w:rsidR="00893544">
        <w:rPr>
          <w:rFonts w:cs="Times New Roman" w:eastAsia="Arial Unicode MS" w:hAnsi="Times New Roman" w:ascii="Times New Roman"/>
          <w:sz w:val="24"/>
        </w:rPr>
        <w:t xml:space="preserve"> osobni automobil iz točke 3. </w:t>
      </w:r>
      <w:r w:rsidR="00893544" w:rsidRPr="00893544">
        <w:rPr>
          <w:rFonts w:cs="Times New Roman" w:eastAsia="Arial Unicode MS" w:hAnsi="Times New Roman" w:ascii="Times New Roman"/>
          <w:sz w:val="24"/>
        </w:rPr>
        <w:t>Denisu Penga, vlasniku obrta PENGA iz Splita,</w:t>
      </w:r>
      <w:r w:rsidR="00893544">
        <w:rPr>
          <w:rFonts w:cs="Times New Roman" w:eastAsia="Arial Unicode MS" w:hAnsi="Times New Roman" w:ascii="Times New Roman"/>
          <w:sz w:val="24"/>
        </w:rPr>
        <w:t xml:space="preserve"> te osobni automobil iz točke 4. </w:t>
      </w:r>
      <w:r w:rsidR="00893544" w:rsidRPr="00893544">
        <w:rPr>
          <w:rFonts w:cs="Times New Roman" w:eastAsia="Arial Unicode MS" w:hAnsi="Times New Roman" w:ascii="Times New Roman"/>
          <w:sz w:val="24"/>
        </w:rPr>
        <w:t>MIPZ GAT, zadruga, Kalinovac</w:t>
      </w:r>
      <w:r w:rsidR="00893544">
        <w:rPr>
          <w:rFonts w:cs="Times New Roman" w:eastAsia="Arial Unicode MS" w:hAnsi="Times New Roman" w:ascii="Times New Roman"/>
          <w:sz w:val="24"/>
        </w:rPr>
        <w:t xml:space="preserve">. </w:t>
      </w:r>
    </w:p>
    <w:p w:rsidRDefault="003B7739" w:rsidP="00893544" w:rsidR="00486635" w:rsidRPr="00893544">
      <w:pPr>
        <w:ind w:firstLine="708"/>
        <w:jc w:val="both"/>
      </w:pPr>
      <w:r w:rsidRPr="00893544">
        <w:t>Kako su</w:t>
      </w:r>
      <w:r w:rsidR="00486635" w:rsidRPr="00893544">
        <w:t xml:space="preserve"> navedeni ponuditelj</w:t>
      </w:r>
      <w:r w:rsidRPr="00893544">
        <w:t>i</w:t>
      </w:r>
      <w:r w:rsidR="00486635" w:rsidRPr="00893544">
        <w:t xml:space="preserve"> ispuni</w:t>
      </w:r>
      <w:r w:rsidRPr="00893544">
        <w:t>li</w:t>
      </w:r>
      <w:r w:rsidR="00486635" w:rsidRPr="00893544">
        <w:t xml:space="preserve"> uvjet da </w:t>
      </w:r>
      <w:r w:rsidRPr="00893544">
        <w:t>im</w:t>
      </w:r>
      <w:r w:rsidR="00486635" w:rsidRPr="00893544">
        <w:t xml:space="preserve"> se </w:t>
      </w:r>
      <w:r w:rsidRPr="00893544">
        <w:t>pokretnine</w:t>
      </w:r>
      <w:r w:rsidR="00486635" w:rsidRPr="00893544">
        <w:t xml:space="preserve"> dosud</w:t>
      </w:r>
      <w:r w:rsidRPr="00893544">
        <w:t>e</w:t>
      </w:r>
      <w:r w:rsidR="00486635" w:rsidRPr="00893544">
        <w:t>, sukladno čl. 10</w:t>
      </w:r>
      <w:r w:rsidR="002D6C70" w:rsidRPr="00893544">
        <w:t>4</w:t>
      </w:r>
      <w:r w:rsidR="00486635" w:rsidRPr="00893544">
        <w:t xml:space="preserve">. Ovršnog zakona </w:t>
      </w:r>
      <w:r w:rsidR="003E77E9" w:rsidRPr="00893544">
        <w:t xml:space="preserve">(Narodne novine br. </w:t>
      </w:r>
      <w:r w:rsidR="003E77E9" w:rsidRPr="00893544">
        <w:rPr>
          <w:lang w:eastAsia="hr-HR"/>
        </w:rPr>
        <w:t>112/12)</w:t>
      </w:r>
      <w:r w:rsidR="00486635" w:rsidRPr="00893544">
        <w:t xml:space="preserve">, </w:t>
      </w:r>
      <w:r w:rsidR="002D6C70" w:rsidRPr="00893544">
        <w:t xml:space="preserve">u svezi čl. </w:t>
      </w:r>
      <w:r w:rsidR="002E525E" w:rsidRPr="00893544">
        <w:t>249</w:t>
      </w:r>
      <w:r w:rsidR="008A50E3" w:rsidRPr="00893544">
        <w:t xml:space="preserve">. </w:t>
      </w:r>
      <w:r w:rsidR="002E525E" w:rsidRPr="00893544">
        <w:t xml:space="preserve">i 247. </w:t>
      </w:r>
      <w:r w:rsidR="008A50E3" w:rsidRPr="00893544">
        <w:t xml:space="preserve">Stečajnog zakona </w:t>
      </w:r>
      <w:r w:rsidR="008A50E3" w:rsidRPr="00893544">
        <w:rPr>
          <w:lang w:eastAsia="hr-HR"/>
        </w:rPr>
        <w:t xml:space="preserve">(Narodne novine broj </w:t>
      </w:r>
      <w:r w:rsidR="002E525E" w:rsidRPr="00893544">
        <w:rPr>
          <w:lang w:eastAsia="hr-HR"/>
        </w:rPr>
        <w:t>71/15</w:t>
      </w:r>
      <w:r w:rsidR="008A50E3" w:rsidRPr="00893544">
        <w:rPr>
          <w:lang w:eastAsia="hr-HR"/>
        </w:rPr>
        <w:t>)</w:t>
      </w:r>
      <w:r w:rsidR="002D6C70" w:rsidRPr="00893544">
        <w:t xml:space="preserve"> </w:t>
      </w:r>
      <w:r w:rsidR="00486635" w:rsidRPr="00893544">
        <w:t xml:space="preserve">to je trebalo donijeti rješenje o dosudi </w:t>
      </w:r>
      <w:r w:rsidR="002D6C70" w:rsidRPr="00893544">
        <w:t>pokretnine</w:t>
      </w:r>
      <w:r w:rsidR="00486635" w:rsidRPr="00893544">
        <w:t xml:space="preserve"> stečajnog dužnika ist</w:t>
      </w:r>
      <w:r w:rsidRPr="00893544">
        <w:t>ima</w:t>
      </w:r>
      <w:r w:rsidR="00486635" w:rsidRPr="00893544">
        <w:t>, odrediti da će se kupc</w:t>
      </w:r>
      <w:r w:rsidRPr="00893544">
        <w:t>ima ove</w:t>
      </w:r>
      <w:r w:rsidR="00486635" w:rsidRPr="00893544">
        <w:t xml:space="preserve"> </w:t>
      </w:r>
      <w:r w:rsidR="002D6C70" w:rsidRPr="00893544">
        <w:t>pokretnin</w:t>
      </w:r>
      <w:r w:rsidRPr="00893544">
        <w:t>e</w:t>
      </w:r>
      <w:r w:rsidR="00486635" w:rsidRPr="00893544">
        <w:t xml:space="preserve"> predati nakon pravomoćnosti ovog rješenja o dosudi, a istovremeno odrediti </w:t>
      </w:r>
      <w:r w:rsidR="003E77E9" w:rsidRPr="00893544">
        <w:t xml:space="preserve">i </w:t>
      </w:r>
      <w:r w:rsidR="00486635" w:rsidRPr="00893544">
        <w:t>da će sud zaključkom odrediti da se</w:t>
      </w:r>
      <w:r w:rsidR="003E77E9" w:rsidRPr="00893544">
        <w:t xml:space="preserve"> </w:t>
      </w:r>
      <w:r w:rsidR="002E525E" w:rsidRPr="00893544">
        <w:t xml:space="preserve">u </w:t>
      </w:r>
      <w:r w:rsidR="003E77E9" w:rsidRPr="00893544">
        <w:t xml:space="preserve">odnosu na </w:t>
      </w:r>
      <w:r w:rsidRPr="00893544">
        <w:t xml:space="preserve">taksativno navedene </w:t>
      </w:r>
      <w:r w:rsidR="000275D3" w:rsidRPr="00893544">
        <w:t xml:space="preserve">pokretnine </w:t>
      </w:r>
      <w:r w:rsidRPr="00893544">
        <w:t xml:space="preserve">u izreci ovog rješenja </w:t>
      </w:r>
      <w:r w:rsidR="003E77E9" w:rsidRPr="00893544">
        <w:t>upiše pravo vlasništva u korist kup</w:t>
      </w:r>
      <w:r w:rsidRPr="00893544">
        <w:t>a</w:t>
      </w:r>
      <w:r w:rsidR="003E77E9" w:rsidRPr="00893544">
        <w:t xml:space="preserve">ca, </w:t>
      </w:r>
      <w:r w:rsidR="00486635" w:rsidRPr="00893544">
        <w:t>a tim zaključkom sud će odrediti i brisanje založn</w:t>
      </w:r>
      <w:r w:rsidR="00206BD4" w:rsidRPr="00893544">
        <w:t>ih prava</w:t>
      </w:r>
      <w:r w:rsidR="00A131DF" w:rsidRPr="00893544">
        <w:t>.</w:t>
      </w:r>
      <w:r w:rsidR="00486635" w:rsidRPr="00893544">
        <w:t xml:space="preserve"> </w:t>
      </w:r>
    </w:p>
    <w:p w:rsidRDefault="003B7739" w:rsidP="00893544" w:rsidR="00800C53" w:rsidRPr="00893544">
      <w:pPr>
        <w:ind w:firstLine="708"/>
        <w:jc w:val="both"/>
        <w:rPr>
          <w:lang w:eastAsia="hr-HR"/>
        </w:rPr>
      </w:pPr>
      <w:r w:rsidRPr="00893544">
        <w:t>Za napomenuti je da su svi ponuditelji tj. kupci na r</w:t>
      </w:r>
      <w:r w:rsidR="000275D3" w:rsidRPr="00893544">
        <w:t>ačun stečajnog dužnika uplatili kupovnine</w:t>
      </w:r>
      <w:r w:rsidRPr="00893544">
        <w:t>.</w:t>
      </w:r>
    </w:p>
    <w:p w:rsidRDefault="00800C53" w:rsidP="00D24B96" w:rsidR="00D24B96" w:rsidRPr="00893544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U Zadru</w:t>
      </w:r>
      <w:r w:rsidR="00747151" w:rsidRPr="00893544">
        <w:rPr>
          <w:rFonts w:cs="Times New Roman" w:hAnsi="Times New Roman" w:ascii="Times New Roman"/>
          <w:sz w:val="24"/>
        </w:rPr>
        <w:t xml:space="preserve"> </w:t>
      </w:r>
      <w:r w:rsidR="00893544">
        <w:rPr>
          <w:rFonts w:cs="Times New Roman" w:hAnsi="Times New Roman" w:ascii="Times New Roman"/>
          <w:sz w:val="24"/>
        </w:rPr>
        <w:t xml:space="preserve">20. srpnja 2017. </w:t>
      </w:r>
      <w:r w:rsidR="00D24B96" w:rsidRPr="00893544">
        <w:rPr>
          <w:rFonts w:cs="Times New Roman" w:hAnsi="Times New Roman" w:ascii="Times New Roman"/>
          <w:sz w:val="24"/>
        </w:rPr>
        <w:t xml:space="preserve"> </w:t>
      </w:r>
    </w:p>
    <w:p w:rsidRDefault="00800C53" w:rsidP="00206BD4" w:rsidR="00206BD4" w:rsidRPr="00893544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F97F6A" w:rsidP="00F97F6A" w:rsidR="00DA209A" w:rsidRPr="00893544">
      <w:pPr>
        <w:pStyle w:val="Tijeloteksta2"/>
        <w:jc w:val="lef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                            </w:t>
      </w:r>
      <w:r w:rsidR="00915758">
        <w:rPr>
          <w:rFonts w:cs="Times New Roman" w:hAnsi="Times New Roman" w:ascii="Times New Roman"/>
          <w:sz w:val="24"/>
        </w:rPr>
        <w:tab/>
      </w:r>
      <w:r w:rsidR="00915758">
        <w:rPr>
          <w:rFonts w:cs="Times New Roman" w:hAnsi="Times New Roman" w:ascii="Times New Roman"/>
          <w:sz w:val="24"/>
        </w:rPr>
        <w:tab/>
      </w:r>
      <w:r w:rsidR="00915758">
        <w:rPr>
          <w:rFonts w:cs="Times New Roman" w:hAnsi="Times New Roman" w:ascii="Times New Roman"/>
          <w:sz w:val="24"/>
        </w:rPr>
        <w:tab/>
      </w:r>
      <w:r w:rsidR="00915758">
        <w:rPr>
          <w:rFonts w:cs="Times New Roman" w:hAnsi="Times New Roman" w:ascii="Times New Roman"/>
          <w:sz w:val="24"/>
        </w:rPr>
        <w:tab/>
      </w:r>
      <w:r w:rsidR="002D6C70" w:rsidRPr="00893544">
        <w:rPr>
          <w:rFonts w:cs="Times New Roman" w:hAnsi="Times New Roman" w:ascii="Times New Roman"/>
          <w:sz w:val="24"/>
        </w:rPr>
        <w:t>Sutkinja</w:t>
      </w:r>
    </w:p>
    <w:p w:rsidRDefault="00F97F6A" w:rsidP="00F97F6A" w:rsidR="00DA209A" w:rsidRPr="00893544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206BD4" w:rsidRPr="00893544">
        <w:rPr>
          <w:rFonts w:cs="Times New Roman" w:hAnsi="Times New Roman" w:ascii="Times New Roman"/>
          <w:sz w:val="24"/>
        </w:rPr>
        <w:tab/>
        <w:t xml:space="preserve">                                         </w:t>
      </w:r>
      <w:r w:rsidR="00D24B96" w:rsidRPr="00893544">
        <w:rPr>
          <w:rFonts w:cs="Times New Roman" w:hAnsi="Times New Roman" w:ascii="Times New Roman"/>
          <w:sz w:val="24"/>
        </w:rPr>
        <w:t xml:space="preserve">         </w:t>
      </w:r>
      <w:r w:rsidR="009B5C35">
        <w:rPr>
          <w:rFonts w:cs="Times New Roman" w:hAnsi="Times New Roman" w:ascii="Times New Roman"/>
          <w:sz w:val="24"/>
        </w:rPr>
        <w:t xml:space="preserve">        </w:t>
      </w:r>
      <w:r>
        <w:rPr>
          <w:rFonts w:cs="Times New Roman" w:hAnsi="Times New Roman" w:ascii="Times New Roman"/>
          <w:sz w:val="24"/>
        </w:rPr>
        <w:t xml:space="preserve">           </w:t>
      </w:r>
      <w:r w:rsidR="00915758">
        <w:rPr>
          <w:rFonts w:cs="Times New Roman" w:hAnsi="Times New Roman" w:ascii="Times New Roman"/>
          <w:sz w:val="24"/>
        </w:rPr>
        <w:t xml:space="preserve">  </w:t>
      </w:r>
      <w:r w:rsidR="00D24B96" w:rsidRPr="00893544">
        <w:rPr>
          <w:rFonts w:cs="Times New Roman" w:hAnsi="Times New Roman" w:ascii="Times New Roman"/>
          <w:sz w:val="24"/>
        </w:rPr>
        <w:t>Ana Markač</w:t>
      </w:r>
    </w:p>
    <w:p w:rsidRDefault="009B5C35" w:rsidP="00A131DF" w:rsidR="009B5C35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9B5C35" w:rsidP="00A131DF" w:rsidR="009B5C35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9B5C35" w:rsidP="00A131DF" w:rsidR="009B5C35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800C53" w:rsidP="00A131DF" w:rsidR="00800C53" w:rsidRPr="00893544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>POUKA O PRAVNOM LIJEKU</w:t>
      </w:r>
    </w:p>
    <w:p w:rsidRDefault="00800C53" w:rsidP="006F62CE" w:rsidR="00206BD4" w:rsidRPr="00893544">
      <w:pPr>
        <w:pStyle w:val="Tijeloteksta2"/>
        <w:rPr>
          <w:rFonts w:cs="Times New Roman" w:hAnsi="Times New Roman" w:ascii="Times New Roman"/>
          <w:sz w:val="24"/>
        </w:rPr>
      </w:pPr>
      <w:r w:rsidRPr="00893544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</w:t>
      </w:r>
      <w:r w:rsidR="00D24B96" w:rsidRPr="00893544">
        <w:rPr>
          <w:rFonts w:cs="Times New Roman" w:hAnsi="Times New Roman" w:ascii="Times New Roman"/>
          <w:sz w:val="24"/>
        </w:rPr>
        <w:t xml:space="preserve">(osam) </w:t>
      </w:r>
      <w:r w:rsidRPr="00893544">
        <w:rPr>
          <w:rFonts w:cs="Times New Roman" w:hAnsi="Times New Roman" w:ascii="Times New Roman"/>
          <w:sz w:val="24"/>
        </w:rPr>
        <w:t xml:space="preserve">dana od isteka </w:t>
      </w:r>
      <w:r w:rsidR="008A50E3" w:rsidRPr="00893544">
        <w:rPr>
          <w:rFonts w:cs="Times New Roman" w:hAnsi="Times New Roman" w:ascii="Times New Roman"/>
          <w:sz w:val="24"/>
        </w:rPr>
        <w:t>osmog</w:t>
      </w:r>
      <w:r w:rsidRPr="00893544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 w:rsidRPr="00893544">
        <w:rPr>
          <w:rFonts w:cs="Times New Roman" w:hAnsi="Times New Roman" w:ascii="Times New Roman"/>
          <w:sz w:val="24"/>
        </w:rPr>
        <w:t>e-</w:t>
      </w:r>
      <w:r w:rsidR="00D24B96" w:rsidRPr="00893544">
        <w:rPr>
          <w:rFonts w:cs="Times New Roman" w:hAnsi="Times New Roman" w:ascii="Times New Roman"/>
          <w:sz w:val="24"/>
        </w:rPr>
        <w:t>O</w:t>
      </w:r>
      <w:r w:rsidRPr="00893544">
        <w:rPr>
          <w:rFonts w:cs="Times New Roman" w:hAnsi="Times New Roman" w:ascii="Times New Roman"/>
          <w:sz w:val="24"/>
        </w:rPr>
        <w:t>glasn</w:t>
      </w:r>
      <w:r w:rsidR="00893544">
        <w:rPr>
          <w:rFonts w:cs="Times New Roman" w:hAnsi="Times New Roman" w:ascii="Times New Roman"/>
          <w:sz w:val="24"/>
        </w:rPr>
        <w:t>a</w:t>
      </w:r>
      <w:r w:rsidRPr="00893544">
        <w:rPr>
          <w:rFonts w:cs="Times New Roman" w:hAnsi="Times New Roman" w:ascii="Times New Roman"/>
          <w:sz w:val="24"/>
        </w:rPr>
        <w:t xml:space="preserve"> ploč</w:t>
      </w:r>
      <w:r w:rsidR="00893544">
        <w:rPr>
          <w:rFonts w:cs="Times New Roman" w:hAnsi="Times New Roman" w:ascii="Times New Roman"/>
          <w:sz w:val="24"/>
        </w:rPr>
        <w:t>a</w:t>
      </w:r>
      <w:r w:rsidRPr="00893544">
        <w:rPr>
          <w:rFonts w:cs="Times New Roman" w:hAnsi="Times New Roman" w:ascii="Times New Roman"/>
          <w:sz w:val="24"/>
        </w:rPr>
        <w:t xml:space="preserve"> sud</w:t>
      </w:r>
      <w:r w:rsidR="00D24B96" w:rsidRPr="00893544">
        <w:rPr>
          <w:rFonts w:cs="Times New Roman" w:hAnsi="Times New Roman" w:ascii="Times New Roman"/>
          <w:sz w:val="24"/>
        </w:rPr>
        <w:t>ova</w:t>
      </w:r>
      <w:r w:rsidRPr="00893544">
        <w:rPr>
          <w:rFonts w:cs="Times New Roman" w:hAnsi="Times New Roman" w:ascii="Times New Roman"/>
          <w:sz w:val="24"/>
        </w:rPr>
        <w:t xml:space="preserve">, putem ovog suda u </w:t>
      </w:r>
      <w:r w:rsidR="00D24B96" w:rsidRPr="00893544">
        <w:rPr>
          <w:rFonts w:cs="Times New Roman" w:hAnsi="Times New Roman" w:ascii="Times New Roman"/>
          <w:sz w:val="24"/>
        </w:rPr>
        <w:t>3 (</w:t>
      </w:r>
      <w:r w:rsidR="009E68B2" w:rsidRPr="00893544">
        <w:rPr>
          <w:rFonts w:cs="Times New Roman" w:hAnsi="Times New Roman" w:ascii="Times New Roman"/>
          <w:sz w:val="24"/>
        </w:rPr>
        <w:t>tri</w:t>
      </w:r>
      <w:r w:rsidR="00D24B96" w:rsidRPr="00893544">
        <w:rPr>
          <w:rFonts w:cs="Times New Roman" w:hAnsi="Times New Roman" w:ascii="Times New Roman"/>
          <w:sz w:val="24"/>
        </w:rPr>
        <w:t>) istovjetna</w:t>
      </w:r>
      <w:r w:rsidRPr="00893544">
        <w:rPr>
          <w:rFonts w:cs="Times New Roman" w:hAnsi="Times New Roman" w:ascii="Times New Roman"/>
          <w:sz w:val="24"/>
        </w:rPr>
        <w:t xml:space="preserve"> primjerka.</w:t>
      </w:r>
    </w:p>
    <w:p w:rsidRDefault="009B5C35" w:rsidP="006F62CE" w:rsidR="009B5C35">
      <w:pPr>
        <w:pStyle w:val="Tijeloteksta2"/>
        <w:rPr>
          <w:rFonts w:cs="Times New Roman" w:hAnsi="Times New Roman" w:ascii="Times New Roman"/>
          <w:sz w:val="24"/>
        </w:rPr>
      </w:pPr>
    </w:p>
    <w:p w:rsidRDefault="009B5C35" w:rsidP="006F62CE" w:rsidR="009B5C35">
      <w:pPr>
        <w:pStyle w:val="Tijeloteksta2"/>
        <w:rPr>
          <w:rFonts w:cs="Times New Roman" w:hAnsi="Times New Roman" w:ascii="Times New Roman"/>
          <w:szCs w:val="22"/>
        </w:rPr>
      </w:pPr>
    </w:p>
    <w:p w:rsidRDefault="00F97F6A" w:rsidP="006F62CE" w:rsidR="00F97F6A">
      <w:pPr>
        <w:pStyle w:val="Tijeloteksta2"/>
        <w:rPr>
          <w:rFonts w:cs="Times New Roman" w:hAnsi="Times New Roman" w:ascii="Times New Roman"/>
          <w:szCs w:val="22"/>
        </w:rPr>
      </w:pPr>
    </w:p>
    <w:p w:rsidRDefault="00F97F6A" w:rsidP="006F62CE" w:rsidR="00F97F6A">
      <w:pPr>
        <w:pStyle w:val="Tijeloteksta2"/>
        <w:rPr>
          <w:rFonts w:cs="Times New Roman" w:hAnsi="Times New Roman" w:ascii="Times New Roman"/>
          <w:szCs w:val="22"/>
        </w:rPr>
      </w:pPr>
    </w:p>
    <w:p w:rsidRDefault="00F97F6A" w:rsidP="006F62CE" w:rsidR="00F97F6A">
      <w:pPr>
        <w:pStyle w:val="Tijeloteksta2"/>
        <w:rPr>
          <w:rFonts w:cs="Times New Roman" w:hAnsi="Times New Roman" w:ascii="Times New Roman"/>
          <w:szCs w:val="22"/>
        </w:rPr>
      </w:pPr>
    </w:p>
    <w:p w:rsidRDefault="00F97F6A" w:rsidP="006F62CE" w:rsidR="00F97F6A">
      <w:pPr>
        <w:pStyle w:val="Tijeloteksta2"/>
        <w:rPr>
          <w:rFonts w:cs="Times New Roman" w:hAnsi="Times New Roman" w:ascii="Times New Roman"/>
          <w:szCs w:val="22"/>
        </w:rPr>
      </w:pPr>
    </w:p>
    <w:p w:rsidRDefault="006F62CE" w:rsidP="006F62CE" w:rsidR="006F62CE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lastRenderedPageBreak/>
        <w:t>DNA</w:t>
      </w:r>
    </w:p>
    <w:p w:rsidRDefault="00A131DF" w:rsidP="006F62CE" w:rsidR="006F62CE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t>- S</w:t>
      </w:r>
      <w:r w:rsidR="00D24B96" w:rsidRPr="00F97F6A">
        <w:rPr>
          <w:rFonts w:cs="Times New Roman" w:hAnsi="Times New Roman" w:ascii="Times New Roman"/>
          <w:sz w:val="24"/>
        </w:rPr>
        <w:t>tečajno</w:t>
      </w:r>
      <w:r w:rsidRPr="00F97F6A">
        <w:rPr>
          <w:rFonts w:cs="Times New Roman" w:hAnsi="Times New Roman" w:ascii="Times New Roman"/>
          <w:sz w:val="24"/>
        </w:rPr>
        <w:t>m upravitelju</w:t>
      </w:r>
      <w:r w:rsidR="00D24B96" w:rsidRPr="00F97F6A">
        <w:rPr>
          <w:rFonts w:cs="Times New Roman" w:hAnsi="Times New Roman" w:ascii="Times New Roman"/>
          <w:sz w:val="24"/>
        </w:rPr>
        <w:t xml:space="preserve"> </w:t>
      </w:r>
      <w:r w:rsidR="000275D3" w:rsidRPr="00F97F6A">
        <w:rPr>
          <w:rFonts w:cs="Times New Roman" w:hAnsi="Times New Roman" w:ascii="Times New Roman"/>
          <w:sz w:val="24"/>
        </w:rPr>
        <w:t>Nikoli Kruljcu iz Našica, Bana Jelačića 48, Martin</w:t>
      </w:r>
    </w:p>
    <w:p w:rsidRDefault="00E06A9D" w:rsidP="006F62CE" w:rsidR="003B7739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t>- Ponuditelj</w:t>
      </w:r>
      <w:r w:rsidR="003B7739" w:rsidRPr="00F97F6A">
        <w:rPr>
          <w:rFonts w:cs="Times New Roman" w:hAnsi="Times New Roman" w:ascii="Times New Roman"/>
          <w:sz w:val="24"/>
        </w:rPr>
        <w:t>ima:</w:t>
      </w:r>
    </w:p>
    <w:p w:rsidRDefault="00893544" w:rsidP="006F62CE" w:rsidR="003B7739" w:rsidRPr="00F97F6A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t>1.</w:t>
      </w:r>
      <w:r w:rsidR="003B7739" w:rsidRPr="00F97F6A">
        <w:rPr>
          <w:rFonts w:cs="Times New Roman" w:hAnsi="Times New Roman" w:ascii="Times New Roman"/>
          <w:sz w:val="24"/>
        </w:rPr>
        <w:t xml:space="preserve"> </w:t>
      </w:r>
      <w:r w:rsidR="003B7739" w:rsidRPr="00F97F6A">
        <w:rPr>
          <w:rFonts w:cs="Times New Roman" w:eastAsia="Arial Unicode MS" w:hAnsi="Times New Roman" w:ascii="Times New Roman"/>
          <w:sz w:val="24"/>
        </w:rPr>
        <w:t xml:space="preserve">Z.T.T. d.o.o. </w:t>
      </w:r>
      <w:r w:rsidR="000275D3" w:rsidRPr="00F97F6A">
        <w:rPr>
          <w:rFonts w:cs="Times New Roman" w:eastAsia="Arial Unicode MS" w:hAnsi="Times New Roman" w:ascii="Times New Roman"/>
          <w:sz w:val="24"/>
        </w:rPr>
        <w:t>Zagreb</w:t>
      </w:r>
      <w:r w:rsidR="003B7739" w:rsidRPr="00F97F6A">
        <w:rPr>
          <w:rFonts w:cs="Times New Roman" w:eastAsia="Arial Unicode MS" w:hAnsi="Times New Roman" w:ascii="Times New Roman"/>
          <w:sz w:val="24"/>
        </w:rPr>
        <w:t xml:space="preserve">, </w:t>
      </w:r>
      <w:r w:rsidR="000275D3" w:rsidRPr="00F97F6A">
        <w:rPr>
          <w:rFonts w:cs="Times New Roman" w:eastAsia="Arial Unicode MS" w:hAnsi="Times New Roman" w:ascii="Times New Roman"/>
          <w:sz w:val="24"/>
        </w:rPr>
        <w:t>Fancevljev pri</w:t>
      </w:r>
      <w:r w:rsidR="003B7739" w:rsidRPr="00F97F6A">
        <w:rPr>
          <w:rFonts w:cs="Times New Roman" w:eastAsia="Arial Unicode MS" w:hAnsi="Times New Roman" w:ascii="Times New Roman"/>
          <w:sz w:val="24"/>
        </w:rPr>
        <w:t>laz 9</w:t>
      </w:r>
    </w:p>
    <w:p w:rsidRDefault="00893544" w:rsidP="006F62CE" w:rsidR="00893544" w:rsidRPr="00F97F6A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F97F6A">
        <w:rPr>
          <w:rFonts w:cs="Times New Roman" w:eastAsia="Arial Unicode MS" w:hAnsi="Times New Roman" w:ascii="Times New Roman"/>
          <w:sz w:val="24"/>
        </w:rPr>
        <w:t>2</w:t>
      </w:r>
      <w:r w:rsidR="003B7739" w:rsidRPr="00F97F6A">
        <w:rPr>
          <w:rFonts w:cs="Times New Roman" w:eastAsia="Arial Unicode MS" w:hAnsi="Times New Roman" w:ascii="Times New Roman"/>
          <w:sz w:val="24"/>
        </w:rPr>
        <w:t xml:space="preserve">. </w:t>
      </w:r>
      <w:r w:rsidRPr="00F97F6A">
        <w:rPr>
          <w:rFonts w:cs="Times New Roman" w:eastAsia="Arial Unicode MS" w:hAnsi="Times New Roman" w:ascii="Times New Roman"/>
          <w:sz w:val="24"/>
        </w:rPr>
        <w:t>ULTERIUS SPORT d.o.o., Sesvete, Jadranska 7,</w:t>
      </w:r>
    </w:p>
    <w:p w:rsidRDefault="00893544" w:rsidP="006F62CE" w:rsidR="003B7739" w:rsidRPr="00F97F6A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F97F6A">
        <w:rPr>
          <w:rFonts w:cs="Times New Roman" w:eastAsia="Arial Unicode MS" w:hAnsi="Times New Roman" w:ascii="Times New Roman"/>
          <w:sz w:val="24"/>
        </w:rPr>
        <w:t>3</w:t>
      </w:r>
      <w:r w:rsidR="003B7739" w:rsidRPr="00F97F6A">
        <w:rPr>
          <w:rFonts w:cs="Times New Roman" w:eastAsia="Arial Unicode MS" w:hAnsi="Times New Roman" w:ascii="Times New Roman"/>
          <w:sz w:val="24"/>
        </w:rPr>
        <w:t xml:space="preserve">. </w:t>
      </w:r>
      <w:r w:rsidRPr="00F97F6A">
        <w:rPr>
          <w:rFonts w:cs="Times New Roman" w:eastAsia="Arial Unicode MS" w:hAnsi="Times New Roman" w:ascii="Times New Roman"/>
          <w:sz w:val="24"/>
        </w:rPr>
        <w:t>DENISU PENGA, vlasniku obrta PENGA iz Splita, Vukovarska 160,</w:t>
      </w:r>
    </w:p>
    <w:p w:rsidRDefault="00893544" w:rsidP="006F62CE" w:rsidR="00893544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eastAsia="Arial Unicode MS" w:hAnsi="Times New Roman" w:ascii="Times New Roman"/>
          <w:sz w:val="24"/>
        </w:rPr>
        <w:t>4. MIPZ GAT, zadruga, Kalinovac, Dravska 73,</w:t>
      </w:r>
    </w:p>
    <w:p w:rsidRDefault="00760B4A" w:rsidP="006F62CE" w:rsidR="006F62CE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t xml:space="preserve">- </w:t>
      </w:r>
      <w:r w:rsidR="009331D7" w:rsidRPr="00F97F6A">
        <w:rPr>
          <w:rFonts w:cs="Times New Roman" w:hAnsi="Times New Roman" w:ascii="Times New Roman"/>
          <w:sz w:val="24"/>
        </w:rPr>
        <w:t xml:space="preserve">razlučnom vjerovniku </w:t>
      </w:r>
      <w:r w:rsidR="00A131DF" w:rsidRPr="00F97F6A">
        <w:rPr>
          <w:rFonts w:cs="Times New Roman" w:hAnsi="Times New Roman" w:ascii="Times New Roman"/>
          <w:sz w:val="24"/>
        </w:rPr>
        <w:t xml:space="preserve">Republika Hrvatska, </w:t>
      </w:r>
      <w:r w:rsidR="00A73D9A" w:rsidRPr="00F97F6A">
        <w:rPr>
          <w:rFonts w:cs="Times New Roman" w:hAnsi="Times New Roman" w:ascii="Times New Roman"/>
          <w:sz w:val="24"/>
        </w:rPr>
        <w:t>M</w:t>
      </w:r>
      <w:r w:rsidR="00A131DF" w:rsidRPr="00F97F6A">
        <w:rPr>
          <w:rFonts w:cs="Times New Roman" w:hAnsi="Times New Roman" w:ascii="Times New Roman"/>
          <w:sz w:val="24"/>
        </w:rPr>
        <w:t xml:space="preserve">inistarstvo financija </w:t>
      </w:r>
      <w:r w:rsidR="009331D7" w:rsidRPr="00F97F6A">
        <w:rPr>
          <w:rFonts w:cs="Times New Roman" w:hAnsi="Times New Roman" w:ascii="Times New Roman"/>
          <w:sz w:val="24"/>
        </w:rPr>
        <w:t>Porezna uprava, Područni ured Zadar</w:t>
      </w:r>
      <w:r w:rsidR="00A131DF" w:rsidRPr="00F97F6A">
        <w:rPr>
          <w:rFonts w:cs="Times New Roman" w:hAnsi="Times New Roman" w:ascii="Times New Roman"/>
          <w:sz w:val="24"/>
        </w:rPr>
        <w:t xml:space="preserve"> putem ŽDO-a u Zadru</w:t>
      </w:r>
    </w:p>
    <w:p w:rsidRDefault="00A131DF" w:rsidP="006F62CE" w:rsidR="006F62CE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t>-</w:t>
      </w:r>
      <w:r w:rsidR="006F62CE" w:rsidRPr="00F97F6A">
        <w:rPr>
          <w:rFonts w:cs="Times New Roman" w:hAnsi="Times New Roman" w:ascii="Times New Roman"/>
          <w:sz w:val="24"/>
        </w:rPr>
        <w:t xml:space="preserve"> </w:t>
      </w:r>
      <w:r w:rsidR="004C74F1" w:rsidRPr="00F97F6A">
        <w:rPr>
          <w:rFonts w:cs="Times New Roman" w:hAnsi="Times New Roman" w:ascii="Times New Roman"/>
          <w:sz w:val="24"/>
        </w:rPr>
        <w:t>e-</w:t>
      </w:r>
      <w:r w:rsidR="00D24B96" w:rsidRPr="00F97F6A">
        <w:rPr>
          <w:rFonts w:cs="Times New Roman" w:hAnsi="Times New Roman" w:ascii="Times New Roman"/>
          <w:sz w:val="24"/>
        </w:rPr>
        <w:t>O</w:t>
      </w:r>
      <w:r w:rsidR="006F62CE" w:rsidRPr="00F97F6A">
        <w:rPr>
          <w:rFonts w:cs="Times New Roman" w:hAnsi="Times New Roman" w:ascii="Times New Roman"/>
          <w:sz w:val="24"/>
        </w:rPr>
        <w:t>glasnu ploč</w:t>
      </w:r>
      <w:r w:rsidR="00D24B96" w:rsidRPr="00F97F6A">
        <w:rPr>
          <w:rFonts w:cs="Times New Roman" w:hAnsi="Times New Roman" w:ascii="Times New Roman"/>
          <w:sz w:val="24"/>
        </w:rPr>
        <w:t>a sudova</w:t>
      </w:r>
    </w:p>
    <w:p w:rsidRDefault="00D24B96" w:rsidP="006F62CE" w:rsidR="006F62CE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t>- u</w:t>
      </w:r>
      <w:r w:rsidR="006F62CE" w:rsidRPr="00F97F6A">
        <w:rPr>
          <w:rFonts w:cs="Times New Roman" w:hAnsi="Times New Roman" w:ascii="Times New Roman"/>
          <w:sz w:val="24"/>
        </w:rPr>
        <w:t xml:space="preserve"> spis</w:t>
      </w:r>
    </w:p>
    <w:p w:rsidRDefault="00206BD4" w:rsidR="009C5789" w:rsidRPr="00F97F6A">
      <w:pPr>
        <w:pStyle w:val="Tijeloteksta2"/>
        <w:rPr>
          <w:rFonts w:cs="Times New Roman" w:hAnsi="Times New Roman" w:ascii="Times New Roman"/>
          <w:sz w:val="24"/>
        </w:rPr>
      </w:pPr>
      <w:r w:rsidRPr="00F97F6A">
        <w:rPr>
          <w:rFonts w:cs="Times New Roman" w:hAnsi="Times New Roman" w:ascii="Times New Roman"/>
          <w:sz w:val="24"/>
        </w:rPr>
        <w:t>-nakon pravomoćnosti spis vratiti u Ref.2</w:t>
      </w:r>
    </w:p>
    <w:sectPr w:rsidSect="009B5C35" w:rsidR="009C5789" w:rsidRPr="00F97F6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7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P="009B5C35" w:rsidR="009132E9" w:rsidRPr="00001A6C">
    <w:pPr>
      <w:pStyle w:val="Zaglavlje"/>
      <w:jc w:val="right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 w:rsidR="00450103">
      <w:t xml:space="preserve"> Poslovni broj: 2 St-804/16-59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>
    <w:pPr>
      <w:pStyle w:val="Zaglavlje"/>
      <w:jc w:val="right"/>
    </w:pPr>
    <w:r>
      <w:t>P</w:t>
    </w:r>
    <w:r w:rsidR="00450103">
      <w:t>oslovni broj: 2 St-804/16-59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275D3"/>
    <w:rsid w:val="000359E6"/>
    <w:rsid w:val="00073C40"/>
    <w:rsid w:val="000857D5"/>
    <w:rsid w:val="000D4069"/>
    <w:rsid w:val="000E565B"/>
    <w:rsid w:val="001A2DD1"/>
    <w:rsid w:val="00206BD4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6042F"/>
    <w:rsid w:val="003B7739"/>
    <w:rsid w:val="003E77E9"/>
    <w:rsid w:val="003F1847"/>
    <w:rsid w:val="00450103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A6C99"/>
    <w:rsid w:val="006F62CE"/>
    <w:rsid w:val="0070484E"/>
    <w:rsid w:val="00711FDE"/>
    <w:rsid w:val="0074087C"/>
    <w:rsid w:val="00747151"/>
    <w:rsid w:val="007557FD"/>
    <w:rsid w:val="00760B4A"/>
    <w:rsid w:val="007971B4"/>
    <w:rsid w:val="007D21AA"/>
    <w:rsid w:val="007F5A15"/>
    <w:rsid w:val="00800C53"/>
    <w:rsid w:val="008274BF"/>
    <w:rsid w:val="00850698"/>
    <w:rsid w:val="00863BE5"/>
    <w:rsid w:val="00893544"/>
    <w:rsid w:val="008A50E3"/>
    <w:rsid w:val="008C6DB5"/>
    <w:rsid w:val="008F257B"/>
    <w:rsid w:val="009132E9"/>
    <w:rsid w:val="00915758"/>
    <w:rsid w:val="00917FB4"/>
    <w:rsid w:val="009331D7"/>
    <w:rsid w:val="00943F5A"/>
    <w:rsid w:val="00947705"/>
    <w:rsid w:val="00967315"/>
    <w:rsid w:val="00973C05"/>
    <w:rsid w:val="00974B89"/>
    <w:rsid w:val="009A4772"/>
    <w:rsid w:val="009B5C35"/>
    <w:rsid w:val="009C5789"/>
    <w:rsid w:val="009C7359"/>
    <w:rsid w:val="009E15B3"/>
    <w:rsid w:val="009E68B2"/>
    <w:rsid w:val="00A0618B"/>
    <w:rsid w:val="00A131DF"/>
    <w:rsid w:val="00A241EB"/>
    <w:rsid w:val="00A651E4"/>
    <w:rsid w:val="00A73D9A"/>
    <w:rsid w:val="00A97BCD"/>
    <w:rsid w:val="00AF4DFF"/>
    <w:rsid w:val="00C435A4"/>
    <w:rsid w:val="00CA183F"/>
    <w:rsid w:val="00CD0DAB"/>
    <w:rsid w:val="00D07812"/>
    <w:rsid w:val="00D1059C"/>
    <w:rsid w:val="00D24B96"/>
    <w:rsid w:val="00D411FE"/>
    <w:rsid w:val="00D6087C"/>
    <w:rsid w:val="00D71806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35ECE"/>
    <w:rsid w:val="00F855AB"/>
    <w:rsid w:val="00F97735"/>
    <w:rsid w:val="00F97F6A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15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7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15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7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7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7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7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E322B-00C8-45E1-BA3C-5169A391E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4921</properties:Characters>
  <properties:Lines>119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2017-07-19T13:10:00Z</dcterms:created>
  <dc:creator>Administrator</dc:creator>
  <cp:lastModifiedBy>Ante Rubelj</cp:lastModifiedBy>
  <cp:lastPrinted>2017-07-19T14:20:00Z</cp:lastPrinted>
  <dcterms:modified xmlns:xsi="http://www.w3.org/2001/XMLSchema-instance" xsi:type="dcterms:W3CDTF">2017-07-20T07:56:00Z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