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1768" w14:paraId="9dc1768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4B303C" w:rsidRPr="004B303C">
        <w:t xml:space="preserve"> </w:t>
      </w:r>
      <w:r w:rsidR="00BE02AD">
        <w:t>TIKCOM d.o.o., Kralja Držislava bb, Stobreč, OIB: 85841911546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4B303C">
        <w:rPr>
          <w:rFonts w:eastAsiaTheme="minorHAnsi"/>
          <w:lang w:eastAsia="en-US"/>
        </w:rPr>
        <w:t>22. siječnja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BE02AD">
        <w:t>TIKCOM d.o.o., Kralja Držislava bb, Stobreč, OIB: 85841911546</w:t>
      </w:r>
      <w:r>
        <w:t xml:space="preserve">, zaprimljen na ovom sudu </w:t>
      </w:r>
      <w:r w:rsidR="00473B5D">
        <w:t>03</w:t>
      </w:r>
      <w:r w:rsidR="00A900C3">
        <w:t>. studenog</w:t>
      </w:r>
      <w:r w:rsidR="003F4B4F">
        <w:t xml:space="preserve"> </w:t>
      </w:r>
      <w:r>
        <w:t>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473B5D">
        <w:t>03</w:t>
      </w:r>
      <w:r w:rsidR="00A900C3">
        <w:t>. studenog</w:t>
      </w:r>
      <w:r>
        <w:t xml:space="preserve"> 2015. godine podnio zahtjev za provedbu skraćenog stečajnog postupka nad dužnikom </w:t>
      </w:r>
      <w:r w:rsidR="00BE02AD">
        <w:t>TIKCOM d.o.o., Kralja Držislava bb, Stobreč, OIB: 85841911546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027D4B">
        <w:t>668</w:t>
      </w:r>
      <w:r>
        <w:t xml:space="preserve">-1 od </w:t>
      </w:r>
      <w:r w:rsidR="00027D4B">
        <w:t>20. travnja</w:t>
      </w:r>
      <w:r>
        <w:t xml:space="preserve"> 2015. godine  pokrenut postupak brisanja po čl. 70. Zakona o sudskom registru (" 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4B303C">
        <w:t>22. siječnja 2016</w:t>
      </w:r>
      <w:r>
        <w:t>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EC2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BE02AD">
      <w:t>1818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BE02AD">
      <w:t>1818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27D4B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1D76D6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E3240"/>
    <w:rsid w:val="003F4B4F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73B5D"/>
    <w:rsid w:val="00483108"/>
    <w:rsid w:val="00484F0E"/>
    <w:rsid w:val="00492072"/>
    <w:rsid w:val="004939BB"/>
    <w:rsid w:val="00496DEE"/>
    <w:rsid w:val="004A166C"/>
    <w:rsid w:val="004B0080"/>
    <w:rsid w:val="004B303C"/>
    <w:rsid w:val="004D59B6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D7EC2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958DE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0C3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02AD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1DE3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1818</izvorni_sadrzaj>
    <derivirana_varijabla naziv="DomainObject.Predmet.Broj_1">1818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St-1818/2015</izvorni_sadrzaj>
    <derivirana_varijabla naziv="DomainObject.Predmet.OznakaBroj_1">St-1818/2015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TIKCOM društvo s ograničenom odgovornošću za trgovinu i promet</izvorni_sadrzaj>
    <derivirana_varijabla naziv="DomainObject.Predmet.ProtustrankaFormated_1">  TIKCOM društvo s ograničenom odgovornošću za trgovinu i promet</derivirana_varijabla>
  </DomainObject.Predmet.ProtustrankaFormated>
  <DomainObject.Predmet.ProtustrankaFormatedOIB>
    <izvorni_sadrzaj>  TIKCOM društvo s ograničenom odgovornošću za trgovinu i promet, OIB 85841911546</izvorni_sadrzaj>
    <derivirana_varijabla naziv="DomainObject.Predmet.ProtustrankaFormatedOIB_1">  TIKCOM društvo s ograničenom odgovornošću za trgovinu i promet, OIB 85841911546</derivirana_varijabla>
  </DomainObject.Predmet.ProtustrankaFormatedOIB>
  <DomainObject.Predmet.ProtustrankaFormatedWithAdress>
    <izvorni_sadrzaj> TIKCOM društvo s ograničenom odgovornošću za trgovinu i promet, Ul. Kralja Držislava/bb, 21311 Stobreč</izvorni_sadrzaj>
    <derivirana_varijabla naziv="DomainObject.Predmet.ProtustrankaFormatedWithAdress_1"> TIKCOM društvo s ograničenom odgovornošću za trgovinu i promet, Ul. Kralja Držislava/bb, 21311 Stobreč</derivirana_varijabla>
  </DomainObject.Predmet.ProtustrankaFormatedWithAdress>
  <DomainObject.Predmet.ProtustrankaFormatedWithAdressOIB>
    <izvorni_sadrzaj> TIKCOM društvo s ograničenom odgovornošću za trgovinu i promet, OIB 85841911546, Ul. Kralja Držislava/bb, 21311 Stobreč</izvorni_sadrzaj>
    <derivirana_varijabla naziv="DomainObject.Predmet.ProtustrankaFormatedWithAdressOIB_1"> TIKCOM društvo s ograničenom odgovornošću za trgovinu i promet, OIB 85841911546, Ul. Kralja Držislava/bb, 21311 Stobreč</derivirana_varijabla>
  </DomainObject.Predmet.ProtustrankaFormatedWithAdressOIB>
  <DomainObject.Predmet.ProtustrankaWithAdress>
    <izvorni_sadrzaj>TIKCOM društvo s ograničenom odgovornošću za trgovinu i promet Ul. Kralja Držislava/bb, 21311 Stobreč</izvorni_sadrzaj>
    <derivirana_varijabla naziv="DomainObject.Predmet.ProtustrankaWithAdress_1">TIKCOM društvo s ograničenom odgovornošću za trgovinu i promet Ul. Kralja Držislava/bb, 21311 Stobreč</derivirana_varijabla>
  </DomainObject.Predmet.ProtustrankaWithAdress>
  <DomainObject.Predmet.ProtustrankaWithAdressOIB>
    <izvorni_sadrzaj>TIKCOM društvo s ograničenom odgovornošću za trgovinu i promet, OIB 85841911546, Ul. Kralja Držislava/bb, 21311 Stobreč</izvorni_sadrzaj>
    <derivirana_varijabla naziv="DomainObject.Predmet.ProtustrankaWithAdressOIB_1">TIKCOM društvo s ograničenom odgovornošću za trgovinu i promet, OIB 85841911546, Ul. Kralja Držislava/bb, 21311 Stobreč</derivirana_varijabla>
  </DomainObject.Predmet.ProtustrankaWithAdressOIB>
  <DomainObject.Predmet.ProtustrankaNazivFormated>
    <izvorni_sadrzaj>TIKCOM društvo s ograničenom odgovornošću za trgovinu i promet</izvorni_sadrzaj>
    <derivirana_varijabla naziv="DomainObject.Predmet.ProtustrankaNazivFormated_1">TIKCOM društvo s ograničenom odgovornošću za trgovinu i promet</derivirana_varijabla>
  </DomainObject.Predmet.ProtustrankaNazivFormated>
  <DomainObject.Predmet.ProtustrankaNazivFormatedOIB>
    <izvorni_sadrzaj>TIKCOM društvo s ograničenom odgovornošću za trgovinu i promet, OIB 85841911546</izvorni_sadrzaj>
    <derivirana_varijabla naziv="DomainObject.Predmet.ProtustrankaNazivFormatedOIB_1">TIKCOM društvo s ograničenom odgovornošću za trgovinu i promet, OIB 85841911546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56323.97</izvorni_sadrzaj>
    <derivirana_varijabla naziv="DomainObject.Predmet.TrenutnaVrijednost_1">56323.97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TIKCOM društvo s ograničenom odgovornošću za trgovinu i promet</item>
    </izvorni_sadrzaj>
    <derivirana_varijabla naziv="DomainObject.Predmet.ProtuStrankaListFormated_1">
      <item>TIKCOM društvo s ograničenom odgovornošću za trgovinu i promet</item>
    </derivirana_varijabla>
  </DomainObject.Predmet.ProtuStrankaListFormated>
  <DomainObject.Predmet.ProtuStrankaListFormatedOIB>
    <izvorni_sadrzaj>
      <item>TIKCOM društvo s ograničenom odgovornošću za trgovinu i promet, OIB 85841911546</item>
    </izvorni_sadrzaj>
    <derivirana_varijabla naziv="DomainObject.Predmet.ProtuStrankaListFormatedOIB_1">
      <item>TIKCOM društvo s ograničenom odgovornošću za trgovinu i promet, OIB 85841911546</item>
    </derivirana_varijabla>
  </DomainObject.Predmet.ProtuStrankaListFormatedOIB>
  <DomainObject.Predmet.ProtuStrankaListFormatedWithAdress>
    <izvorni_sadrzaj>
      <item>TIKCOM društvo s ograničenom odgovornošću za trgovinu i promet, Ul. Kralja Držislava/bb, 21311 Stobreč</item>
    </izvorni_sadrzaj>
    <derivirana_varijabla naziv="DomainObject.Predmet.ProtuStrankaListFormatedWithAdress_1">
      <item>TIKCOM društvo s ograničenom odgovornošću za trgovinu i promet, Ul. Kralja Držislava/bb, 21311 Stobreč</item>
    </derivirana_varijabla>
  </DomainObject.Predmet.ProtuStrankaListFormatedWithAdress>
  <DomainObject.Predmet.ProtuStrankaListFormatedWithAdressOIB>
    <izvorni_sadrzaj>
      <item>TIKCOM društvo s ograničenom odgovornošću za trgovinu i promet, OIB 85841911546, Ul. Kralja Držislava/bb, 21311 Stobreč</item>
    </izvorni_sadrzaj>
    <derivirana_varijabla naziv="DomainObject.Predmet.ProtuStrankaListFormatedWithAdressOIB_1">
      <item>TIKCOM društvo s ograničenom odgovornošću za trgovinu i promet, OIB 85841911546, Ul. Kralja Držislava/bb, 21311 Stobreč</item>
    </derivirana_varijabla>
  </DomainObject.Predmet.ProtuStrankaListFormatedWithAdressOIB>
  <DomainObject.Predmet.ProtuStrankaListNazivFormated>
    <izvorni_sadrzaj>
      <item>TIKCOM društvo s ograničenom odgovornošću za trgovinu i promet</item>
    </izvorni_sadrzaj>
    <derivirana_varijabla naziv="DomainObject.Predmet.ProtuStrankaListNazivFormated_1">
      <item>TIKCOM društvo s ograničenom odgovornošću za trgovinu i promet</item>
    </derivirana_varijabla>
  </DomainObject.Predmet.ProtuStrankaListNazivFormated>
  <DomainObject.Predmet.ProtuStrankaListNazivFormatedOIB>
    <izvorni_sadrzaj>
      <item>TIKCOM društvo s ograničenom odgovornošću za trgovinu i promet, OIB 85841911546</item>
    </izvorni_sadrzaj>
    <derivirana_varijabla naziv="DomainObject.Predmet.ProtuStrankaListNazivFormatedOIB_1">
      <item>TIKCOM društvo s ograničenom odgovornošću za trgovinu i promet, OIB 85841911546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TIKCOM društvo s ograničenom odgovornošću za trgovinu i promet</izvorni_sadrzaj>
    <derivirana_varijabla naziv="DomainObject.Predmet.ProtustrankaIDrugi_1">TIKCOM društvo s ograničenom odgovornošću za trgovinu i promet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TIKCOM društvo s ograničenom odgovornošću za trgovinu i promet, OIB 85841911546, Ul. Kralja Držislava/bb, 21311 Stobreč</izvorni_sadrzaj>
    <derivirana_varijabla naziv="DomainObject.Predmet.ProtustrankaIDrugiAdressOIB_1">TIKCOM društvo s ograničenom odgovornošću za trgovinu i promet, OIB 85841911546, Ul. Kralja Držislava/bb,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TIKCOM društvo s ograničenom odgovornošću za trgovinu i promet</item>
      <item>FINANCIJSKA AGENCIJA, RC SPLIT</item>
    </izvorni_sadrzaj>
    <derivirana_varijabla naziv="DomainObject.Predmet.SudioniciListNaziv_1">
      <item>TIKCOM društvo s ograničenom odgovornošću za trgovinu i promet</item>
      <item>FINANCIJSKA AGENCIJA, RC SPLIT</item>
    </derivirana_varijabla>
  </DomainObject.Predmet.SudioniciListNaziv>
  <DomainObject.Predmet.SudioniciListAdressOIB>
    <izvorni_sadrzaj>
      <item>TIKCOM društvo s ograničenom odgovornošću za trgovinu i promet, OIB 85841911546, Ul. Kralja Držislava/bb,21311 Stobreč</item>
      <item>FINANCIJSKA AGENCIJA, RC SPLIT, OIB 85821130368, Mažuranićevo šetalište 24 b,21000 Split</item>
    </izvorni_sadrzaj>
    <derivirana_varijabla naziv="DomainObject.Predmet.SudioniciListAdressOIB_1">
      <item>TIKCOM društvo s ograničenom odgovornošću za trgovinu i promet, OIB 85841911546, Ul. Kralja Držislava/bb,21311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85841911546</item>
      <item>, OIB 85821130368</item>
    </izvorni_sadrzaj>
    <derivirana_varijabla naziv="DomainObject.Predmet.SudioniciListNazivOIB_1">
      <item>, OIB 85841911546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A7C51E-A1E3-463D-AFB6-72FA785590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329</properties:Words>
  <properties:Characters>1928</properties:Characters>
  <properties:Lines>60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2016-01-22T13:54:00Z</cp:lastPrinted>
  <dcterms:modified xmlns:xsi="http://www.w3.org/2001/XMLSchema-instance" xsi:type="dcterms:W3CDTF">2016-01-25T08:31:00Z</dcterms:modified>
  <cp:revision>23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