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e801" w14:paraId="388e801" w:rsidRDefault="00F5239F" w:rsidP="00DD1E5B" w:rsidR="00F5239F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1015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F5239F" w:rsidP="00E87D86" w:rsidR="00F5239F" w:rsidRPr="000175CB">
      <w:pPr>
        <w:jc w:val="both"/>
        <w:rPr>
          <w:sz w:val="22"/>
          <w:szCs w:val="22"/>
        </w:rPr>
      </w:pPr>
    </w:p>
    <w:p w:rsidRDefault="00F5239F" w:rsidP="00E87D86" w:rsidR="00F5239F" w:rsidRPr="000175CB">
      <w:pPr>
        <w:jc w:val="both"/>
        <w:rPr>
          <w:sz w:val="22"/>
          <w:szCs w:val="22"/>
        </w:rPr>
      </w:pPr>
    </w:p>
    <w:p w:rsidRDefault="00F5239F" w:rsidP="00E87D86" w:rsidR="00F5239F" w:rsidRPr="000175CB">
      <w:pPr>
        <w:jc w:val="both"/>
        <w:rPr>
          <w:bCs/>
          <w:sz w:val="22"/>
          <w:szCs w:val="22"/>
        </w:rPr>
      </w:pPr>
    </w:p>
    <w:p w:rsidRDefault="00F5239F" w:rsidP="00E87D86" w:rsidR="00F5239F" w:rsidRPr="000175CB">
      <w:pPr>
        <w:jc w:val="both"/>
        <w:rPr>
          <w:bCs/>
          <w:sz w:val="22"/>
          <w:szCs w:val="22"/>
        </w:rPr>
      </w:pPr>
    </w:p>
    <w:p w:rsidRDefault="00F5239F" w:rsidP="00E87D86" w:rsidR="00F5239F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F5239F" w:rsidP="00E87D86" w:rsidR="00F5239F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5239F" w:rsidP="00FC1537" w:rsidR="00F5239F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5239F" w:rsidP="00E87D86" w:rsidR="00F5239F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5239F" w:rsidP="00FC1537" w:rsidR="00F5239F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F5239F" w:rsidP="00E87D86" w:rsidR="00F5239F" w:rsidRPr="000175CB">
      <w:pPr>
        <w:rPr>
          <w:sz w:val="22"/>
          <w:szCs w:val="22"/>
        </w:rPr>
      </w:pPr>
    </w:p>
    <w:p w:rsidRDefault="00F5239F" w:rsidP="001F7D4E" w:rsidR="00F5239F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F5239F" w:rsidP="001F7D4E" w:rsidR="00F5239F" w:rsidRPr="000175CB">
      <w:pPr>
        <w:jc w:val="center"/>
        <w:rPr>
          <w:sz w:val="22"/>
          <w:szCs w:val="22"/>
        </w:rPr>
      </w:pPr>
    </w:p>
    <w:p w:rsidRDefault="00F5239F" w:rsidP="000175CB" w:rsidR="00F5239F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SOLAR VENTUS OBNOVLJIVI IZVORI ENERGIJE d.o.o., Poličnik, Poličnik bb, OIB 89134510486,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28. prosinca 2015</w:t>
      </w:r>
      <w:r w:rsidRPr="000175CB">
        <w:rPr>
          <w:sz w:val="22"/>
          <w:szCs w:val="22"/>
        </w:rPr>
        <w:t xml:space="preserve">., dana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2016., objavio je </w:t>
      </w:r>
    </w:p>
    <w:p w:rsidRDefault="00F5239F" w:rsidP="00E87D86" w:rsidR="00F5239F" w:rsidRPr="000175CB">
      <w:pPr>
        <w:ind w:firstLine="720"/>
        <w:jc w:val="both"/>
        <w:rPr>
          <w:sz w:val="22"/>
          <w:szCs w:val="22"/>
        </w:rPr>
      </w:pPr>
    </w:p>
    <w:p w:rsidRDefault="00F5239F" w:rsidP="004D697C" w:rsidR="00F5239F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F5239F" w:rsidP="000175CB" w:rsidR="00F5239F" w:rsidRPr="000175CB">
      <w:pPr>
        <w:jc w:val="both"/>
        <w:rPr>
          <w:sz w:val="22"/>
          <w:szCs w:val="22"/>
        </w:rPr>
      </w:pPr>
    </w:p>
    <w:p w:rsidRDefault="00F5239F" w:rsidP="00A90D63" w:rsidR="00F5239F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SOLAR VENTUS OBNOVLJIVI IZVORI ENERGIJE d.o.o., Poličnik, Poličnik bb, OIB 89134510486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240.794,33</w:t>
      </w:r>
      <w:r w:rsidRPr="000175CB">
        <w:rPr>
          <w:sz w:val="22"/>
          <w:szCs w:val="22"/>
        </w:rPr>
        <w:t xml:space="preserve"> kn. </w:t>
      </w:r>
    </w:p>
    <w:p w:rsidRDefault="00F5239F" w:rsidP="00E87D86" w:rsidR="00F5239F" w:rsidRPr="000175CB">
      <w:pPr>
        <w:jc w:val="both"/>
        <w:rPr>
          <w:sz w:val="22"/>
          <w:szCs w:val="22"/>
        </w:rPr>
      </w:pPr>
    </w:p>
    <w:p w:rsidRDefault="00F5239F" w:rsidP="00CD5142" w:rsidR="00F5239F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</w:t>
      </w:r>
      <w:r>
        <w:rPr>
          <w:sz w:val="22"/>
          <w:szCs w:val="22"/>
        </w:rPr>
        <w:t>ju</w:t>
      </w:r>
      <w:r w:rsidRPr="000175CB">
        <w:rPr>
          <w:sz w:val="22"/>
          <w:szCs w:val="22"/>
        </w:rPr>
        <w:t xml:space="preserve"> se osob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ovlašten</w:t>
      </w:r>
      <w:r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Gabriele Adelgunde Blos, Njemačka, GRASSAU, Kapellenweg 8 i Klaus Herbert Blos, Njemačka, GRASSAU, Kepellenweg 8.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F5239F" w:rsidP="00CD5142" w:rsidR="00F5239F" w:rsidRPr="000175CB">
      <w:pPr>
        <w:jc w:val="both"/>
        <w:rPr>
          <w:sz w:val="22"/>
          <w:szCs w:val="22"/>
        </w:rPr>
      </w:pPr>
    </w:p>
    <w:p w:rsidRDefault="00F5239F" w:rsidP="00B26015" w:rsidR="00F5239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na žiro račun ovog suda HR4323900011300000857, model plaćanja 05, s pozivom na broj </w:t>
      </w:r>
      <w:r w:rsidR="00503D76">
        <w:rPr>
          <w:sz w:val="22"/>
          <w:szCs w:val="22"/>
        </w:rPr>
        <w:t>221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1015</w:t>
      </w:r>
      <w:r w:rsidRPr="000175CB">
        <w:rPr>
          <w:sz w:val="22"/>
          <w:szCs w:val="22"/>
        </w:rPr>
        <w:t>-201</w:t>
      </w:r>
      <w:r w:rsidR="00503D76">
        <w:rPr>
          <w:sz w:val="22"/>
          <w:szCs w:val="22"/>
        </w:rPr>
        <w:t>5</w:t>
      </w:r>
      <w:r w:rsidRPr="000175CB">
        <w:rPr>
          <w:sz w:val="22"/>
          <w:szCs w:val="22"/>
        </w:rPr>
        <w:t>.</w:t>
      </w:r>
    </w:p>
    <w:p w:rsidRDefault="00F5239F" w:rsidP="00DD1E5B" w:rsidR="00F5239F" w:rsidRPr="000175CB">
      <w:pPr>
        <w:jc w:val="both"/>
        <w:rPr>
          <w:sz w:val="22"/>
          <w:szCs w:val="22"/>
        </w:rPr>
      </w:pPr>
    </w:p>
    <w:p w:rsidRDefault="00F5239F" w:rsidP="00B62BFF" w:rsidR="00F5239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F5239F" w:rsidP="000175CB" w:rsidR="00F5239F" w:rsidRPr="000175CB">
      <w:pPr>
        <w:jc w:val="both"/>
        <w:rPr>
          <w:sz w:val="22"/>
          <w:szCs w:val="22"/>
        </w:rPr>
      </w:pPr>
    </w:p>
    <w:p w:rsidRDefault="00F5239F" w:rsidP="00E87D86" w:rsidR="00F5239F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 </w:t>
      </w:r>
    </w:p>
    <w:p w:rsidRDefault="00F5239F" w:rsidP="000175CB" w:rsidR="00F5239F" w:rsidRPr="000175CB">
      <w:pPr>
        <w:rPr>
          <w:sz w:val="22"/>
          <w:szCs w:val="22"/>
        </w:rPr>
      </w:pPr>
    </w:p>
    <w:p w:rsidRDefault="00F5239F" w:rsidP="00B91F87" w:rsidR="00F5239F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F5239F" w:rsidP="00A07097" w:rsidR="00F5239F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5239F" w:rsidP="00B91F87" w:rsidR="00F5239F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5239F" w:rsidP="000175CB" w:rsidR="00F5239F" w:rsidRPr="000175CB">
      <w:pPr>
        <w:jc w:val="both"/>
        <w:rPr>
          <w:sz w:val="22"/>
          <w:szCs w:val="22"/>
        </w:rPr>
      </w:pPr>
    </w:p>
    <w:p w:rsidRDefault="00F5239F" w:rsidP="00B62BFF" w:rsidR="00F5239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F5239F" w:rsidP="00B62BFF" w:rsidR="00F5239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F5239F" w:rsidP="00B62BFF" w:rsidR="00F5239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F5239F" w:rsidP="00B62BFF" w:rsidR="00F5239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F5239F" w:rsidP="00E87D86" w:rsidR="00F5239F" w:rsidRPr="000175CB">
      <w:pPr>
        <w:rPr>
          <w:sz w:val="22"/>
          <w:szCs w:val="22"/>
        </w:rPr>
      </w:pPr>
    </w:p>
    <w:sectPr w:rsidSect="000175CB" w:rsidR="00F5239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FE7" w:rsidP="00381900" w:rsidR="00B47FE7">
      <w:r>
        <w:separator/>
      </w:r>
    </w:p>
  </w:endnote>
  <w:endnote w:id="0" w:type="continuationSeparator">
    <w:p w:rsidRDefault="00B47FE7" w:rsidP="00381900" w:rsidR="00B47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D76" w:rsidR="00F5239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F5239F" w:rsidR="00F5239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FE7" w:rsidP="00381900" w:rsidR="00B47FE7">
      <w:r>
        <w:separator/>
      </w:r>
    </w:p>
  </w:footnote>
  <w:footnote w:id="0" w:type="continuationSeparator">
    <w:p w:rsidRDefault="00B47FE7" w:rsidP="00381900" w:rsidR="00B47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D76" w:rsidP="00630C9B" w:rsidR="00F5239F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 w:rsidR="00F5239F">
      <w:tab/>
    </w:r>
    <w:r w:rsidR="00F5239F">
      <w:tab/>
      <w:t>Poslovni broj: 5</w:t>
    </w:r>
    <w:r w:rsidR="00F5239F" w:rsidRPr="00FC1537">
      <w:t xml:space="preserve"> St</w:t>
    </w:r>
    <w:r w:rsidR="00F5239F">
      <w:t>-445/15-6</w:t>
    </w:r>
  </w:p>
  <w:p w:rsidRDefault="00F5239F" w:rsidP="00414B48" w:rsidR="00F5239F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487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03D76"/>
    <w:rsid w:val="00510F67"/>
    <w:rsid w:val="005B1907"/>
    <w:rsid w:val="005B1954"/>
    <w:rsid w:val="005C42A8"/>
    <w:rsid w:val="005F2D85"/>
    <w:rsid w:val="00621740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109EF"/>
    <w:rsid w:val="00840CEA"/>
    <w:rsid w:val="008C53B4"/>
    <w:rsid w:val="009422F5"/>
    <w:rsid w:val="009C3129"/>
    <w:rsid w:val="00A07097"/>
    <w:rsid w:val="00A3143F"/>
    <w:rsid w:val="00A41042"/>
    <w:rsid w:val="00A90D63"/>
    <w:rsid w:val="00A96A7A"/>
    <w:rsid w:val="00AB2543"/>
    <w:rsid w:val="00AC38D3"/>
    <w:rsid w:val="00B0009A"/>
    <w:rsid w:val="00B26015"/>
    <w:rsid w:val="00B47FE7"/>
    <w:rsid w:val="00B62BFF"/>
    <w:rsid w:val="00B84EF6"/>
    <w:rsid w:val="00B91F87"/>
    <w:rsid w:val="00BE2799"/>
    <w:rsid w:val="00C24CDB"/>
    <w:rsid w:val="00C250FF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47297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239F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8C53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8C53B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8C53B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8C53B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8C53B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St-1015/2015</izvorni_sadrzaj>
    <derivirana_varijabla naziv="DomainObject.Predmet.OznakaBroj_1">St-1015/2015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VENTUS OBNOVLJIVI IZVORI ENERGIJE d.o.o. za proizvodnju</izvorni_sadrzaj>
    <derivirana_varijabla naziv="DomainObject.Predmet.ProtustrankaFormated_1">  SOLAR VENTUS OBNOVLJIVI IZVORI ENERGIJE d.o.o. za proizvodnju</derivirana_varijabla>
  </DomainObject.Predmet.ProtustrankaFormated>
  <DomainObject.Predmet.ProtustrankaFormatedOIB>
    <izvorni_sadrzaj>  SOLAR VENTUS OBNOVLJIVI IZVORI ENERGIJE d.o.o. za proizvodnju, OIB 89134510486</izvorni_sadrzaj>
    <derivirana_varijabla naziv="DomainObject.Predmet.ProtustrankaFormatedOIB_1">  SOLAR VENTUS OBNOVLJIVI IZVORI ENERGIJE d.o.o. za proizvodnju, OIB 89134510486</derivirana_varijabla>
  </DomainObject.Predmet.ProtustrankaFormatedOIB>
  <DomainObject.Predmet.ProtustrankaFormatedWithAdress>
    <izvorni_sadrzaj> SOLAR VENTUS OBNOVLJIVI IZVORI ENERGIJE d.o.o. za proizvodnju, Poličnik bb , 23241 Poličnik</izvorni_sadrzaj>
    <derivirana_varijabla naziv="DomainObject.Predmet.ProtustrankaFormatedWithAdress_1"> SOLAR VENTUS OBNOVLJIVI IZVORI ENERGIJE d.o.o. za proizvodnju, Poličnik bb , 23241 Poličnik</derivirana_varijabla>
  </DomainObject.Predmet.ProtustrankaFormatedWithAdress>
  <DomainObject.Predmet.ProtustrankaFormatedWithAdressOIB>
    <izvorni_sadrzaj> SOLAR VENTUS OBNOVLJIVI IZVORI ENERGIJE d.o.o. za proizvodnju, OIB 89134510486, Poličnik bb , 23241 Poličnik</izvorni_sadrzaj>
    <derivirana_varijabla naziv="DomainObject.Predmet.ProtustrankaFormatedWithAdressOIB_1"> SOLAR VENTUS OBNOVLJIVI IZVORI ENERGIJE d.o.o. za proizvodnju, OIB 89134510486, Poličnik bb , 23241 Poličnik</derivirana_varijabla>
  </DomainObject.Predmet.ProtustrankaFormatedWithAdressOIB>
  <DomainObject.Predmet.ProtustrankaWithAdress>
    <izvorni_sadrzaj>SOLAR VENTUS OBNOVLJIVI IZVORI ENERGIJE d.o.o. za proizvodnju Poličnik bb , 23241 Poličnik</izvorni_sadrzaj>
    <derivirana_varijabla naziv="DomainObject.Predmet.ProtustrankaWithAdress_1">SOLAR VENTUS OBNOVLJIVI IZVORI ENERGIJE d.o.o. za proizvodnju Poličnik bb , 23241 Poličnik</derivirana_varijabla>
  </DomainObject.Predmet.ProtustrankaWithAdress>
  <DomainObject.Predmet.ProtustrankaWithAdressOIB>
    <izvorni_sadrzaj>SOLAR VENTUS OBNOVLJIVI IZVORI ENERGIJE d.o.o. za proizvodnju, OIB 89134510486, Poličnik bb , 23241 Poličnik</izvorni_sadrzaj>
    <derivirana_varijabla naziv="DomainObject.Predmet.ProtustrankaWithAdressOIB_1">SOLAR VENTUS OBNOVLJIVI IZVORI ENERGIJE d.o.o. za proizvodnju, OIB 89134510486, Poličnik bb , 23241 Poličnik</derivirana_varijabla>
  </DomainObject.Predmet.ProtustrankaWithAdressOIB>
  <DomainObject.Predmet.ProtustrankaNazivFormated>
    <izvorni_sadrzaj>SOLAR VENTUS OBNOVLJIVI IZVORI ENERGIJE d.o.o. za proizvodnju</izvorni_sadrzaj>
    <derivirana_varijabla naziv="DomainObject.Predmet.ProtustrankaNazivFormated_1">SOLAR VENTUS OBNOVLJIVI IZVORI ENERGIJE d.o.o. za proizvodnju</derivirana_varijabla>
  </DomainObject.Predmet.ProtustrankaNazivFormated>
  <DomainObject.Predmet.ProtustrankaNazivFormatedOIB>
    <izvorni_sadrzaj>SOLAR VENTUS OBNOVLJIVI IZVORI ENERGIJE d.o.o. za proizvodnju, OIB 89134510486</izvorni_sadrzaj>
    <derivirana_varijabla naziv="DomainObject.Predmet.ProtustrankaNazivFormatedOIB_1">SOLAR VENTUS OBNOVLJIVI IZVORI ENERGIJE d.o.o. za proizvodnju, OIB 89134510486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240794.33</izvorni_sadrzaj>
    <derivirana_varijabla naziv="DomainObject.Predmet.TrenutnaVrijednost_1">240794.33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SOLAR VENTUS OBNOVLJIVI IZVORI ENERGIJE d.o.o. za proizvodnju</item>
    </izvorni_sadrzaj>
    <derivirana_varijabla naziv="DomainObject.Predmet.ProtuStrankaListFormated_1">
      <item>SOLAR VENTUS OBNOVLJIVI IZVORI ENERGIJE d.o.o. za proizvodnju</item>
    </derivirana_varijabla>
  </DomainObject.Predmet.ProtuStrankaListFormated>
  <DomainObject.Predmet.ProtuStrankaListFormatedOIB>
    <izvorni_sadrzaj>
      <item>SOLAR VENTUS OBNOVLJIVI IZVORI ENERGIJE d.o.o. za proizvodnju, OIB 89134510486</item>
    </izvorni_sadrzaj>
    <derivirana_varijabla naziv="DomainObject.Predmet.ProtuStrankaListFormatedOIB_1">
      <item>SOLAR VENTUS OBNOVLJIVI IZVORI ENERGIJE d.o.o. za proizvodnju, OIB 89134510486</item>
    </derivirana_varijabla>
  </DomainObject.Predmet.ProtuStrankaListFormatedOIB>
  <DomainObject.Predmet.ProtuStrankaListFormatedWithAdress>
    <izvorni_sadrzaj>
      <item>SOLAR VENTUS OBNOVLJIVI IZVORI ENERGIJE d.o.o. za proizvodnju, Poličnik bb , 23241 Poličnik</item>
    </izvorni_sadrzaj>
    <derivirana_varijabla naziv="DomainObject.Predmet.ProtuStrankaListFormatedWithAdress_1">
      <item>SOLAR VENTUS OBNOVLJIVI IZVORI ENERGIJE d.o.o. za proizvodnju, Poličnik bb , 23241 Poličnik</item>
    </derivirana_varijabla>
  </DomainObject.Predmet.ProtuStrankaListFormatedWithAdress>
  <DomainObject.Predmet.ProtuStrankaListFormatedWithAdressOIB>
    <izvorni_sadrzaj>
      <item>SOLAR VENTUS OBNOVLJIVI IZVORI ENERGIJE d.o.o. za proizvodnju, OIB 89134510486, Poličnik bb , 23241 Poličnik</item>
    </izvorni_sadrzaj>
    <derivirana_varijabla naziv="DomainObject.Predmet.ProtuStrankaListFormatedWithAdressOIB_1">
      <item>SOLAR VENTUS OBNOVLJIVI IZVORI ENERGIJE d.o.o. za proizvodnju, OIB 89134510486, Poličnik bb , 23241 Poličnik</item>
    </derivirana_varijabla>
  </DomainObject.Predmet.ProtuStrankaListFormatedWithAdressOIB>
  <DomainObject.Predmet.ProtuStrankaListNazivFormated>
    <izvorni_sadrzaj>
      <item>SOLAR VENTUS OBNOVLJIVI IZVORI ENERGIJE d.o.o. za proizvodnju</item>
    </izvorni_sadrzaj>
    <derivirana_varijabla naziv="DomainObject.Predmet.ProtuStrankaListNazivFormated_1">
      <item>SOLAR VENTUS OBNOVLJIVI IZVORI ENERGIJE d.o.o. za proizvodnju</item>
    </derivirana_varijabla>
  </DomainObject.Predmet.ProtuStrankaListNazivFormated>
  <DomainObject.Predmet.ProtuStrankaListNazivFormatedOIB>
    <izvorni_sadrzaj>
      <item>SOLAR VENTUS OBNOVLJIVI IZVORI ENERGIJE d.o.o. za proizvodnju, OIB 89134510486</item>
    </izvorni_sadrzaj>
    <derivirana_varijabla naziv="DomainObject.Predmet.ProtuStrankaListNazivFormatedOIB_1">
      <item>SOLAR VENTUS OBNOVLJIVI IZVORI ENERGIJE d.o.o. za proizvodnju, OIB 89134510486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SOLAR VENTUS OBNOVLJIVI IZVORI ENERGIJE d.o.o. za proizvodnju</izvorni_sadrzaj>
    <derivirana_varijabla naziv="DomainObject.Predmet.ProtustrankaIDrugi_1">SOLAR VENTUS OBNOVLJIVI IZVORI ENERGIJE d.o.o. za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SOLAR VENTUS OBNOVLJIVI IZVORI ENERGIJE d.o.o. za proizvodnju, OIB 89134510486, Poličnik bb , 23241 Poličnik</izvorni_sadrzaj>
    <derivirana_varijabla naziv="DomainObject.Predmet.ProtustrankaIDrugiAdressOIB_1">SOLAR VENTUS OBNOVLJIVI IZVORI ENERGIJE d.o.o. za proizvodnju, OIB 89134510486, Poličnik bb 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SOLAR VENTUS OBNOVLJIVI IZVORI ENERGIJE d.o.o. za proizvodnju</item>
    </izvorni_sadrzaj>
    <derivirana_varijabla naziv="DomainObject.Predmet.SudioniciListNaziv_1">
      <item>FINA</item>
      <item>SOLAR VENTUS OBNOVLJIVI IZVORI ENERGIJE d.o.o. za proizvodnju</item>
    </derivirana_varijabla>
  </DomainObject.Predmet.SudioniciListNaziv>
  <DomainObject.Predmet.SudioniciListAdressOIB>
    <izvorni_sadrzaj>
      <item>FINA, OIB 85821130368</item>
      <item>SOLAR VENTUS OBNOVLJIVI IZVORI ENERGIJE d.o.o. za proizvodnju, OIB 89134510486, Poličnik bb ,23241 Poličnik</item>
    </izvorni_sadrzaj>
    <derivirana_varijabla naziv="DomainObject.Predmet.SudioniciListAdressOIB_1">
      <item>FINA, OIB 85821130368</item>
      <item>SOLAR VENTUS OBNOVLJIVI IZVORI ENERGIJE d.o.o. za proizvodnju, OIB 89134510486, Poličnik bb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89134510486</item>
    </izvorni_sadrzaj>
    <derivirana_varijabla naziv="DomainObject.Predmet.SudioniciListNazivOIB_1">
      <item>, OIB 85821130368</item>
      <item>, OIB 89134510486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391</properties:Words>
  <properties:Characters>2057</properties:Characters>
  <properties:Lines>58</properties:Lines>
  <properties:Paragraphs>23</properties:Paragraphs>
  <properties:TotalTime>4</properties:TotalTime>
  <properties:ScaleCrop>false</properties:ScaleCrop>
  <properties:LinksUpToDate>false</properties:LinksUpToDate>
  <properties:CharactersWithSpaces>2425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2016-02-16T07:54:00Z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2016-02-26T12:50:00Z</dcterms:modified>
  <cp:revision>4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