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1e55" w14:paraId="ae71e55" w:rsidRDefault="006D2325" w:rsidP="006D2325" w:rsidR="006D2325">
      <w:pPr>
        <w:pStyle w:val="Tijeloteksta"/>
        <w:jc w:val="right"/>
        <w15:collapsed w:val="false"/>
      </w:pPr>
      <w:r>
        <w:t>6 St-</w:t>
      </w:r>
      <w:r w:rsidR="00D45C37">
        <w:t>1788/16-21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</w:t>
      </w:r>
      <w:r w:rsidR="00BC70AC">
        <w:t xml:space="preserve"> </w:t>
      </w:r>
      <w:r>
        <w:t>E</w:t>
      </w:r>
      <w:r w:rsidR="00BC70AC">
        <w:t xml:space="preserve"> </w:t>
      </w:r>
      <w:r>
        <w:t>P</w:t>
      </w:r>
      <w:r w:rsidR="00BC70AC">
        <w:t xml:space="preserve"> </w:t>
      </w:r>
      <w:r>
        <w:t>U</w:t>
      </w:r>
      <w:r w:rsidR="00BC70AC">
        <w:t xml:space="preserve">  </w:t>
      </w:r>
      <w:r>
        <w:t>B</w:t>
      </w:r>
      <w:r w:rsidR="00BC70AC">
        <w:t xml:space="preserve"> </w:t>
      </w:r>
      <w:r>
        <w:t>L</w:t>
      </w:r>
      <w:r w:rsidR="00BC70AC">
        <w:t xml:space="preserve"> </w:t>
      </w:r>
      <w:r>
        <w:t>I</w:t>
      </w:r>
      <w:r w:rsidR="00BC70AC">
        <w:t xml:space="preserve"> </w:t>
      </w:r>
      <w:r>
        <w:t>K</w:t>
      </w:r>
      <w:r w:rsidR="00BC70AC">
        <w:t xml:space="preserve"> </w:t>
      </w:r>
      <w:r>
        <w:t>A</w:t>
      </w:r>
      <w:r w:rsidR="00BC70AC">
        <w:t xml:space="preserve">  </w:t>
      </w:r>
      <w:r>
        <w:t xml:space="preserve"> H</w:t>
      </w:r>
      <w:r w:rsidR="00BC70AC">
        <w:t xml:space="preserve"> </w:t>
      </w:r>
      <w:r>
        <w:t>R</w:t>
      </w:r>
      <w:r w:rsidR="00BC70AC">
        <w:t xml:space="preserve"> </w:t>
      </w:r>
      <w:r>
        <w:t>V</w:t>
      </w:r>
      <w:r w:rsidR="00BC70AC">
        <w:t xml:space="preserve"> </w:t>
      </w:r>
      <w:r>
        <w:t>A</w:t>
      </w:r>
      <w:r w:rsidR="00BC70AC">
        <w:t xml:space="preserve"> </w:t>
      </w:r>
      <w:r>
        <w:t>T</w:t>
      </w:r>
      <w:r w:rsidR="00BC70AC">
        <w:t xml:space="preserve"> </w:t>
      </w:r>
      <w:r>
        <w:t>K</w:t>
      </w:r>
      <w:r w:rsidR="00BC70AC">
        <w:t xml:space="preserve"> </w:t>
      </w:r>
      <w:r>
        <w:t>S</w:t>
      </w:r>
      <w:r w:rsidR="00BC70AC">
        <w:t xml:space="preserve"> </w:t>
      </w:r>
      <w:r>
        <w:t>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D45C37">
        <w:rPr>
          <w:b/>
        </w:rPr>
        <w:t xml:space="preserve">TOPPER d.o.o., </w:t>
      </w:r>
      <w:proofErr w:type="spellStart"/>
      <w:r w:rsidR="00D45C37">
        <w:rPr>
          <w:b/>
        </w:rPr>
        <w:t>Soljani</w:t>
      </w:r>
      <w:proofErr w:type="spellEnd"/>
      <w:r w:rsidR="00D45C37">
        <w:rPr>
          <w:b/>
        </w:rPr>
        <w:t>, Braće Radića 44, OIB: 88056250522, MBS: 030123024</w:t>
      </w:r>
      <w:r>
        <w:t xml:space="preserve">, dana </w:t>
      </w:r>
      <w:r w:rsidR="00D45C37">
        <w:t>20</w:t>
      </w:r>
      <w:r w:rsidR="00A50FBC">
        <w:t>. listopada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 xml:space="preserve">Poziva se  </w:t>
      </w:r>
      <w:proofErr w:type="spellStart"/>
      <w:r>
        <w:t>z.z</w:t>
      </w:r>
      <w:proofErr w:type="spellEnd"/>
      <w:r>
        <w:t>. dužnika</w:t>
      </w:r>
      <w:r w:rsidR="007F0B6D">
        <w:t xml:space="preserve"> </w:t>
      </w:r>
      <w:r w:rsidR="00D45C37" w:rsidRPr="00D45C37">
        <w:rPr>
          <w:b/>
        </w:rPr>
        <w:t xml:space="preserve">Pero Topić, OIB: 15178432505, </w:t>
      </w:r>
      <w:proofErr w:type="spellStart"/>
      <w:r w:rsidR="00D45C37" w:rsidRPr="00D45C37">
        <w:rPr>
          <w:b/>
        </w:rPr>
        <w:t>Soljani</w:t>
      </w:r>
      <w:proofErr w:type="spellEnd"/>
      <w:r w:rsidR="00D45C37" w:rsidRPr="00D45C37">
        <w:rPr>
          <w:b/>
        </w:rPr>
        <w:t>, Braće Radića 44</w:t>
      </w:r>
      <w:r>
        <w:t xml:space="preserve">, da u suradnji sa stečajnim upraviteljem, izvrši pregled, pohranu i izlučivanje arhivske građe dužnika </w:t>
      </w:r>
      <w:r w:rsidR="00D45C37">
        <w:rPr>
          <w:b/>
        </w:rPr>
        <w:t xml:space="preserve">TOPPER d.o.o., </w:t>
      </w:r>
      <w:proofErr w:type="spellStart"/>
      <w:r w:rsidR="00D45C37">
        <w:rPr>
          <w:b/>
        </w:rPr>
        <w:t>Soljani</w:t>
      </w:r>
      <w:proofErr w:type="spellEnd"/>
      <w:r w:rsidR="00D45C37">
        <w:rPr>
          <w:b/>
        </w:rPr>
        <w:t>, Braće Radića 44, OIB: 88056250522, MBS: 030123024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D45C37">
        <w:t>20</w:t>
      </w:r>
      <w:r w:rsidR="00A50FBC">
        <w:t>. listopada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D45C37" w:rsidRPr="00D45C37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D45C37">
        <w:t xml:space="preserve">Pero Topić, </w:t>
      </w:r>
      <w:proofErr w:type="spellStart"/>
      <w:r w:rsidR="00D45C37">
        <w:t>Soljani</w:t>
      </w:r>
      <w:proofErr w:type="spellEnd"/>
      <w:r w:rsidR="00D45C37">
        <w:t>, Braće Radića 44</w:t>
      </w:r>
    </w:p>
    <w:p w:rsidRDefault="00CC4838" w:rsidP="00D508CB" w:rsidR="00CC4838" w:rsidRPr="00D45C37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D45C37">
        <w:rPr>
          <w:bCs/>
        </w:rPr>
        <w:t>20</w:t>
      </w:r>
      <w:r w:rsidR="00BC70AC">
        <w:rPr>
          <w:bCs/>
        </w:rPr>
        <w:t>.</w:t>
      </w:r>
      <w:r w:rsidR="00A50FBC">
        <w:rPr>
          <w:bCs/>
        </w:rPr>
        <w:t>11.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0D5498" w:rsidP="00BC6102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C6102"/>
    <w:rsid w:val="00BC70AC"/>
    <w:rsid w:val="00BD20CE"/>
    <w:rsid w:val="00BD54E6"/>
    <w:rsid w:val="00BD68FC"/>
    <w:rsid w:val="00BF61F7"/>
    <w:rsid w:val="00C00C69"/>
    <w:rsid w:val="00C04852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45C37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1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1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St-1788/2016-18</izvorni_sadrzaj>
    <derivirana_varijabla naziv="DomainObject.Predmet.OdlukaRjesenje.Oznaka_1">St-1788/2016-18</derivirana_varijabla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8CBFF-F44D-44AE-AC66-62390353A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1060</properties:Characters>
  <properties:Lines>59</properties:Lines>
  <properties:Paragraphs>20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2017-10-20T10:33:00Z</cp:lastPrinted>
  <dcterms:modified xmlns:xsi="http://www.w3.org/2001/XMLSchema-instance" xsi:type="dcterms:W3CDTF">2017-10-20T10:34:00Z</dcterms:modified>
  <cp:revision>56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