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942c" w14:paraId="660942c" w:rsidRDefault="0077798E" w:rsidP="0077798E" w:rsidR="0077798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798E" w:rsidP="0077798E" w:rsidR="0077798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798E" w:rsidP="0077798E" w:rsidR="007779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798E" w:rsidP="0077798E" w:rsidR="007779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798E" w:rsidP="0077798E" w:rsidR="0077798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798E" w:rsidP="0077798E" w:rsidR="0077798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7798E" w:rsidP="0077798E" w:rsidR="0077798E" w:rsidRPr="005D578C">
      <w:pPr>
        <w:jc w:val="center"/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Ivanu Dujiću,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 w:rsidRPr="0077798E">
        <w:rPr>
          <w:rFonts w:cs="Times New Roman" w:eastAsia="Times New Roman"/>
          <w:szCs w:val="24"/>
        </w:rPr>
        <w:t>UDRUGA ZA VIDEO IGRICE „UNIVERSE“, Ližnjan, Ližnjan 864, OIB 44701674265, reg. br. 18002598</w:t>
      </w:r>
      <w:r>
        <w:rPr>
          <w:rFonts w:cs="Times New Roman" w:eastAsia="Times New Roman"/>
          <w:szCs w:val="24"/>
        </w:rPr>
        <w:t>, 27. lipnja 2016.</w:t>
      </w: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77798E">
        <w:rPr>
          <w:rFonts w:cs="Times New Roman" w:eastAsia="Times New Roman"/>
          <w:szCs w:val="24"/>
        </w:rPr>
        <w:t>UDRUGA ZA VIDEO IGRICE „UNIVERSE“, Ližnjan, Ližnjan 864, OIB 44701674265, reg. br. 18002598</w:t>
      </w:r>
      <w:r>
        <w:rPr>
          <w:rFonts w:cs="Times New Roman" w:eastAsia="Times New Roman"/>
          <w:szCs w:val="24"/>
        </w:rPr>
        <w:t>.</w:t>
      </w: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7798E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77798E" w:rsidP="0077798E" w:rsidR="0077798E">
      <w:pPr>
        <w:rPr>
          <w:rFonts w:cs="Times New Roman" w:eastAsia="Times New Roman"/>
          <w:szCs w:val="20"/>
        </w:rPr>
      </w:pPr>
    </w:p>
    <w:p w:rsidRDefault="0077798E" w:rsidP="0077798E" w:rsidR="007779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77798E">
        <w:rPr>
          <w:rFonts w:cs="Times New Roman" w:eastAsia="Times New Roman"/>
          <w:szCs w:val="24"/>
        </w:rPr>
        <w:t>UDRUGA ZA VIDEO IGRICE „UNIVERSE“, Ližnjan, Ližnjan 864, OIB 44701674265, reg. br. 18002598</w:t>
      </w:r>
      <w:r>
        <w:rPr>
          <w:rFonts w:cs="Times New Roman" w:eastAsia="Times New Roman"/>
          <w:szCs w:val="24"/>
        </w:rPr>
        <w:t>.</w:t>
      </w:r>
    </w:p>
    <w:p w:rsidRDefault="0077798E" w:rsidP="0077798E" w:rsidR="0077798E">
      <w:pPr>
        <w:ind w:firstLine="709"/>
        <w:rPr>
          <w:rFonts w:cs="Times New Roman" w:eastAsia="Times New Roman"/>
          <w:szCs w:val="24"/>
        </w:rPr>
      </w:pPr>
    </w:p>
    <w:p w:rsidRDefault="0077798E" w:rsidP="0077798E" w:rsidR="007779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</w:t>
      </w:r>
      <w:r w:rsidRPr="0077798E">
        <w:rPr>
          <w:rFonts w:cs="Times New Roman" w:eastAsia="Times New Roman"/>
          <w:szCs w:val="24"/>
        </w:rPr>
        <w:t>UDRUGA ZA VIDEO IGRICE „UNIVERSE“, Ližnjan, Ližnjan 864, OIB 44701674265, reg. br. 18002598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77798E" w:rsidP="0077798E" w:rsidR="0077798E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7798E" w:rsidP="0077798E" w:rsidR="0077798E">
      <w:pPr>
        <w:ind w:firstLine="708"/>
        <w:rPr>
          <w:rFonts w:cs="Times New Roman" w:eastAsia="Times New Roman"/>
          <w:szCs w:val="24"/>
        </w:rPr>
      </w:pPr>
    </w:p>
    <w:p w:rsidRDefault="0077798E" w:rsidP="0077798E" w:rsidR="007779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siječnja 2016.,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77798E">
        <w:rPr>
          <w:rFonts w:cs="Times New Roman" w:eastAsia="Times New Roman"/>
          <w:szCs w:val="24"/>
        </w:rPr>
        <w:t>UDRUGA ZA VI</w:t>
      </w:r>
      <w:r>
        <w:rPr>
          <w:rFonts w:cs="Times New Roman" w:eastAsia="Times New Roman"/>
          <w:szCs w:val="24"/>
        </w:rPr>
        <w:t>DEO IGRICE „UNIVERSE“, Ližnjan.</w:t>
      </w:r>
    </w:p>
    <w:p w:rsidRDefault="0077798E" w:rsidP="0077798E" w:rsidR="0077798E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257 dana u ukupnom iznosu 37.057,27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18.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St-184/2016-5 </w:t>
      </w:r>
      <w:r w:rsidRPr="00354134">
        <w:rPr>
          <w:rFonts w:cs="Times New Roman" w:eastAsia="Times New Roman"/>
          <w:szCs w:val="24"/>
        </w:rPr>
        <w:t xml:space="preserve">koji </w:t>
      </w:r>
      <w:r w:rsidRPr="00354134">
        <w:rPr>
          <w:rFonts w:cs="Times New Roman" w:eastAsia="Times New Roman"/>
          <w:szCs w:val="24"/>
        </w:rPr>
        <w:lastRenderedPageBreak/>
        <w:t>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7798E" w:rsidP="0077798E" w:rsidR="0077798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7798E" w:rsidP="0077798E" w:rsidR="0077798E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7798E" w:rsidP="0077798E" w:rsidR="007779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77798E" w:rsidP="0077798E" w:rsidR="0077798E">
      <w:pPr>
        <w:jc w:val="left"/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left"/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798E" w:rsidP="0077798E" w:rsidR="0077798E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7798E" w:rsidP="0077798E" w:rsidR="0077798E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rPr>
          <w:rFonts w:cs="Times New Roman" w:eastAsia="Times New Roman"/>
          <w:szCs w:val="24"/>
        </w:rPr>
      </w:pPr>
    </w:p>
    <w:p w:rsidRDefault="0077798E" w:rsidP="0077798E" w:rsidR="007779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77798E">
        <w:rPr>
          <w:rFonts w:cs="Times New Roman" w:eastAsia="Times New Roman"/>
          <w:szCs w:val="24"/>
        </w:rPr>
        <w:t>UDRUGA ZA VIDEO IGRICE „UNIVERSE“, Ližnjan, Ližnjan 864</w:t>
      </w:r>
    </w:p>
    <w:p w:rsidRDefault="0077798E" w:rsidP="0077798E" w:rsidR="0077798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7798E" w:rsidP="0077798E" w:rsidR="007779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77798E" w:rsidP="0077798E" w:rsidR="007779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77798E" w:rsidP="0077798E" w:rsidR="0077798E"/>
    <w:p w:rsidRDefault="0077798E" w:rsidP="0077798E" w:rsidR="0077798E"/>
    <w:p w:rsidRDefault="004F5027" w:rsidR="004F5027"/>
    <w:sectPr w:rsidSect="00DB3AF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98E" w:rsidP="0077798E" w:rsidR="0077798E">
      <w:r>
        <w:separator/>
      </w:r>
    </w:p>
  </w:endnote>
  <w:endnote w:id="0" w:type="continuationSeparator">
    <w:p w:rsidRDefault="0077798E" w:rsidP="0077798E" w:rsidR="00777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98E" w:rsidP="0077798E" w:rsidR="0077798E">
      <w:r>
        <w:separator/>
      </w:r>
    </w:p>
  </w:footnote>
  <w:footnote w:id="0" w:type="continuationSeparator">
    <w:p w:rsidRDefault="0077798E" w:rsidP="0077798E" w:rsidR="00777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98E" w:rsidP="00E930B4" w:rsidR="00E930B4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772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St-184/2016-6</w:t>
    </w:r>
  </w:p>
  <w:p w:rsidRDefault="0067725D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98E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10 St-184/2016-6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CD2"/>
    <w:rsid w:val="004F5027"/>
    <w:rsid w:val="0067725D"/>
    <w:rsid w:val="0077798E"/>
    <w:rsid w:val="00A06C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79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79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79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79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79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79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72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7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7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79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79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79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79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79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79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72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72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72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VIDEO IGRICE "UNIVERSE", LIŽNJAN</izvorni_sadrzaj>
    <derivirana_varijabla naziv="DomainObject.Predmet.ProtustrankaFormated_1">  UDRUGA ZA VIDEO IGRICE "UNIVERSE", LIŽNJAN</derivirana_varijabla>
  </DomainObject.Predmet.ProtustrankaFormated>
  <DomainObject.Predmet.ProtustrankaFormatedOIB>
    <izvorni_sadrzaj>  UDRUGA ZA VIDEO IGRICE "UNIVERSE", LIŽNJAN, OIB 44701674265</izvorni_sadrzaj>
    <derivirana_varijabla naziv="DomainObject.Predmet.ProtustrankaFormatedOIB_1">  UDRUGA ZA VIDEO IGRICE "UNIVERSE", LIŽNJAN, OIB 44701674265</derivirana_varijabla>
  </DomainObject.Predmet.ProtustrankaFormatedOIB>
  <DomainObject.Predmet.ProtustrankaFormatedWithAdress>
    <izvorni_sadrzaj> UDRUGA ZA VIDEO IGRICE "UNIVERSE", LIŽNJAN, Ližnjan 864, 52204 Ližnjan</izvorni_sadrzaj>
    <derivirana_varijabla naziv="DomainObject.Predmet.ProtustrankaFormatedWithAdress_1"> UDRUGA ZA VIDEO IGRICE "UNIVERSE", LIŽNJAN, Ližnjan 864, 52204 Ližnjan</derivirana_varijabla>
  </DomainObject.Predmet.ProtustrankaFormatedWithAdress>
  <DomainObject.Predmet.ProtustrankaFormatedWithAdressOIB>
    <izvorni_sadrzaj> UDRUGA ZA VIDEO IGRICE "UNIVERSE", LIŽNJAN, OIB 44701674265, Ližnjan 864, 52204 Ližnjan</izvorni_sadrzaj>
    <derivirana_varijabla naziv="DomainObject.Predmet.ProtustrankaFormatedWithAdressOIB_1"> UDRUGA ZA VIDEO IGRICE "UNIVERSE", LIŽNJAN, OIB 44701674265, Ližnjan 864, 52204 Ližnjan</derivirana_varijabla>
  </DomainObject.Predmet.ProtustrankaFormatedWithAdressOIB>
  <DomainObject.Predmet.ProtustrankaWithAdress>
    <izvorni_sadrzaj>UDRUGA ZA VIDEO IGRICE "UNIVERSE", LIŽNJAN Ližnjan 864, 52204 Ližnjan</izvorni_sadrzaj>
    <derivirana_varijabla naziv="DomainObject.Predmet.ProtustrankaWithAdress_1">UDRUGA ZA VIDEO IGRICE "UNIVERSE", LIŽNJAN Ližnjan 864, 52204 Ližnjan</derivirana_varijabla>
  </DomainObject.Predmet.ProtustrankaWithAdress>
  <DomainObject.Predmet.ProtustrankaWithAdressOIB>
    <izvorni_sadrzaj>UDRUGA ZA VIDEO IGRICE "UNIVERSE", LIŽNJAN, OIB 44701674265, Ližnjan 864, 52204 Ližnjan</izvorni_sadrzaj>
    <derivirana_varijabla naziv="DomainObject.Predmet.ProtustrankaWithAdressOIB_1">UDRUGA ZA VIDEO IGRICE "UNIVERSE", LIŽNJAN, OIB 44701674265, Ližnjan 864, 52204 Ližnjan</derivirana_varijabla>
  </DomainObject.Predmet.ProtustrankaWithAdressOIB>
  <DomainObject.Predmet.ProtustrankaNazivFormated>
    <izvorni_sadrzaj>UDRUGA ZA VIDEO IGRICE "UNIVERSE", LIŽNJAN</izvorni_sadrzaj>
    <derivirana_varijabla naziv="DomainObject.Predmet.ProtustrankaNazivFormated_1">UDRUGA ZA VIDEO IGRICE "UNIVERSE", LIŽNJAN</derivirana_varijabla>
  </DomainObject.Predmet.ProtustrankaNazivFormated>
  <DomainObject.Predmet.ProtustrankaNazivFormatedOIB>
    <izvorni_sadrzaj>UDRUGA ZA VIDEO IGRICE "UNIVERSE", LIŽNJAN, OIB 44701674265</izvorni_sadrzaj>
    <derivirana_varijabla naziv="DomainObject.Predmet.ProtustrankaNazivFormatedOIB_1">UDRUGA ZA VIDEO IGRICE "UNIVERSE", LIŽNJAN, OIB 44701674265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37057.27</izvorni_sadrzaj>
    <derivirana_varijabla naziv="DomainObject.Predmet.TrenutnaVrijednost_1">37057.27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VIDEO IGRICE "UNIVERSE", LIŽNJAN</item>
    </izvorni_sadrzaj>
    <derivirana_varijabla naziv="DomainObject.Predmet.ProtuStrankaListFormated_1">
      <item>UDRUGA ZA VIDEO IGRICE "UNIVERSE", LIŽNJAN</item>
    </derivirana_varijabla>
  </DomainObject.Predmet.ProtuStrankaListFormated>
  <DomainObject.Predmet.ProtuStrankaListFormatedOIB>
    <izvorni_sadrzaj>
      <item>UDRUGA ZA VIDEO IGRICE "UNIVERSE", LIŽNJAN, OIB 44701674265</item>
    </izvorni_sadrzaj>
    <derivirana_varijabla naziv="DomainObject.Predmet.ProtuStrankaListFormatedOIB_1">
      <item>UDRUGA ZA VIDEO IGRICE "UNIVERSE", LIŽNJAN, OIB 44701674265</item>
    </derivirana_varijabla>
  </DomainObject.Predmet.ProtuStrankaListFormatedOIB>
  <DomainObject.Predmet.ProtuStrankaListFormatedWithAdress>
    <izvorni_sadrzaj>
      <item>UDRUGA ZA VIDEO IGRICE "UNIVERSE", LIŽNJAN, Ližnjan 864, 52204 Ližnjan</item>
    </izvorni_sadrzaj>
    <derivirana_varijabla naziv="DomainObject.Predmet.ProtuStrankaListFormatedWithAdress_1">
      <item>UDRUGA ZA VIDEO IGRICE "UNIVERSE", LIŽNJAN, Ližnjan 864, 52204 Ližnjan</item>
    </derivirana_varijabla>
  </DomainObject.Predmet.ProtuStrankaListFormatedWithAdress>
  <DomainObject.Predmet.ProtuStrankaListFormatedWithAdressOIB>
    <izvorni_sadrzaj>
      <item>UDRUGA ZA VIDEO IGRICE "UNIVERSE", LIŽNJAN, OIB 44701674265, Ližnjan 864, 52204 Ližnjan</item>
    </izvorni_sadrzaj>
    <derivirana_varijabla naziv="DomainObject.Predmet.ProtuStrankaListFormatedWithAdressOIB_1">
      <item>UDRUGA ZA VIDEO IGRICE "UNIVERSE", LIŽNJAN, OIB 44701674265, Ližnjan 864, 52204 Ližnjan</item>
    </derivirana_varijabla>
  </DomainObject.Predmet.ProtuStrankaListFormatedWithAdressOIB>
  <DomainObject.Predmet.ProtuStrankaListNazivFormated>
    <izvorni_sadrzaj>
      <item>UDRUGA ZA VIDEO IGRICE "UNIVERSE", LIŽNJAN</item>
    </izvorni_sadrzaj>
    <derivirana_varijabla naziv="DomainObject.Predmet.ProtuStrankaListNazivFormated_1">
      <item>UDRUGA ZA VIDEO IGRICE "UNIVERSE", LIŽNJAN</item>
    </derivirana_varijabla>
  </DomainObject.Predmet.ProtuStrankaListNazivFormated>
  <DomainObject.Predmet.ProtuStrankaListNazivFormatedOIB>
    <izvorni_sadrzaj>
      <item>UDRUGA ZA VIDEO IGRICE "UNIVERSE", LIŽNJAN, OIB 44701674265</item>
    </izvorni_sadrzaj>
    <derivirana_varijabla naziv="DomainObject.Predmet.ProtuStrankaListNazivFormatedOIB_1">
      <item>UDRUGA ZA VIDEO IGRICE "UNIVERSE", LIŽNJAN, OIB 44701674265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VIDEO IGRICE "UNIVERSE", LIŽNJAN</izvorni_sadrzaj>
    <derivirana_varijabla naziv="DomainObject.Predmet.ProtustrankaIDrugi_1">UDRUGA ZA VIDEO IGRICE "UNIVERSE",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VIDEO IGRICE "UNIVERSE", LIŽNJAN, OIB 44701674265, Ližnjan 864, 52204 Ližnjan</izvorni_sadrzaj>
    <derivirana_varijabla naziv="DomainObject.Predmet.ProtustrankaIDrugiAdressOIB_1">UDRUGA ZA VIDEO IGRICE "UNIVERSE", LIŽNJAN, OIB 44701674265, Ližnjan 864,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VIDEO IGRICE "UNIVERSE", LIŽNJAN</item>
    </izvorni_sadrzaj>
    <derivirana_varijabla naziv="DomainObject.Predmet.SudioniciListNaziv_1">
      <item>FINANCIJSKA AGENCIJA, RC RIJEKA, PODRUŽNICA PULA, PULA</item>
      <item>UDRUGA ZA VIDEO IGRICE "UNIVERSE",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VIDEO IGRICE "UNIVERSE", LIŽNJAN, OIB 44701674265, Ližnjan 864,52204 Ližnjan</item>
    </izvorni_sadrzaj>
    <derivirana_varijabla naziv="DomainObject.Predmet.SudioniciListAdressOIB_1">
      <item>FINANCIJSKA AGENCIJA, RC RIJEKA, PODRUŽNICA PULA, PULA, OIB 85821130368, Ulica grada Vukovara 70,10000 Zagreb</item>
      <item>UDRUGA ZA VIDEO IGRICE "UNIVERSE", LIŽNJAN, OIB 44701674265, Ližnjan 864,52204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44701674265</item>
    </izvorni_sadrzaj>
    <derivirana_varijabla naziv="DomainObject.Predmet.SudioniciListNazivOIB_1">
      <item>, OIB 85821130368</item>
      <item>, OIB 44701674265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4065</properties:Characters>
  <properties:Lines>92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2016-06-23T11:44:00Z</dcterms:created>
  <dc:creator>Mihaela Kaligari</dc:creator>
  <dc:description/>
  <cp:keywords/>
  <cp:lastModifiedBy>Sanja Lakošeljac</cp:lastModifiedBy>
  <cp:lastPrinted>2016-06-27T05:58:00Z</cp:lastPrinted>
  <dcterms:modified xmlns:xsi="http://www.w3.org/2001/XMLSchema-instance" xsi:type="dcterms:W3CDTF">2016-06-27T05:58:00Z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