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0a8c" w14:paraId="0540a8c" w:rsidRDefault="00520E5B" w:rsidP="00044F41" w:rsidR="00453FB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453FBB" w:rsidP="00520E5B" w:rsidR="00453FBB">
      <w:pPr>
        <w:jc w:val="center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101370">
        <w:t>MUSINOV, j.d.o.o., Gustirna V 19, Gustirna, OIB: 32411571291</w:t>
      </w:r>
      <w:r>
        <w:t xml:space="preserve">, dana </w:t>
      </w:r>
      <w:r w:rsidR="00453FBB">
        <w:t>30</w:t>
      </w:r>
      <w:r w:rsidR="00EE7377">
        <w:t>. siječnja 2017</w:t>
      </w:r>
      <w:r>
        <w:t>. godine</w:t>
      </w:r>
    </w:p>
    <w:p w:rsidRDefault="00453FBB" w:rsidP="00101370" w:rsidR="00453FBB"/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101370">
        <w:t>MUSINOV, j.d.o.o., Gustirna V 19, Gustirna, OIB: 32411571291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101370">
        <w:t>462516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453FBB" w:rsidR="00453FBB"/>
    <w:p w:rsidRDefault="00520E5B" w:rsidP="00520E5B" w:rsidR="00044F41" w:rsidRPr="00520E5B">
      <w:pPr>
        <w:jc w:val="center"/>
      </w:pPr>
      <w:r w:rsidRPr="00520E5B">
        <w:t>Obrazloženje</w:t>
      </w:r>
    </w:p>
    <w:p w:rsidRDefault="00453FBB" w:rsidP="00101370" w:rsidR="00453FBB">
      <w:pPr>
        <w:rPr>
          <w:b/>
        </w:rPr>
      </w:pPr>
    </w:p>
    <w:p w:rsidRDefault="00101370" w:rsidP="00101370" w:rsidR="00101370">
      <w:pPr>
        <w:ind w:firstLine="708"/>
        <w:jc w:val="both"/>
      </w:pPr>
      <w:r>
        <w:t>Predlagatelj Financijska agencija, Regionalni centar Split, Podružnica Split je prijedlogom zaprimljenim na Trgovačkom sudu u Splitu, dana 01. ožujka 2016. godine predložio otvaranje stečajnog postupka nad dužnikom MUSINOV, j.d.o.o., Gustirna V 19, Gustirna, OIB: 32411571291.</w:t>
      </w:r>
    </w:p>
    <w:p w:rsidRDefault="00101370" w:rsidP="00101370" w:rsidR="00101370">
      <w:pPr>
        <w:ind w:left="708"/>
        <w:jc w:val="both"/>
      </w:pPr>
    </w:p>
    <w:p w:rsidRDefault="00101370" w:rsidP="00101370" w:rsidR="00101370">
      <w:pPr>
        <w:ind w:firstLine="708"/>
        <w:jc w:val="both"/>
      </w:pPr>
      <w:r>
        <w:t xml:space="preserve">U prijedlogu se u bitnome navodi da dužnik na dan 26. veljače 2016. godine u Očevidniku redoslijeda osnova za plaćanje ima evidentirane neizvršene osnove za plaćanje u </w:t>
      </w:r>
      <w:r>
        <w:lastRenderedPageBreak/>
        <w:t xml:space="preserve">neprekinutom razdoblju od 120 dana, u ukupnom iznosu od 79.857,34 kuna, te da prema podacima HZMO ima 2 zaposlena,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453FBB" w:rsidR="002C19C5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453FBB">
        <w:t>28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453FBB">
        <w:t>27</w:t>
      </w:r>
      <w:r w:rsidR="00EE7377">
        <w:t>. siječnja 2017</w:t>
      </w:r>
      <w:r w:rsidR="008B566D">
        <w:t xml:space="preserve">. godine. </w:t>
      </w:r>
    </w:p>
    <w:p w:rsidRDefault="00453FBB" w:rsidP="00453FBB" w:rsidR="00453FBB">
      <w:pPr>
        <w:ind w:firstLine="708"/>
        <w:jc w:val="both"/>
      </w:pPr>
    </w:p>
    <w:p w:rsidRDefault="00101370" w:rsidP="00101370" w:rsidR="00101370">
      <w:pPr>
        <w:ind w:firstLine="708"/>
        <w:jc w:val="both"/>
      </w:pPr>
      <w:r>
        <w:t>D</w:t>
      </w:r>
      <w:r w:rsidRPr="00AD1036">
        <w:t xml:space="preserve">ana </w:t>
      </w:r>
      <w:r>
        <w:t>09</w:t>
      </w:r>
      <w:r w:rsidRPr="00AD1036">
        <w:t>. siječnja 2017. godine u spis zaprimljena potvrda Općinskog suda u Splitu, zemljišnoknjižnog odjela</w:t>
      </w:r>
      <w:r>
        <w:t xml:space="preserve"> Trogir</w:t>
      </w:r>
      <w:r w:rsidRPr="00AD1036">
        <w:t xml:space="preserve"> iz koje je razvidno da dužnik </w:t>
      </w:r>
      <w:r>
        <w:t xml:space="preserve">MUSINOV, j.d.o.o., Gustirna V 19, Gustirna, OIB: 32411571291 </w:t>
      </w:r>
      <w:r w:rsidRPr="00AD1036">
        <w:t>nije upisan kao vlasnik nekretnina na području nadležnosti navedenog zemljišnoknjižnog odjela</w:t>
      </w:r>
      <w:r>
        <w:t xml:space="preserve"> (list 18 spisa)</w:t>
      </w:r>
      <w:r w:rsidRPr="00AD1036">
        <w:t xml:space="preserve">. </w:t>
      </w:r>
    </w:p>
    <w:p w:rsidRDefault="00101370" w:rsidP="00101370" w:rsidR="00101370">
      <w:pPr>
        <w:jc w:val="both"/>
      </w:pPr>
    </w:p>
    <w:p w:rsidRDefault="00101370" w:rsidP="00101370" w:rsidR="00101370" w:rsidRPr="00AD1036">
      <w:pPr>
        <w:ind w:firstLine="708"/>
        <w:jc w:val="both"/>
      </w:pPr>
      <w:r>
        <w:t>D</w:t>
      </w:r>
      <w:r w:rsidRPr="00AD1036">
        <w:t xml:space="preserve">ana 17. siječnja 2017. godine u spis zaprimljena potvrda Općinskog suda u Splitu, zemljišnoknjižnog odjela iz koje je razvidno da dužnik </w:t>
      </w:r>
      <w:r>
        <w:t xml:space="preserve">MUSINOV, j.d.o.o., Gustirna V 19, Gustirna, OIB: 32411571291 </w:t>
      </w:r>
      <w:r w:rsidRPr="00AD1036">
        <w:t>nije upisan kao vlasnik nekretnina na području nadležnosti navedenog zemljišnoknjižnog odjela</w:t>
      </w:r>
      <w:r>
        <w:t xml:space="preserve"> (list 19 spisa)</w:t>
      </w:r>
      <w:r w:rsidRPr="00AD1036">
        <w:t xml:space="preserve">. </w:t>
      </w:r>
    </w:p>
    <w:p w:rsidRDefault="00101370" w:rsidP="00453FBB" w:rsidR="00101370">
      <w:pPr>
        <w:ind w:firstLine="708"/>
        <w:jc w:val="both"/>
      </w:pPr>
    </w:p>
    <w:p w:rsidRDefault="002C19C5" w:rsidP="002C19C5" w:rsidR="002C19C5">
      <w:pPr>
        <w:ind w:firstLine="708"/>
        <w:jc w:val="both"/>
      </w:pPr>
      <w:r>
        <w:t xml:space="preserve">Policijska uprava Splitsko-dalmatinske dana </w:t>
      </w:r>
      <w:r w:rsidR="00453FBB">
        <w:t>18</w:t>
      </w:r>
      <w:r>
        <w:t xml:space="preserve">. siječnja 2017. godine u spis je dostavila uvjerenje iz kojeg je razvidno da dužnik </w:t>
      </w:r>
      <w:r w:rsidR="00101370">
        <w:t>MUSINOV, j.d.o.o., Gustirna V 19, Gustirna, OIB: 32411571291</w:t>
      </w:r>
      <w:r>
        <w:t xml:space="preserve"> nije evidentiran kao vlasnik vozila (list spisa </w:t>
      </w:r>
      <w:r w:rsidR="00101370">
        <w:t>21</w:t>
      </w:r>
      <w:r>
        <w:t xml:space="preserve">). </w:t>
      </w:r>
    </w:p>
    <w:p w:rsidRDefault="00453FBB" w:rsidP="002C19C5" w:rsidR="00453FBB">
      <w:pPr>
        <w:ind w:firstLine="708"/>
        <w:jc w:val="both"/>
      </w:pPr>
    </w:p>
    <w:p w:rsidRDefault="00453FBB" w:rsidP="00453FBB" w:rsidR="00453FBB">
      <w:pPr>
        <w:ind w:firstLine="708"/>
        <w:jc w:val="both"/>
      </w:pPr>
      <w:r>
        <w:t xml:space="preserve">Financijska agencija je dana 27. siječnja 2017. godine dostavila u spis </w:t>
      </w:r>
      <w:r w:rsidRPr="00271D1E">
        <w:t>podnesak kojim se očituje na dosadašnji tijek postupka, razloge podnošenja p</w:t>
      </w:r>
      <w:r>
        <w:t xml:space="preserve">rijedloga za otvaranje stečaja navodeći da je dan </w:t>
      </w:r>
      <w:r w:rsidR="00101370">
        <w:t>26. veljače</w:t>
      </w:r>
      <w:r>
        <w:t xml:space="preserve"> 2016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 w:rsidR="00101370">
        <w:t>79.857,34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26. siječnja 2017. godine </w:t>
      </w:r>
      <w:r w:rsidRPr="00271D1E">
        <w:t xml:space="preserve">evidentirano </w:t>
      </w:r>
      <w:r w:rsidR="00101370">
        <w:t>454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</w:t>
      </w:r>
      <w:r w:rsidR="00101370">
        <w:t>23</w:t>
      </w:r>
      <w:r>
        <w:t>).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453FBB">
        <w:t>30</w:t>
      </w:r>
      <w:r w:rsidR="00EE7377">
        <w:t>. siječnja 2017</w:t>
      </w:r>
      <w:r w:rsidRPr="00B42E80">
        <w:t xml:space="preserve">. godine </w:t>
      </w:r>
    </w:p>
    <w:p w:rsidRDefault="00453FBB" w:rsidP="00B42E80" w:rsidR="00453FBB">
      <w:pPr>
        <w:jc w:val="right"/>
      </w:pPr>
    </w:p>
    <w:p w:rsidRDefault="00B42E80" w:rsidP="00453FBB" w:rsidR="00044F41">
      <w:pPr>
        <w:ind w:firstLine="708" w:left="7080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453FBB" w:rsidP="00F57DF9" w:rsidR="00453FBB" w:rsidRPr="00F57DF9">
      <w:pPr>
        <w:jc w:val="right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BDD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101370">
      <w:t>625</w:t>
    </w:r>
    <w:r w:rsidR="00453FBB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101370">
      <w:t>625</w:t>
    </w:r>
    <w:r w:rsidR="00453FB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01370"/>
    <w:rsid w:val="00132BDD"/>
    <w:rsid w:val="002C19C5"/>
    <w:rsid w:val="003C2F22"/>
    <w:rsid w:val="00417EA6"/>
    <w:rsid w:val="00453FBB"/>
    <w:rsid w:val="00520E5B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D721AE"/>
    <w:rsid w:val="00DD0D50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32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B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B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B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B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32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B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B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B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B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St-625/2016</izvorni_sadrzaj>
    <derivirana_varijabla naziv="DomainObject.Predmet.OznakaBroj_1">St-625/2016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MUSINOV, j.d.o.o.</izvorni_sadrzaj>
    <derivirana_varijabla naziv="DomainObject.Predmet.ProtustrankaFormated_1">  MUSINOV, j.d.o.o.</derivirana_varijabla>
  </DomainObject.Predmet.ProtustrankaFormated>
  <DomainObject.Predmet.ProtustrankaFormatedOIB>
    <izvorni_sadrzaj>  MUSINOV, j.d.o.o., OIB 32411571291</izvorni_sadrzaj>
    <derivirana_varijabla naziv="DomainObject.Predmet.ProtustrankaFormatedOIB_1">  MUSINOV, j.d.o.o., OIB 32411571291</derivirana_varijabla>
  </DomainObject.Predmet.ProtustrankaFormatedOIB>
  <DomainObject.Predmet.ProtustrankaFormatedWithAdress>
    <izvorni_sadrzaj> MUSINOV, j.d.o.o., Gustirna V 19, 21222 Gustirna</izvorni_sadrzaj>
    <derivirana_varijabla naziv="DomainObject.Predmet.ProtustrankaFormatedWithAdress_1"> MUSINOV, j.d.o.o., Gustirna V 19, 21222 Gustirna</derivirana_varijabla>
  </DomainObject.Predmet.ProtustrankaFormatedWithAdress>
  <DomainObject.Predmet.ProtustrankaFormatedWithAdressOIB>
    <izvorni_sadrzaj> MUSINOV, j.d.o.o., OIB 32411571291, Gustirna V 19, 21222 Gustirna</izvorni_sadrzaj>
    <derivirana_varijabla naziv="DomainObject.Predmet.ProtustrankaFormatedWithAdressOIB_1"> MUSINOV, j.d.o.o., OIB 32411571291, Gustirna V 19, 21222 Gustirna</derivirana_varijabla>
  </DomainObject.Predmet.ProtustrankaFormatedWithAdressOIB>
  <DomainObject.Predmet.ProtustrankaWithAdress>
    <izvorni_sadrzaj>MUSINOV, j.d.o.o. Gustirna V 19, 21222 Gustirna</izvorni_sadrzaj>
    <derivirana_varijabla naziv="DomainObject.Predmet.ProtustrankaWithAdress_1">MUSINOV, j.d.o.o. Gustirna V 19, 21222 Gustirna</derivirana_varijabla>
  </DomainObject.Predmet.ProtustrankaWithAdress>
  <DomainObject.Predmet.ProtustrankaWithAdressOIB>
    <izvorni_sadrzaj>MUSINOV, j.d.o.o., OIB 32411571291, Gustirna V 19, 21222 Gustirna</izvorni_sadrzaj>
    <derivirana_varijabla naziv="DomainObject.Predmet.ProtustrankaWithAdressOIB_1">MUSINOV, j.d.o.o., OIB 32411571291, Gustirna V 19, 21222 Gustirna</derivirana_varijabla>
  </DomainObject.Predmet.ProtustrankaWithAdressOIB>
  <DomainObject.Predmet.ProtustrankaNazivFormated>
    <izvorni_sadrzaj>MUSINOV, j.d.o.o.</izvorni_sadrzaj>
    <derivirana_varijabla naziv="DomainObject.Predmet.ProtustrankaNazivFormated_1">MUSINOV, j.d.o.o.</derivirana_varijabla>
  </DomainObject.Predmet.ProtustrankaNazivFormated>
  <DomainObject.Predmet.ProtustrankaNazivFormatedOIB>
    <izvorni_sadrzaj>MUSINOV, j.d.o.o., OIB 32411571291</izvorni_sadrzaj>
    <derivirana_varijabla naziv="DomainObject.Predmet.ProtustrankaNazivFormatedOIB_1">MUSINOV, j.d.o.o., OIB 32411571291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79857.34</izvorni_sadrzaj>
    <derivirana_varijabla naziv="DomainObject.Predmet.TrenutnaVrijednost_1">79857.34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MUSINOV, j.d.o.o.</item>
    </izvorni_sadrzaj>
    <derivirana_varijabla naziv="DomainObject.Predmet.ProtuStrankaListFormated_1">
      <item>MUSINOV, j.d.o.o.</item>
    </derivirana_varijabla>
  </DomainObject.Predmet.ProtuStrankaListFormated>
  <DomainObject.Predmet.ProtuStrankaListFormatedOIB>
    <izvorni_sadrzaj>
      <item>MUSINOV, j.d.o.o., OIB 32411571291</item>
    </izvorni_sadrzaj>
    <derivirana_varijabla naziv="DomainObject.Predmet.ProtuStrankaListFormatedOIB_1">
      <item>MUSINOV, j.d.o.o., OIB 32411571291</item>
    </derivirana_varijabla>
  </DomainObject.Predmet.ProtuStrankaListFormatedOIB>
  <DomainObject.Predmet.ProtuStrankaListFormatedWithAdress>
    <izvorni_sadrzaj>
      <item>MUSINOV, j.d.o.o., Gustirna V 19, 21222 Gustirna</item>
    </izvorni_sadrzaj>
    <derivirana_varijabla naziv="DomainObject.Predmet.ProtuStrankaListFormatedWithAdress_1">
      <item>MUSINOV, j.d.o.o., Gustirna V 19, 21222 Gustirna</item>
    </derivirana_varijabla>
  </DomainObject.Predmet.ProtuStrankaListFormatedWithAdress>
  <DomainObject.Predmet.ProtuStrankaListFormatedWithAdressOIB>
    <izvorni_sadrzaj>
      <item>MUSINOV, j.d.o.o., OIB 32411571291, Gustirna V 19, 21222 Gustirna</item>
    </izvorni_sadrzaj>
    <derivirana_varijabla naziv="DomainObject.Predmet.ProtuStrankaListFormatedWithAdressOIB_1">
      <item>MUSINOV, j.d.o.o., OIB 32411571291, Gustirna V 19, 21222 Gustirna</item>
    </derivirana_varijabla>
  </DomainObject.Predmet.ProtuStrankaListFormatedWithAdressOIB>
  <DomainObject.Predmet.ProtuStrankaListNazivFormated>
    <izvorni_sadrzaj>
      <item>MUSINOV, j.d.o.o.</item>
    </izvorni_sadrzaj>
    <derivirana_varijabla naziv="DomainObject.Predmet.ProtuStrankaListNazivFormated_1">
      <item>MUSINOV, j.d.o.o.</item>
    </derivirana_varijabla>
  </DomainObject.Predmet.ProtuStrankaListNazivFormated>
  <DomainObject.Predmet.ProtuStrankaListNazivFormatedOIB>
    <izvorni_sadrzaj>
      <item>MUSINOV, j.d.o.o., OIB 32411571291</item>
    </izvorni_sadrzaj>
    <derivirana_varijabla naziv="DomainObject.Predmet.ProtuStrankaListNazivFormatedOIB_1">
      <item>MUSINOV, j.d.o.o., OIB 32411571291</item>
    </derivirana_varijabla>
  </DomainObject.Predmet.ProtuStrankaListNazivFormatedOIB>
  <DomainObject.Predmet.OstaliListFormated>
    <izvorni_sadrzaj>
      <item>Denis Musinov</item>
    </izvorni_sadrzaj>
    <derivirana_varijabla naziv="DomainObject.Predmet.OstaliListFormated_1">
      <item>Denis Musinov</item>
    </derivirana_varijabla>
  </DomainObject.Predmet.OstaliListFormated>
  <DomainObject.Predmet.OstaliListFormatedOIB>
    <izvorni_sadrzaj>
      <item>Denis Musinov, OIB 08290249325</item>
    </izvorni_sadrzaj>
    <derivirana_varijabla naziv="DomainObject.Predmet.OstaliListFormatedOIB_1">
      <item>Denis Musinov, OIB 08290249325</item>
    </derivirana_varijabla>
  </DomainObject.Predmet.OstaliListFormatedOIB>
  <DomainObject.Predmet.OstaliListFormatedWithAdress>
    <izvorni_sadrzaj>
      <item>Denis Musinov, Gustirna V 19, 21222 Gustirna</item>
    </izvorni_sadrzaj>
    <derivirana_varijabla naziv="DomainObject.Predmet.OstaliListFormatedWithAdress_1">
      <item>Denis Musinov, Gustirna V 19, 21222 Gustirna</item>
    </derivirana_varijabla>
  </DomainObject.Predmet.OstaliListFormatedWithAdress>
  <DomainObject.Predmet.OstaliListFormatedWithAdressOIB>
    <izvorni_sadrzaj>
      <item>Denis Musinov, OIB 08290249325, Gustirna V 19, 21222 Gustirna</item>
    </izvorni_sadrzaj>
    <derivirana_varijabla naziv="DomainObject.Predmet.OstaliListFormatedWithAdressOIB_1">
      <item>Denis Musinov, OIB 08290249325, Gustirna V 19, 21222 Gustirna</item>
    </derivirana_varijabla>
  </DomainObject.Predmet.OstaliListFormatedWithAdressOIB>
  <DomainObject.Predmet.OstaliListNazivFormated>
    <izvorni_sadrzaj>
      <item>Denis Musinov</item>
    </izvorni_sadrzaj>
    <derivirana_varijabla naziv="DomainObject.Predmet.OstaliListNazivFormated_1">
      <item>Denis Musinov</item>
    </derivirana_varijabla>
  </DomainObject.Predmet.OstaliListNazivFormated>
  <DomainObject.Predmet.OstaliListNazivFormatedOIB>
    <izvorni_sadrzaj>
      <item>Denis Musinov, OIB 08290249325</item>
    </izvorni_sadrzaj>
    <derivirana_varijabla naziv="DomainObject.Predmet.OstaliListNazivFormatedOIB_1">
      <item>Denis Musinov, OIB 08290249325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MUSINOV, j.d.o.o.</izvorni_sadrzaj>
    <derivirana_varijabla naziv="DomainObject.Predmet.ProtustrankaIDrugi_1">MUSINOV,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MUSINOV, j.d.o.o., OIB 32411571291, Gustirna V 19, 21222 Gustirna</izvorni_sadrzaj>
    <derivirana_varijabla naziv="DomainObject.Predmet.ProtustrankaIDrugiAdressOIB_1">MUSINOV, j.d.o.o., OIB 32411571291, Gustirna V 19, 21222 Gustirna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MUSINOV, j.d.o.o.</item>
      <item>FINANCIJSKA AGENCIJA, RC SPLIT</item>
      <item>Denis Musinov</item>
    </izvorni_sadrzaj>
    <derivirana_varijabla naziv="DomainObject.Predmet.SudioniciListNaziv_1">
      <item>MUSINOV, j.d.o.o.</item>
      <item>FINANCIJSKA AGENCIJA, RC SPLIT</item>
      <item>Denis Musinov</item>
    </derivirana_varijabla>
  </DomainObject.Predmet.SudioniciListNaziv>
  <DomainObject.Predmet.SudioniciListAdressOIB>
    <izvorni_sadrzaj>
      <item>MUSINOV, j.d.o.o., OIB 32411571291, Gustirna V 19,21222 Gustirna</item>
      <item>FINANCIJSKA AGENCIJA, RC SPLIT, OIB 85821130368, Mažuranićevo šetalište 24 b,21000 Split</item>
      <item>Denis Musinov, OIB 08290249325, Gustirna V 19,21222 Gustirna</item>
    </izvorni_sadrzaj>
    <derivirana_varijabla naziv="DomainObject.Predmet.SudioniciListAdressOIB_1">
      <item>MUSINOV, j.d.o.o., OIB 32411571291, Gustirna V 19,21222 Gustirna</item>
      <item>FINANCIJSKA AGENCIJA, RC SPLIT, OIB 85821130368, Mažuranićevo šetalište 24 b,21000 Split</item>
      <item>Denis Musinov, OIB 08290249325, Gustirna V 19,21222 Gustirna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32411571291</item>
      <item>, OIB 85821130368</item>
      <item>, OIB 08290249325</item>
    </izvorni_sadrzaj>
    <derivirana_varijabla naziv="DomainObject.Predmet.SudioniciListNazivOIB_1">
      <item>, OIB 32411571291</item>
      <item>, OIB 85821130368</item>
      <item>, OIB 08290249325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ABA20-A11E-40D5-B136-D7FD43363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929</properties:Words>
  <properties:Characters>5192</properties:Characters>
  <properties:Lines>123</properties:Lines>
  <properties:Paragraphs>38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2017-01-30T07:15:00Z</cp:lastPrinted>
  <dcterms:modified xmlns:xsi="http://www.w3.org/2001/XMLSchema-instance" xsi:type="dcterms:W3CDTF">2017-01-30T08:50:00Z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