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6642" w14:paraId="7056642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8C28DF">
        <w:rPr>
          <w:rFonts w:hAnsi="Times New Roman" w:ascii="Times New Roman"/>
          <w:szCs w:val="24"/>
          <w:lang w:val="hr-HR"/>
        </w:rPr>
        <w:t>2547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8C28DF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D02DE9" w:rsidRPr="00035A16">
        <w:rPr>
          <w:rFonts w:hAnsi="Times New Roman" w:ascii="Times New Roman"/>
          <w:szCs w:val="24"/>
          <w:lang w:val="hr-HR"/>
        </w:rPr>
        <w:t xml:space="preserve"> </w:t>
      </w:r>
      <w:r w:rsidR="00C43F1A">
        <w:rPr>
          <w:rFonts w:hAnsi="Times New Roman" w:ascii="Times New Roman"/>
          <w:szCs w:val="24"/>
          <w:lang w:val="hr-HR"/>
        </w:rPr>
        <w:t xml:space="preserve"> </w:t>
      </w:r>
      <w:r w:rsidR="008C28DF" w:rsidRPr="008C28DF">
        <w:rPr>
          <w:rFonts w:hAnsi="Times New Roman" w:ascii="Times New Roman"/>
        </w:rPr>
        <w:t>VELGO d.o.o., Dugo Selo, Josipa Zorića 29, MBS: 010047506,  OIB:47513437634</w:t>
      </w:r>
      <w:r w:rsidR="004503D1" w:rsidRPr="008C28DF">
        <w:rPr>
          <w:rFonts w:hAnsi="Times New Roman" w:ascii="Times New Roman"/>
          <w:szCs w:val="24"/>
          <w:lang w:val="hr-HR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</w:t>
      </w:r>
      <w:r w:rsidR="002C7039">
        <w:rPr>
          <w:rFonts w:hAnsi="Times New Roman" w:ascii="Times New Roman"/>
          <w:szCs w:val="24"/>
          <w:lang w:val="hr-HR"/>
        </w:rPr>
        <w:t>7</w:t>
      </w:r>
      <w:r w:rsidR="009778EB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8C28DF" w:rsidR="00A0278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3F1B9D">
        <w:rPr>
          <w:rFonts w:hAnsi="Times New Roman" w:ascii="Times New Roman"/>
          <w:szCs w:val="24"/>
        </w:rPr>
        <w:t xml:space="preserve"> </w:t>
      </w:r>
      <w:r w:rsidR="00C97050" w:rsidRPr="008159E6">
        <w:rPr>
          <w:rFonts w:hAnsi="Times New Roman" w:ascii="Times New Roman"/>
          <w:szCs w:val="24"/>
        </w:rPr>
        <w:t xml:space="preserve"> </w:t>
      </w:r>
      <w:r w:rsidR="008C28DF" w:rsidRPr="008C28DF">
        <w:rPr>
          <w:rFonts w:hAnsi="Times New Roman" w:ascii="Times New Roman"/>
        </w:rPr>
        <w:t>VELGO d.o.o., Dugo Selo, Josipa Zorića 29, MBS: 010047506, OIB:47513437634.</w:t>
      </w:r>
    </w:p>
    <w:p w:rsidRDefault="008C28DF" w:rsidP="008C28DF" w:rsidR="008C28DF" w:rsidRPr="008C28DF">
      <w:pPr>
        <w:ind w:firstLine="708"/>
        <w:jc w:val="both"/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2C7039">
        <w:rPr>
          <w:rFonts w:hAnsi="Times New Roman" w:ascii="Times New Roman"/>
          <w:szCs w:val="24"/>
        </w:rPr>
        <w:t>17</w:t>
      </w:r>
      <w:r w:rsidR="009778EB">
        <w:rPr>
          <w:rFonts w:hAnsi="Times New Roman" w:ascii="Times New Roman"/>
          <w:szCs w:val="24"/>
        </w:rPr>
        <w:t>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8C28DF">
        <w:rPr>
          <w:rFonts w:hAnsi="Times New Roman" w:ascii="Times New Roman"/>
          <w:szCs w:val="24"/>
        </w:rPr>
        <w:t>12</w:t>
      </w:r>
      <w:r w:rsidR="001C15BB">
        <w:rPr>
          <w:rFonts w:hAnsi="Times New Roman" w:ascii="Times New Roman"/>
          <w:szCs w:val="24"/>
        </w:rPr>
        <w:t xml:space="preserve"> sati i </w:t>
      </w:r>
      <w:r w:rsidR="008C28DF">
        <w:rPr>
          <w:rFonts w:hAnsi="Times New Roman" w:ascii="Times New Roman"/>
          <w:szCs w:val="24"/>
        </w:rPr>
        <w:t>35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8F6B58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945482">
        <w:rPr>
          <w:rFonts w:hAnsi="Times New Roman" w:ascii="Times New Roman"/>
          <w:szCs w:val="24"/>
        </w:rPr>
        <w:t xml:space="preserve"> </w:t>
      </w:r>
      <w:r w:rsidR="008C28DF">
        <w:rPr>
          <w:rFonts w:hAnsi="Times New Roman" w:ascii="Times New Roman"/>
          <w:szCs w:val="24"/>
        </w:rPr>
        <w:t>Berislav Maksimović, Hrašćica, Varaždin, Braće Radić 1, OIB 57300759557.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8C28DF" w:rsidR="008C28DF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 w:rsidRPr="008C28DF">
        <w:rPr>
          <w:rFonts w:hAnsi="Times New Roman" w:ascii="Times New Roman"/>
          <w:szCs w:val="24"/>
          <w:lang w:val="hr-HR"/>
        </w:rPr>
        <w:t xml:space="preserve"> </w:t>
      </w:r>
      <w:r w:rsidR="008C28DF" w:rsidRPr="008C28DF">
        <w:rPr>
          <w:rFonts w:hAnsi="Times New Roman" w:ascii="Times New Roman"/>
        </w:rPr>
        <w:t>VELGO d.o.o., Dugo Selo, Josipa Zorića 29, MBS: 010047506, OIB:47513437634.</w:t>
      </w:r>
    </w:p>
    <w:p w:rsidRDefault="00C43F1A" w:rsidP="00C43F1A" w:rsidR="00C43F1A">
      <w:pPr>
        <w:ind w:firstLine="708"/>
        <w:jc w:val="both"/>
      </w:pPr>
    </w:p>
    <w:p w:rsidRDefault="00A02786" w:rsidP="008C28DF" w:rsidR="00A02786" w:rsidRPr="008C28DF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43F1A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C43F1A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2C7039">
        <w:rPr>
          <w:rFonts w:hAnsi="Times New Roman" w:ascii="Times New Roman"/>
          <w:lang w:val="hr-HR"/>
        </w:rPr>
        <w:t>17</w:t>
      </w:r>
      <w:r w:rsidR="009778EB">
        <w:rPr>
          <w:rFonts w:hAnsi="Times New Roman" w:ascii="Times New Roman"/>
          <w:lang w:val="hr-HR"/>
        </w:rPr>
        <w:t>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914777" w:rsidRPr="00914777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8C28DF">
          <w:rPr>
            <w:rFonts w:hAnsi="Times New Roman" w:ascii="Times New Roman"/>
          </w:rPr>
          <w:t>2547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8446A"/>
    <w:rsid w:val="001859C3"/>
    <w:rsid w:val="001C15BB"/>
    <w:rsid w:val="001E0E13"/>
    <w:rsid w:val="00201F62"/>
    <w:rsid w:val="00290B47"/>
    <w:rsid w:val="002C7039"/>
    <w:rsid w:val="002D4C47"/>
    <w:rsid w:val="00303F1F"/>
    <w:rsid w:val="00314C84"/>
    <w:rsid w:val="003869D0"/>
    <w:rsid w:val="003E052E"/>
    <w:rsid w:val="003F1B9D"/>
    <w:rsid w:val="00411C85"/>
    <w:rsid w:val="004503D1"/>
    <w:rsid w:val="004612D0"/>
    <w:rsid w:val="00495ED5"/>
    <w:rsid w:val="004E1FA2"/>
    <w:rsid w:val="005038B9"/>
    <w:rsid w:val="005217F6"/>
    <w:rsid w:val="00631843"/>
    <w:rsid w:val="008139E9"/>
    <w:rsid w:val="008159E6"/>
    <w:rsid w:val="008A0A2C"/>
    <w:rsid w:val="008C28DF"/>
    <w:rsid w:val="008D7665"/>
    <w:rsid w:val="008F6B58"/>
    <w:rsid w:val="00906F46"/>
    <w:rsid w:val="00914777"/>
    <w:rsid w:val="009237A3"/>
    <w:rsid w:val="00923F04"/>
    <w:rsid w:val="00945482"/>
    <w:rsid w:val="009778EB"/>
    <w:rsid w:val="00991234"/>
    <w:rsid w:val="00A02786"/>
    <w:rsid w:val="00A56EB1"/>
    <w:rsid w:val="00AC5E51"/>
    <w:rsid w:val="00B06880"/>
    <w:rsid w:val="00B4743B"/>
    <w:rsid w:val="00BA6C65"/>
    <w:rsid w:val="00BF4417"/>
    <w:rsid w:val="00C43F1A"/>
    <w:rsid w:val="00C97050"/>
    <w:rsid w:val="00CC2F6B"/>
    <w:rsid w:val="00D012D1"/>
    <w:rsid w:val="00D02DE9"/>
    <w:rsid w:val="00E22456"/>
    <w:rsid w:val="00E45A83"/>
    <w:rsid w:val="00E80772"/>
    <w:rsid w:val="00ED0E6D"/>
    <w:rsid w:val="00F03AFC"/>
    <w:rsid w:val="00F22D0E"/>
    <w:rsid w:val="00FA2AC8"/>
    <w:rsid w:val="00FF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4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7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7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7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7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4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7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7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7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7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1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952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01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5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693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22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0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1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6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7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454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4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4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5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3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99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6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22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43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3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788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98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2547</izvorni_sadrzaj>
    <derivirana_varijabla naziv="DomainObject.Predmet.Broj_1">2547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St-2547/2015</izvorni_sadrzaj>
    <derivirana_varijabla naziv="DomainObject.Predmet.OznakaBroj_1">St-2547/2015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VELGO d.o.o. zastupanog po punomoćniku VELIMIR MARJAN MUDROVČIĆ; TOMISLAV NOVAČIĆ</izvorni_sadrzaj>
    <derivirana_varijabla naziv="DomainObject.Predmet.ProtustrankaFormated_1">  VELGO d.o.o. zastupanog po punomoćniku VELIMIR MARJAN MUDROVČIĆ; TOMISLAV NOVAČIĆ</derivirana_varijabla>
  </DomainObject.Predmet.ProtustrankaFormated>
  <DomainObject.Predmet.ProtustrankaFormatedOIB>
    <izvorni_sadrzaj>  VELGO d.o.o., OIB 47513437634 zastupanog po punomoćniku VELIMIR MARJAN MUDROVČIĆ; TOMISLAV NOVAČIĆ</izvorni_sadrzaj>
    <derivirana_varijabla naziv="DomainObject.Predmet.ProtustrankaFormatedOIB_1">  VELGO d.o.o., OIB 47513437634 zastupanog po punomoćniku VELIMIR MARJAN MUDROVČIĆ; TOMISLAV NOVAČIĆ</derivirana_varijabla>
  </DomainObject.Predmet.ProtustrankaFormatedOIB>
  <DomainObject.Predmet.ProtustrankaFormatedWithAdress>
    <izvorni_sadrzaj> VELGO d.o.o., Josipa Zorića 29, 10370 Dugo Selo zastupanog po punomoćniku VELIMIR MARJAN MUDROVČIĆ; TOMISLAV NOVAČIĆ</izvorni_sadrzaj>
    <derivirana_varijabla naziv="DomainObject.Predmet.ProtustrankaFormatedWithAdress_1"> VELGO d.o.o., Josipa Zorića 29, 10370 Dugo Selo zastupanog po punomoćniku VELIMIR MARJAN MUDROVČIĆ; TOMISLAV NOVAČIĆ</derivirana_varijabla>
  </DomainObject.Predmet.ProtustrankaFormatedWithAdress>
  <DomainObject.Predmet.ProtustrankaFormatedWithAdressOIB>
    <izvorni_sadrzaj> VELGO d.o.o., OIB 47513437634, Josipa Zorića 29, 10370 Dugo Selo zastupanog po punomoćniku VELIMIR MARJAN MUDROVČIĆ; TOMISLAV NOVAČIĆ</izvorni_sadrzaj>
    <derivirana_varijabla naziv="DomainObject.Predmet.ProtustrankaFormatedWithAdressOIB_1"> VELGO d.o.o., OIB 47513437634, Josipa Zorića 29, 10370 Dugo Selo zastupanog po punomoćniku VELIMIR MARJAN MUDROVČIĆ; TOMISLAV NOVAČIĆ</derivirana_varijabla>
  </DomainObject.Predmet.ProtustrankaFormatedWithAdressOIB>
  <DomainObject.Predmet.ProtustrankaWithAdress>
    <izvorni_sadrzaj>VELGO d.o.o. Josipa Zorića 29, 10370 Dugo Selo</izvorni_sadrzaj>
    <derivirana_varijabla naziv="DomainObject.Predmet.ProtustrankaWithAdress_1">VELGO d.o.o. Josipa Zorića 29, 10370 Dugo Selo</derivirana_varijabla>
  </DomainObject.Predmet.ProtustrankaWithAdress>
  <DomainObject.Predmet.ProtustrankaWithAdressOIB>
    <izvorni_sadrzaj>VELGO d.o.o., OIB 47513437634, Josipa Zorića 29, 10370 Dugo Selo</izvorni_sadrzaj>
    <derivirana_varijabla naziv="DomainObject.Predmet.ProtustrankaWithAdressOIB_1">VELGO d.o.o., OIB 47513437634, Josipa Zorića 29, 10370 Dugo Selo</derivirana_varijabla>
  </DomainObject.Predmet.ProtustrankaWithAdressOIB>
  <DomainObject.Predmet.ProtustrankaNazivFormated>
    <izvorni_sadrzaj>VELGO d.o.o.</izvorni_sadrzaj>
    <derivirana_varijabla naziv="DomainObject.Predmet.ProtustrankaNazivFormated_1">VELGO d.o.o.</derivirana_varijabla>
  </DomainObject.Predmet.ProtustrankaNazivFormated>
  <DomainObject.Predmet.ProtustrankaNazivFormatedOIB>
    <izvorni_sadrzaj>VELGO d.o.o., OIB 47513437634</izvorni_sadrzaj>
    <derivirana_varijabla naziv="DomainObject.Predmet.ProtustrankaNazivFormatedOIB_1">VELGO d.o.o., OIB 47513437634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VELGO d.o.o. zastupanog po punomoćniku VELIMIR MARJAN MUDROVČIĆ; TOMISLAV NOVAČIĆ</item>
    </izvorni_sadrzaj>
    <derivirana_varijabla naziv="DomainObject.Predmet.ProtuStrankaListFormated_1">
      <item>VELGO d.o.o. zastupanog po punomoćniku VELIMIR MARJAN MUDROVČIĆ; TOMISLAV NOVAČIĆ</item>
    </derivirana_varijabla>
  </DomainObject.Predmet.ProtuStrankaListFormated>
  <DomainObject.Predmet.ProtuStrankaListFormatedOIB>
    <izvorni_sadrzaj>
      <item>VELGO d.o.o., OIB 47513437634 zastupanog po punomoćniku VELIMIR MARJAN MUDROVČIĆ; TOMISLAV NOVAČIĆ</item>
    </izvorni_sadrzaj>
    <derivirana_varijabla naziv="DomainObject.Predmet.ProtuStrankaListFormatedOIB_1">
      <item>VELGO d.o.o., OIB 47513437634 zastupanog po punomoćniku VELIMIR MARJAN MUDROVČIĆ; TOMISLAV NOVAČIĆ</item>
    </derivirana_varijabla>
  </DomainObject.Predmet.ProtuStrankaListFormatedOIB>
  <DomainObject.Predmet.ProtuStrankaListFormatedWithAdress>
    <izvorni_sadrzaj>
      <item>VELGO d.o.o., Josipa Zorića 29, 10370 Dugo Selo zastupanog po punomoćniku VELIMIR MARJAN MUDROVČIĆ; TOMISLAV NOVAČIĆ</item>
    </izvorni_sadrzaj>
    <derivirana_varijabla naziv="DomainObject.Predmet.ProtuStrankaListFormatedWithAdress_1">
      <item>VELGO d.o.o., Josipa Zorića 29, 10370 Dugo Selo zastupanog po punomoćniku VELIMIR MARJAN MUDROVČIĆ; TOMISLAV NOVAČIĆ</item>
    </derivirana_varijabla>
  </DomainObject.Predmet.ProtuStrankaListFormatedWithAdress>
  <DomainObject.Predmet.ProtuStrankaListFormatedWithAdressOIB>
    <izvorni_sadrzaj>
      <item>VELGO d.o.o., OIB 47513437634, Josipa Zorića 29, 10370 Dugo Selo zastupanog po punomoćniku VELIMIR MARJAN MUDROVČIĆ; TOMISLAV NOVAČIĆ</item>
    </izvorni_sadrzaj>
    <derivirana_varijabla naziv="DomainObject.Predmet.ProtuStrankaListFormatedWithAdressOIB_1">
      <item>VELGO d.o.o., OIB 47513437634, Josipa Zorića 29, 10370 Dugo Selo zastupanog po punomoćniku VELIMIR MARJAN MUDROVČIĆ; TOMISLAV NOVAČIĆ</item>
    </derivirana_varijabla>
  </DomainObject.Predmet.ProtuStrankaListFormatedWithAdressOIB>
  <DomainObject.Predmet.ProtuStrankaListNazivFormated>
    <izvorni_sadrzaj>
      <item>VELGO d.o.o.</item>
    </izvorni_sadrzaj>
    <derivirana_varijabla naziv="DomainObject.Predmet.ProtuStrankaListNazivFormated_1">
      <item>VELGO d.o.o.</item>
    </derivirana_varijabla>
  </DomainObject.Predmet.ProtuStrankaListNazivFormated>
  <DomainObject.Predmet.ProtuStrankaListNazivFormatedOIB>
    <izvorni_sadrzaj>
      <item>VELGO d.o.o., OIB 47513437634</item>
    </izvorni_sadrzaj>
    <derivirana_varijabla naziv="DomainObject.Predmet.ProtuStrankaListNazivFormatedOIB_1">
      <item>VELGO d.o.o., OIB 47513437634</item>
    </derivirana_varijabla>
  </DomainObject.Predmet.ProtuStrankaListNazivFormatedOIB>
  <DomainObject.Predmet.OstaliListFormated>
    <izvorni_sadrzaj>
      <item>VELIMIR MARJAN MUDROVČIĆ punomoćnik sudionika u postupku VELGO d.o.o.</item>
      <item>TOMISLAV NOVAČIĆ punomoćnik sudionika u postupku VELGO d.o.o.</item>
    </izvorni_sadrzaj>
    <derivirana_varijabla naziv="DomainObject.Predmet.OstaliListFormated_1">
      <item>VELIMIR MARJAN MUDROVČIĆ punomoćnik sudionika u postupku VELGO d.o.o.</item>
      <item>TOMISLAV NOVAČIĆ punomoćnik sudionika u postupku VELGO d.o.o.</item>
    </derivirana_varijabla>
  </DomainObject.Predmet.OstaliListFormated>
  <DomainObject.Predmet.OstaliListFormatedOIB>
    <izvorni_sadrzaj>
      <item>VELIMIR MARJAN MUDROVČIĆ, OIB 15734588450 punomoćnik sudionika u postupku VELGO d.o.o.</item>
      <item>TOMISLAV NOVAČIĆ, OIB 15064493044 punomoćnik sudionika u postupku VELGO d.o.o.</item>
    </izvorni_sadrzaj>
    <derivirana_varijabla naziv="DomainObject.Predmet.OstaliListFormatedOIB_1">
      <item>VELIMIR MARJAN MUDROVČIĆ, OIB 15734588450 punomoćnik sudionika u postupku VELGO d.o.o.</item>
      <item>TOMISLAV NOVAČIĆ, OIB 15064493044 punomoćnik sudionika u postupku VELGO d.o.o.</item>
    </derivirana_varijabla>
  </DomainObject.Predmet.OstaliListFormatedOIB>
  <DomainObject.Predmet.OstaliListFormatedWithAdress>
    <izvorni_sadrzaj>
      <item>VELIMIR MARJAN MUDROVČIĆ, Josipa Zorića 29, 10370 Dugo Selo punomoćnik sudionika u postupku VELGO d.o.o.</item>
      <item>TOMISLAV NOVAČIĆ, Ivana Matkovića 8, 34000 Požega punomoćnik sudionika u postupku VELGO d.o.o.</item>
    </izvorni_sadrzaj>
    <derivirana_varijabla naziv="DomainObject.Predmet.OstaliListFormatedWithAdress_1">
      <item>VELIMIR MARJAN MUDROVČIĆ, Josipa Zorića 29, 10370 Dugo Selo punomoćnik sudionika u postupku VELGO d.o.o.</item>
      <item>TOMISLAV NOVAČIĆ, Ivana Matkovića 8, 34000 Požega punomoćnik sudionika u postupku VELGO d.o.o.</item>
    </derivirana_varijabla>
  </DomainObject.Predmet.OstaliListFormatedWithAdress>
  <DomainObject.Predmet.OstaliListFormatedWithAdressOIB>
    <izvorni_sadrzaj>
      <item>VELIMIR MARJAN MUDROVČIĆ, OIB 15734588450, Josipa Zorića 29, 10370 Dugo Selo punomoćnik sudionika u postupku VELGO d.o.o.</item>
      <item>TOMISLAV NOVAČIĆ, OIB 15064493044, Ivana Matkovića 8, 34000 Požega punomoćnik sudionika u postupku VELGO d.o.o.</item>
    </izvorni_sadrzaj>
    <derivirana_varijabla naziv="DomainObject.Predmet.OstaliListFormatedWithAdressOIB_1">
      <item>VELIMIR MARJAN MUDROVČIĆ, OIB 15734588450, Josipa Zorića 29, 10370 Dugo Selo punomoćnik sudionika u postupku VELGO d.o.o.</item>
      <item>TOMISLAV NOVAČIĆ, OIB 15064493044, Ivana Matkovića 8, 34000 Požega punomoćnik sudionika u postupku VELGO d.o.o.</item>
    </derivirana_varijabla>
  </DomainObject.Predmet.OstaliListFormatedWithAdressOIB>
  <DomainObject.Predmet.OstaliListNazivFormated>
    <izvorni_sadrzaj>
      <item>VELIMIR MARJAN MUDROVČIĆ</item>
      <item>TOMISLAV NOVAČIĆ</item>
    </izvorni_sadrzaj>
    <derivirana_varijabla naziv="DomainObject.Predmet.OstaliListNazivFormated_1">
      <item>VELIMIR MARJAN MUDROVČIĆ</item>
      <item>TOMISLAV NOVAČIĆ</item>
    </derivirana_varijabla>
  </DomainObject.Predmet.OstaliListNazivFormated>
  <DomainObject.Predmet.OstaliListNazivFormatedOIB>
    <izvorni_sadrzaj>
      <item>VELIMIR MARJAN MUDROVČIĆ, OIB 15734588450</item>
      <item>TOMISLAV NOVAČIĆ, OIB 15064493044</item>
    </izvorni_sadrzaj>
    <derivirana_varijabla naziv="DomainObject.Predmet.OstaliListNazivFormatedOIB_1">
      <item>VELIMIR MARJAN MUDROVČIĆ, OIB 15734588450</item>
      <item>TOMISLAV NOVAČIĆ, OIB 15064493044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VELGO d.o.o.</izvorni_sadrzaj>
    <derivirana_varijabla naziv="DomainObject.Predmet.ProtustrankaIDrugi_1">VELGO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VELGO d.o.o., OIB 47513437634, Josipa Zorića 29, 10370 Dugo Selo</izvorni_sadrzaj>
    <derivirana_varijabla naziv="DomainObject.Predmet.ProtustrankaIDrugiAdressOIB_1">VELGO d.o.o., OIB 47513437634, Josipa Zorića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VELGO d.o.o.</item>
      <item>FINA Regionalni centar Zagreb</item>
      <item>VELIMIR MARJAN MUDROVČIĆ</item>
      <item>TOMISLAV NOVAČIĆ</item>
    </izvorni_sadrzaj>
    <derivirana_varijabla naziv="DomainObject.Predmet.SudioniciListNaziv_1">
      <item>VELGO d.o.o.</item>
      <item>FINA Regionalni centar Zagreb</item>
      <item>VELIMIR MARJAN MUDROVČIĆ</item>
      <item>TOMISLAV NOVAČIĆ</item>
    </derivirana_varijabla>
  </DomainObject.Predmet.SudioniciListNaziv>
  <DomainObject.Predmet.SudioniciListAdressOIB>
    <izvorni_sadrzaj>
      <item>VELGO d.o.o., OIB 47513437634, Josipa Zorića 29,10370 Dugo Selo</item>
      <item>FINA Regionalni centar Zagreb, OIB 85821130368, Trg svibanjskih žrtava 1995. 1,10000 Zagreb</item>
      <item>VELIMIR MARJAN MUDROVČIĆ, OIB 15734588450, Josipa Zorića 29,10370 Dugo Selo</item>
      <item>TOMISLAV NOVAČIĆ, OIB 15064493044, Ivana Matkovića 8,34000 Požega</item>
    </izvorni_sadrzaj>
    <derivirana_varijabla naziv="DomainObject.Predmet.SudioniciListAdressOIB_1">
      <item>VELGO d.o.o., OIB 47513437634, Josipa Zorića 29,10370 Dugo Selo</item>
      <item>FINA Regionalni centar Zagreb, OIB 85821130368, Trg svibanjskih žrtava 1995. 1,10000 Zagreb</item>
      <item>VELIMIR MARJAN MUDROVČIĆ, OIB 15734588450, Josipa Zorića 29,10370 Dugo Selo</item>
      <item>TOMISLAV NOVAČIĆ, OIB 15064493044, Ivana Matkovića 8,34000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47513437634</item>
      <item>, OIB 85821130368</item>
      <item>, OIB 15734588450</item>
      <item>, OIB 15064493044</item>
    </izvorni_sadrzaj>
    <derivirana_varijabla naziv="DomainObject.Predmet.SudioniciListNazivOIB_1">
      <item>, OIB 47513437634</item>
      <item>, OIB 85821130368</item>
      <item>, OIB 15734588450</item>
      <item>, OIB 15064493044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6B946-0CA3-4E9C-B90B-026E07D557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421</properties:Words>
  <properties:Characters>2289</properties:Characters>
  <properties:Lines>76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2016-02-17T11:30:00Z</dcterms:created>
  <dc:creator>Ksenija Nol</dc:creator>
  <cp:lastModifiedBy>Višnja Svečak</cp:lastModifiedBy>
  <cp:lastPrinted>2016-02-17T11:30:00Z</cp:lastPrinted>
  <dcterms:modified xmlns:xsi="http://www.w3.org/2001/XMLSchema-instance" xsi:type="dcterms:W3CDTF">2016-02-17T11:31:00Z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