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cb44" w14:paraId="341cb44" w:rsidRDefault="00DD731F" w:rsidP="00DD731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D731F" w:rsidP="00DD731F" w:rsidR="00DD731F" w:rsidRPr="00DD731F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DD731F" w:rsidP="00DD731F" w:rsidR="00DD731F" w:rsidRPr="00DD731F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DD731F">
        <w:rPr>
          <w:rFonts w:cs="Times New Roman" w:eastAsia="Times New Roman"/>
          <w:noProof/>
          <w:lang w:eastAsia="hr-HR"/>
        </w:rPr>
        <w:t>2. St-4048/15</w:t>
      </w:r>
      <w:r w:rsidRPr="00DD731F">
        <w:rPr>
          <w:rFonts w:cs="Times New Roman" w:eastAsia="Times New Roman"/>
          <w:noProof/>
          <w:lang w:eastAsia="hr-HR"/>
        </w:rPr>
        <w:t>-8</w:t>
      </w:r>
    </w:p>
    <w:p w:rsidRDefault="00DD731F" w:rsidP="00DD731F" w:rsidR="00DD731F" w:rsidRPr="00DD731F">
      <w:pPr>
        <w:spacing w:after="0"/>
        <w:rPr>
          <w:rFonts w:cs="Times New Roman" w:eastAsia="Times New Roman"/>
          <w:lang w:eastAsia="hr-HR"/>
        </w:rPr>
      </w:pPr>
    </w:p>
    <w:p w:rsidRDefault="00DD731F" w:rsidP="00DD731F" w:rsidR="00DD731F" w:rsidRPr="00DD731F">
      <w:pPr>
        <w:spacing w:after="0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 xml:space="preserve">REPUBLIKA HRVATSKA </w:t>
      </w:r>
    </w:p>
    <w:p w:rsidRDefault="00DD731F" w:rsidP="00DD731F" w:rsidR="00DD731F" w:rsidRPr="00DD731F">
      <w:pPr>
        <w:spacing w:after="0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Trgovački sud u Zagrebu</w:t>
      </w:r>
    </w:p>
    <w:p w:rsidRDefault="00DD731F" w:rsidP="00DD731F" w:rsidR="00DD731F" w:rsidRPr="00DD731F">
      <w:pPr>
        <w:spacing w:after="0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Stalna služba</w:t>
      </w:r>
    </w:p>
    <w:p w:rsidRDefault="00DD731F" w:rsidP="00DD731F" w:rsidR="00DD731F" w:rsidRPr="00DD731F">
      <w:pPr>
        <w:spacing w:after="0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Karlovac, Ljudevita Šestića 4</w:t>
      </w:r>
    </w:p>
    <w:p w:rsidRDefault="00DD731F" w:rsidP="00DD731F" w:rsidR="00DD731F" w:rsidRPr="00DD73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731F" w:rsidP="00DD731F" w:rsidR="00DD731F" w:rsidRPr="00DD73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731F" w:rsidP="00DD731F" w:rsidR="00DD731F" w:rsidRPr="00DD731F">
      <w:pPr>
        <w:spacing w:after="0"/>
        <w:jc w:val="center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 xml:space="preserve">U  I M E   </w:t>
      </w:r>
      <w:r w:rsidRPr="00DD731F">
        <w:rPr>
          <w:rFonts w:cs="Times New Roman" w:eastAsia="Times New Roman"/>
          <w:lang w:eastAsia="hr-HR"/>
        </w:rPr>
        <w:t xml:space="preserve">R E P U B L I K </w:t>
      </w:r>
      <w:r w:rsidRPr="00DD731F">
        <w:rPr>
          <w:rFonts w:cs="Times New Roman" w:eastAsia="Times New Roman"/>
          <w:lang w:eastAsia="hr-HR"/>
        </w:rPr>
        <w:t>E</w:t>
      </w:r>
      <w:r w:rsidRPr="00DD731F">
        <w:rPr>
          <w:rFonts w:cs="Times New Roman" w:eastAsia="Times New Roman"/>
          <w:lang w:eastAsia="hr-HR"/>
        </w:rPr>
        <w:t xml:space="preserve">    H R V A T S K </w:t>
      </w:r>
      <w:r w:rsidRPr="00DD731F">
        <w:rPr>
          <w:rFonts w:cs="Times New Roman" w:eastAsia="Times New Roman"/>
          <w:lang w:eastAsia="hr-HR"/>
        </w:rPr>
        <w:t>E</w:t>
      </w:r>
    </w:p>
    <w:p w:rsidRDefault="00DD731F" w:rsidP="00DD731F" w:rsidR="00DD731F" w:rsidRPr="00DD731F">
      <w:pPr>
        <w:spacing w:after="0"/>
        <w:jc w:val="center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R J E Š E N J E</w:t>
      </w:r>
    </w:p>
    <w:p w:rsidRDefault="00DD731F" w:rsidP="00DD731F" w:rsidR="00DD731F" w:rsidRPr="00DD73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1F">
        <w:rPr>
          <w:rFonts w:cs="Times New Roman" w:eastAsia="Times New Roman"/>
          <w:lang w:eastAsia="hr-HR"/>
        </w:rPr>
        <w:tab/>
        <w:t>Trgovački sud u Zagrebu,</w:t>
      </w:r>
      <w:r w:rsidRPr="00DD731F">
        <w:rPr>
          <w:rFonts w:cs="Times New Roman" w:eastAsia="Times New Roman"/>
          <w:lang w:eastAsia="hr-HR"/>
        </w:rPr>
        <w:t xml:space="preserve"> Stalna služba,</w:t>
      </w:r>
      <w:r w:rsidRPr="00DD731F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DD731F">
        <w:rPr>
          <w:rFonts w:cs="Times New Roman" w:eastAsia="Times New Roman"/>
          <w:noProof/>
          <w:lang w:eastAsia="hr-HR"/>
        </w:rPr>
        <w:t>VESLAČKI KLUB "PURGER" iz Zagreba, Gredice 120, OIB:43267088214,</w:t>
      </w:r>
      <w:r w:rsidRPr="00DD731F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31F" w:rsidP="00DD731F" w:rsidR="00DD731F" w:rsidRPr="00DD731F">
      <w:pPr>
        <w:spacing w:after="0"/>
        <w:jc w:val="center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r i j e š i o    je</w:t>
      </w:r>
    </w:p>
    <w:p w:rsidRDefault="00DD731F" w:rsidP="00DD731F" w:rsidR="00DD731F" w:rsidRPr="00DD73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731F" w:rsidP="00DD731F" w:rsidR="00DD731F" w:rsidRPr="00DD731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 xml:space="preserve">I.     Otvara se stečajni postupak nad dužnikom </w:t>
      </w:r>
      <w:r w:rsidRPr="00DD731F">
        <w:rPr>
          <w:rFonts w:cs="Times New Roman" w:eastAsia="Times New Roman"/>
          <w:noProof/>
          <w:lang w:eastAsia="hr-HR"/>
        </w:rPr>
        <w:t>VESLAČKI KLUB "PURGER" iz Zagreba, Gredice 120, OIB:43267088214</w:t>
      </w:r>
      <w:r w:rsidRPr="00DD731F">
        <w:rPr>
          <w:rFonts w:cs="Times New Roman" w:eastAsia="Times New Roman"/>
          <w:lang w:eastAsia="hr-HR"/>
        </w:rPr>
        <w:t>. Stečajni postupak otvoren je dana 11.ožujka 2016. u 14,</w:t>
      </w:r>
      <w:r w:rsidRPr="00DD731F">
        <w:rPr>
          <w:rFonts w:cs="Times New Roman" w:eastAsia="Times New Roman"/>
          <w:lang w:eastAsia="hr-HR"/>
        </w:rPr>
        <w:t>55</w:t>
      </w:r>
      <w:r w:rsidRPr="00DD731F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DD731F" w:rsidP="00DD731F" w:rsidR="00DD731F" w:rsidRPr="00DD731F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D731F" w:rsidP="00DD731F" w:rsidR="00DD731F" w:rsidRPr="00DD731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II.    Za stečajnog upravitelja imenuje se Miljenko Marinić iz Zagreba, Lopudska 1a, OIB:34668485052 .</w:t>
      </w:r>
    </w:p>
    <w:p w:rsidRDefault="00DD731F" w:rsidP="00DD731F" w:rsidR="00DD731F" w:rsidRPr="00DD731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D731F" w:rsidP="00DD731F" w:rsidR="00DD731F" w:rsidRPr="00DD731F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DD731F">
        <w:rPr>
          <w:rFonts w:cs="Times New Roman" w:eastAsia="Times New Roman"/>
          <w:lang w:eastAsia="hr-HR"/>
        </w:rPr>
        <w:t>III.   Zaključuje se stečajni postupak nad dužnikom</w:t>
      </w:r>
      <w:r w:rsidRPr="00DD731F">
        <w:rPr>
          <w:rFonts w:cs="Times New Roman" w:eastAsia="Times New Roman"/>
          <w:szCs w:val="20"/>
          <w:lang w:eastAsia="hr-HR" w:val="en-GB"/>
        </w:rPr>
        <w:t xml:space="preserve"> </w:t>
      </w:r>
      <w:r w:rsidRPr="00DD731F">
        <w:rPr>
          <w:rFonts w:cs="Times New Roman" w:eastAsia="Times New Roman"/>
          <w:noProof/>
          <w:lang w:eastAsia="hr-HR"/>
        </w:rPr>
        <w:t>VESLAČKI KLUB "PURGER" iz Zagreba, Gredice 120, OIB:43267088214</w:t>
      </w:r>
      <w:r w:rsidRPr="00DD731F">
        <w:rPr>
          <w:rFonts w:cs="Times New Roman" w:eastAsia="Times New Roman"/>
          <w:szCs w:val="20"/>
          <w:lang w:eastAsia="hr-HR" w:val="en-GB"/>
        </w:rPr>
        <w:t>.</w:t>
      </w:r>
    </w:p>
    <w:p w:rsidRDefault="00DD731F" w:rsidP="00DD731F" w:rsidR="00DD731F" w:rsidRPr="00DD731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D731F" w:rsidP="00DD731F" w:rsidR="00DD731F" w:rsidRPr="00DD731F">
      <w:pPr>
        <w:spacing w:after="0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31F" w:rsidP="00DD731F" w:rsidR="00DD731F" w:rsidRPr="00DD731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Obrazloženje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1F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DD731F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1F">
        <w:rPr>
          <w:rFonts w:cs="Times New Roman" w:eastAsia="Times New Roman"/>
          <w:szCs w:val="20"/>
          <w:lang w:eastAsia="hr-HR"/>
        </w:rPr>
        <w:tab/>
        <w:t>Zaključkom od 9.12.2015.g. pozvane su osobe ovlaštene za zastupanje dužnika po zakonu, dostaviti javnobilježnički ovjerovljen popis imovine i obveza dužnika na propisanom obrascu, sukladno čl. 430., 13., 17. i 117. SZ. Zaključak je dostavljen e-oglasnom pločom suda dana 9.12.2015.g., međutim po istom nije postupljeno.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31F" w:rsidP="00DD731F" w:rsidR="00DD731F" w:rsidRPr="00DD731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D731F">
        <w:rPr>
          <w:rFonts w:cs="Times New Roman" w:eastAsia="Times New Roman"/>
          <w:szCs w:val="20"/>
          <w:lang w:eastAsia="hr-HR"/>
        </w:rPr>
        <w:t>Oglasom od 9.12.2015.g.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31F" w:rsidP="00DD731F" w:rsidR="00DD731F" w:rsidRPr="00DD731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D731F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731F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31F" w:rsidP="00DD731F" w:rsidR="00DD731F" w:rsidRPr="00DD731F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D731F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DD731F" w:rsidP="00DD731F" w:rsidR="00DD731F" w:rsidRPr="00DD731F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D731F" w:rsidP="00DD731F" w:rsidR="00DD731F" w:rsidRPr="00DD731F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DD731F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DD731F" w:rsidP="00DD731F" w:rsidR="00DD731F" w:rsidRPr="00DD731F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DD731F">
        <w:rPr>
          <w:rFonts w:cs="Times New Roman" w:eastAsia="Times New Roman"/>
          <w:szCs w:val="20"/>
          <w:lang w:eastAsia="hr-HR"/>
        </w:rPr>
        <w:t>Suzana Ivanović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Uputa o pravnom lijeku: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D731F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D731F">
        <w:rPr>
          <w:rFonts w:cs="Times New Roman" w:eastAsia="Times New Roman"/>
          <w:i/>
          <w:lang w:eastAsia="hr-HR"/>
        </w:rPr>
        <w:t xml:space="preserve">.  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DNA: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1.) Podnositelju zahtjeva: FINA-i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2.) Dužnik i zakonski zastupnik dužnika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3.) Ministarstvo pravosuđa po ŽDO Zagreb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5.) Mrežna stranica e-Oglasne ploče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6.) Porezna uprava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lang w:eastAsia="hr-HR"/>
        </w:rPr>
      </w:pPr>
      <w:r w:rsidRPr="00DD731F">
        <w:rPr>
          <w:rFonts w:cs="Times New Roman" w:eastAsia="Times New Roman"/>
          <w:lang w:eastAsia="hr-HR"/>
        </w:rPr>
        <w:t>7.) Stečajnom upravitelju</w:t>
      </w:r>
    </w:p>
    <w:p w:rsidRDefault="00DD731F" w:rsidP="00DD731F" w:rsidR="00DD731F" w:rsidRPr="00DD731F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DD731F" w:rsidP="00DD731F" w:rsidR="00DD731F" w:rsidRPr="00DD731F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DD731F" w:rsidP="00DD731F" w:rsidR="00DD731F" w:rsidRPr="00DD731F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DD731F" w:rsidP="00DD731F" w:rsidR="00DD731F" w:rsidRPr="00DD731F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DD731F" w:rsidP="00DD731F" w:rsidR="00DD731F" w:rsidRPr="00DD731F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D731F" w:rsidP="00DD731F" w:rsidR="00DD731F" w:rsidRPr="00DD731F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 w:rsidRPr="00DD731F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31F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7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St-4048/2015-8</izvorni_sadrzaj>
    <derivirana_varijabla naziv="DomainObject.Oznaka_1">St-4048/2015-8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St-4048/2015</izvorni_sadrzaj>
    <derivirana_varijabla naziv="DomainObject.Predmet.OznakaBroj_1">St-4048/2015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VESLAČKI KLUB PURGER</izvorni_sadrzaj>
    <derivirana_varijabla naziv="DomainObject.Predmet.ProtustrankaFormated_1">  VESLAČKI KLUB PURGER</derivirana_varijabla>
  </DomainObject.Predmet.ProtustrankaFormated>
  <DomainObject.Predmet.ProtustrankaFormatedOIB>
    <izvorni_sadrzaj>  VESLAČKI KLUB PURGER, OIB 43267088214</izvorni_sadrzaj>
    <derivirana_varijabla naziv="DomainObject.Predmet.ProtustrankaFormatedOIB_1">  VESLAČKI KLUB PURGER, OIB 43267088214</derivirana_varijabla>
  </DomainObject.Predmet.ProtustrankaFormatedOIB>
  <DomainObject.Predmet.ProtustrankaFormatedWithAdress>
    <izvorni_sadrzaj> VESLAČKI KLUB PURGER, Gredice 120, 10000 Zagreb</izvorni_sadrzaj>
    <derivirana_varijabla naziv="DomainObject.Predmet.ProtustrankaFormatedWithAdress_1"> VESLAČKI KLUB PURGER, Gredice 120, 10000 Zagreb</derivirana_varijabla>
  </DomainObject.Predmet.ProtustrankaFormatedWithAdress>
  <DomainObject.Predmet.ProtustrankaFormatedWithAdressOIB>
    <izvorni_sadrzaj> VESLAČKI KLUB PURGER, OIB 43267088214, Gredice 120, 10000 Zagreb</izvorni_sadrzaj>
    <derivirana_varijabla naziv="DomainObject.Predmet.ProtustrankaFormatedWithAdressOIB_1"> VESLAČKI KLUB PURGER, OIB 43267088214, Gredice 120, 10000 Zagreb</derivirana_varijabla>
  </DomainObject.Predmet.ProtustrankaFormatedWithAdressOIB>
  <DomainObject.Predmet.ProtustrankaWithAdress>
    <izvorni_sadrzaj>VESLAČKI KLUB PURGER Gredice 120, 10000 Zagreb</izvorni_sadrzaj>
    <derivirana_varijabla naziv="DomainObject.Predmet.ProtustrankaWithAdress_1">VESLAČKI KLUB PURGER Gredice 120, 10000 Zagreb</derivirana_varijabla>
  </DomainObject.Predmet.ProtustrankaWithAdress>
  <DomainObject.Predmet.ProtustrankaWithAdressOIB>
    <izvorni_sadrzaj>VESLAČKI KLUB PURGER, OIB 43267088214, Gredice 120, 10000 Zagreb</izvorni_sadrzaj>
    <derivirana_varijabla naziv="DomainObject.Predmet.ProtustrankaWithAdressOIB_1">VESLAČKI KLUB PURGER, OIB 43267088214, Gredice 120, 10000 Zagreb</derivirana_varijabla>
  </DomainObject.Predmet.ProtustrankaWithAdressOIB>
  <DomainObject.Predmet.ProtustrankaNazivFormated>
    <izvorni_sadrzaj>VESLAČKI KLUB PURGER</izvorni_sadrzaj>
    <derivirana_varijabla naziv="DomainObject.Predmet.ProtustrankaNazivFormated_1">VESLAČKI KLUB PURGER</derivirana_varijabla>
  </DomainObject.Predmet.ProtustrankaNazivFormated>
  <DomainObject.Predmet.ProtustrankaNazivFormatedOIB>
    <izvorni_sadrzaj>VESLAČKI KLUB PURGER, OIB 43267088214</izvorni_sadrzaj>
    <derivirana_varijabla naziv="DomainObject.Predmet.ProtustrankaNazivFormatedOIB_1">VESLAČKI KLUB PURGER, OIB 43267088214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VESLAČKI KLUB PURGER</item>
    </izvorni_sadrzaj>
    <derivirana_varijabla naziv="DomainObject.Predmet.ProtuStrankaListFormated_1">
      <item>VESLAČKI KLUB PURGER</item>
    </derivirana_varijabla>
  </DomainObject.Predmet.ProtuStrankaListFormated>
  <DomainObject.Predmet.ProtuStrankaListFormatedOIB>
    <izvorni_sadrzaj>
      <item>VESLAČKI KLUB PURGER, OIB 43267088214</item>
    </izvorni_sadrzaj>
    <derivirana_varijabla naziv="DomainObject.Predmet.ProtuStrankaListFormatedOIB_1">
      <item>VESLAČKI KLUB PURGER, OIB 43267088214</item>
    </derivirana_varijabla>
  </DomainObject.Predmet.ProtuStrankaListFormatedOIB>
  <DomainObject.Predmet.ProtuStrankaListFormatedWithAdress>
    <izvorni_sadrzaj>
      <item>VESLAČKI KLUB PURGER, Gredice 120, 10000 Zagreb</item>
    </izvorni_sadrzaj>
    <derivirana_varijabla naziv="DomainObject.Predmet.ProtuStrankaListFormatedWithAdress_1">
      <item>VESLAČKI KLUB PURGER, Gredice 120, 10000 Zagreb</item>
    </derivirana_varijabla>
  </DomainObject.Predmet.ProtuStrankaListFormatedWithAdress>
  <DomainObject.Predmet.ProtuStrankaListFormatedWithAdressOIB>
    <izvorni_sadrzaj>
      <item>VESLAČKI KLUB PURGER, OIB 43267088214, Gredice 120, 10000 Zagreb</item>
    </izvorni_sadrzaj>
    <derivirana_varijabla naziv="DomainObject.Predmet.ProtuStrankaListFormatedWithAdressOIB_1">
      <item>VESLAČKI KLUB PURGER, OIB 43267088214, Gredice 120, 10000 Zagreb</item>
    </derivirana_varijabla>
  </DomainObject.Predmet.ProtuStrankaListFormatedWithAdressOIB>
  <DomainObject.Predmet.ProtuStrankaListNazivFormated>
    <izvorni_sadrzaj>
      <item>VESLAČKI KLUB PURGER</item>
    </izvorni_sadrzaj>
    <derivirana_varijabla naziv="DomainObject.Predmet.ProtuStrankaListNazivFormated_1">
      <item>VESLAČKI KLUB PURGER</item>
    </derivirana_varijabla>
  </DomainObject.Predmet.ProtuStrankaListNazivFormated>
  <DomainObject.Predmet.ProtuStrankaListNazivFormatedOIB>
    <izvorni_sadrzaj>
      <item>VESLAČKI KLUB PURGER, OIB 43267088214</item>
    </izvorni_sadrzaj>
    <derivirana_varijabla naziv="DomainObject.Predmet.ProtuStrankaListNazivFormatedOIB_1">
      <item>VESLAČKI KLUB PURGER, OIB 43267088214</item>
    </derivirana_varijabla>
  </DomainObject.Predmet.ProtuStrankaListNazivFormatedOIB>
  <DomainObject.Predmet.OstaliListFormated>
    <izvorni_sadrzaj>
      <item>OGNJEN ĆATO</item>
    </izvorni_sadrzaj>
    <derivirana_varijabla naziv="DomainObject.Predmet.OstaliListFormated_1">
      <item>OGNJEN ĆATO</item>
    </derivirana_varijabla>
  </DomainObject.Predmet.OstaliListFormated>
  <DomainObject.Predmet.OstaliListFormatedOIB>
    <izvorni_sadrzaj>
      <item>OGNJEN ĆATO</item>
    </izvorni_sadrzaj>
    <derivirana_varijabla naziv="DomainObject.Predmet.OstaliListFormatedOIB_1">
      <item>OGNJEN ĆATO</item>
    </derivirana_varijabla>
  </DomainObject.Predmet.OstaliListFormatedOIB>
  <DomainObject.Predmet.OstaliListFormatedWithAdress>
    <izvorni_sadrzaj>
      <item>OGNJEN ĆATO, GREDICE 120, 10000 Zagreb</item>
    </izvorni_sadrzaj>
    <derivirana_varijabla naziv="DomainObject.Predmet.OstaliListFormatedWithAdress_1">
      <item>OGNJEN ĆATO, GREDICE 120, 10000 Zagreb</item>
    </derivirana_varijabla>
  </DomainObject.Predmet.OstaliListFormatedWithAdress>
  <DomainObject.Predmet.OstaliListFormatedWithAdressOIB>
    <izvorni_sadrzaj>
      <item>OGNJEN ĆATO, GREDICE 120, 10000 Zagreb</item>
    </izvorni_sadrzaj>
    <derivirana_varijabla naziv="DomainObject.Predmet.OstaliListFormatedWithAdressOIB_1">
      <item>OGNJEN ĆATO, GREDICE 120, 10000 Zagreb</item>
    </derivirana_varijabla>
  </DomainObject.Predmet.OstaliListFormatedWithAdressOIB>
  <DomainObject.Predmet.OstaliListNazivFormated>
    <izvorni_sadrzaj>
      <item>OGNJEN ĆATO</item>
    </izvorni_sadrzaj>
    <derivirana_varijabla naziv="DomainObject.Predmet.OstaliListNazivFormated_1">
      <item>OGNJEN ĆATO</item>
    </derivirana_varijabla>
  </DomainObject.Predmet.OstaliListNazivFormated>
  <DomainObject.Predmet.OstaliListNazivFormatedOIB>
    <izvorni_sadrzaj>
      <item>OGNJEN ĆATO</item>
    </izvorni_sadrzaj>
    <derivirana_varijabla naziv="DomainObject.Predmet.OstaliListNazivFormatedOIB_1">
      <item>OGNJEN ĆATO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St-4048/2015-8</izvorni_sadrzaj>
    <derivirana_varijabla naziv="DomainObject.PoslovniBrojDokumenta_1">St-4048/2015-8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VESLAČKI KLUB PURGER</izvorni_sadrzaj>
    <derivirana_varijabla naziv="DomainObject.Predmet.ProtustrankaIDrugi_1">VESLAČKI KLUB PURGER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VESLAČKI KLUB PURGER, OIB 43267088214, Gredice 120, 10000 Zagreb</izvorni_sadrzaj>
    <derivirana_varijabla naziv="DomainObject.Predmet.ProtustrankaIDrugiAdressOIB_1">VESLAČKI KLUB PURGER, OIB 43267088214, Gredice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VESLAČKI KLUB PURGER</item>
      <item>OGNJEN ĆATO</item>
    </izvorni_sadrzaj>
    <derivirana_varijabla naziv="DomainObject.Predmet.SudioniciListNaziv_1">
      <item>FINA Regionalni centar Zagreb</item>
      <item>VESLAČKI KLUB PURGER</item>
      <item>OGNJEN ĆATO</item>
    </derivirana_varijabla>
  </DomainObject.Predmet.SudioniciListNaziv>
  <DomainObject.Predmet.SudioniciListAdressOIB>
    <izvorni_sadrzaj>
      <item>FINA Regionalni centar Zagreb, OIB 85821130368, Trg svibanjskih žrtava 1995. br 1,10000 Zagreb</item>
      <item>VESLAČKI KLUB PURGER, OIB 43267088214, Gredice 120,10000 Zagreb</item>
      <item>OGNJEN ĆATO, GREDICE 120,10000 Zagreb</item>
    </izvorni_sadrzaj>
    <derivirana_varijabla naziv="DomainObject.Predmet.SudioniciListAdressOIB_1">
      <item>FINA Regionalni centar Zagreb, OIB 85821130368, Trg svibanjskih žrtava 1995. br 1,10000 Zagreb</item>
      <item>VESLAČKI KLUB PURGER, OIB 43267088214, Gredice 120,10000 Zagreb</item>
      <item>OGNJEN ĆATO, GREDICE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13452-3185-4D62-A597-1A2AB1349D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2144</properties:Characters>
  <properties:Lines>82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2016-03-11T14:04:00Z</cp:lastPrinted>
  <dcterms:modified xmlns:xsi="http://www.w3.org/2001/XMLSchema-instance" xsi:type="dcterms:W3CDTF">2016-03-11T14:04:00Z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St-4048/2015-8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