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2b04" w14:paraId="2c12b0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8813A5">
        <w:t xml:space="preserve">                     70. St-7042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8813A5" w:rsidR="000326E1">
      <w:pPr>
        <w:jc w:val="both"/>
      </w:pPr>
      <w:r>
        <w:t xml:space="preserve">Trgovački sud u Zagrebu, po sucu Maji Jurovicki, u stečajnom postupku u povodu prijedloga predlagatelja </w:t>
      </w:r>
      <w:r w:rsidR="00CB3D8A">
        <w:t>FINANCIJSKE AGENCIJE, Zagreb, Ulica grada Vukovara 70, OIB: 85821130368</w:t>
      </w:r>
      <w:r>
        <w:t>, za otvaranje st</w:t>
      </w:r>
      <w:r w:rsidR="007F36D8">
        <w:t>ečajnog postupka nad dužnikom</w:t>
      </w:r>
      <w:r w:rsidR="008813A5">
        <w:t xml:space="preserve"> </w:t>
      </w:r>
      <w:r w:rsidR="008813A5" w:rsidRPr="008813A5">
        <w:t>PUBLIC EVENT j.d.o.o. OIB: 24025922184, Strmec, Lovasići 7</w:t>
      </w:r>
      <w:r>
        <w:t xml:space="preserve">, </w:t>
      </w:r>
      <w:r w:rsidR="001C38BA" w:rsidRPr="001C38BA">
        <w:t xml:space="preserve">dana </w:t>
      </w:r>
      <w:r w:rsidR="007F36D8">
        <w:t>02</w:t>
      </w:r>
      <w:r w:rsidR="00CE5540">
        <w:t>.</w:t>
      </w:r>
      <w:r w:rsidR="007F36D8">
        <w:t xml:space="preserve"> svib</w:t>
      </w:r>
      <w:r w:rsidR="00A12EA4">
        <w:t xml:space="preserve">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7F36D8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8813A5" w:rsidRPr="008813A5">
        <w:t>PUBLIC EVENT j.d.o.o. OIB: 24025922184, Strmec, Lovasići 7</w:t>
      </w:r>
      <w:r w:rsidR="008813A5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934D7B">
        <w:t xml:space="preserve">02. svibnja </w:t>
      </w:r>
      <w:r w:rsidR="00327DEC">
        <w:t xml:space="preserve">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F36D8" w:rsidR="00EC031E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 </w:t>
      </w:r>
      <w:r w:rsidR="007F36D8">
        <w:t>Jugoslav Puran OIB: 70582689973 iz Bjelovara, Josipa Jelačića 12.</w:t>
      </w:r>
    </w:p>
    <w:p w:rsidRDefault="00511E34" w:rsidP="007F36D8" w:rsidR="00833A14">
      <w:pPr>
        <w:jc w:val="both"/>
      </w:pPr>
      <w:r>
        <w:t xml:space="preserve">  </w:t>
      </w:r>
    </w:p>
    <w:p w:rsidRDefault="00DB441F" w:rsidP="00152F9B" w:rsidR="00215AB1">
      <w:pPr>
        <w:jc w:val="both"/>
      </w:pPr>
      <w:r>
        <w:t xml:space="preserve">III. Zaključuje se stečajni postupak nad dužnikom </w:t>
      </w:r>
      <w:r w:rsidR="008813A5" w:rsidRPr="008813A5">
        <w:t>PUBLIC EVENT j.d.o.o. OIB: 24025922184, Strmec, Lovasići 7</w:t>
      </w:r>
      <w:r w:rsidR="007F36D8">
        <w:t>.</w:t>
      </w:r>
    </w:p>
    <w:p w:rsidRDefault="007F36D8" w:rsidP="00152F9B" w:rsidR="007F36D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8813A5" w:rsidRPr="008813A5">
        <w:t>PUBLIC EVENT j.d.o.o. OIB: 24025922184, Strmec, Lovasići 7</w:t>
      </w:r>
      <w:r w:rsidR="00EC031E" w:rsidRPr="00EC031E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277960">
      <w:pPr>
        <w:jc w:val="both"/>
      </w:pPr>
      <w:r>
        <w:t xml:space="preserve">         </w:t>
      </w:r>
      <w:r w:rsidR="00277960" w:rsidRPr="00277960">
        <w:t xml:space="preserve">Financijska agencija, kao predlagatelj, navela je u prijedlogu za otvaranje stečajnog postupka kako dužnik na dan 19.12.2016. u Očevidniku redoslijeda osnova za plaćanje ima evidentirane neizvršene osnove za plaćanje u neprekinutom razdoblju od 120 dana, u ukupnom iznosu od 36.282,09 kn, kao i da dužnik ima 2 zaposlenika. S obzirom na to da predlagatelj vodi Očevidnik redoslijeda osnova za plaćanje, sud je prihvatio predlagateljeve </w:t>
      </w:r>
      <w:r w:rsidR="00277960" w:rsidRPr="00277960">
        <w:lastRenderedPageBreak/>
        <w:t>tvrdnje o neprekinutom razdoblju evidentiranih neizvršenih osnova za plaćanje koji su zavedeni u Očevidniku  redoslijeda osnova za plaćanje.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06E03">
      <w:pPr>
        <w:jc w:val="both"/>
      </w:pPr>
      <w:r>
        <w:t xml:space="preserve">           Sud je rješenjem </w:t>
      </w:r>
      <w:r w:rsidR="000609E2">
        <w:t xml:space="preserve">od </w:t>
      </w:r>
      <w:r w:rsidR="00277960">
        <w:t>15</w:t>
      </w:r>
      <w:r w:rsidR="00706E03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06E03">
        <w:t xml:space="preserve"> dana 07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706E03" w:rsidRPr="00706E03">
        <w:t>16.01.2018.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840B5B">
        <w:t>18</w:t>
      </w:r>
      <w:r w:rsidR="00D32678" w:rsidRPr="00D32678">
        <w:t xml:space="preserve">.01.2018. </w:t>
      </w:r>
      <w:r>
        <w:t xml:space="preserve">sud je </w:t>
      </w:r>
      <w:r w:rsidR="00FC4751">
        <w:t xml:space="preserve">utvrdio kako je dužnik na dan </w:t>
      </w:r>
      <w:r w:rsidR="00840B5B">
        <w:t>19</w:t>
      </w:r>
      <w:r w:rsidR="00D32678">
        <w:t>.12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840B5B">
        <w:t xml:space="preserve">36.282,09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4B71E1">
        <w:t>07</w:t>
      </w:r>
      <w:r w:rsidR="002C45FD" w:rsidRPr="002C45FD">
        <w:t xml:space="preserve">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4B71E1">
        <w:t xml:space="preserve"> 07</w:t>
      </w:r>
      <w:r w:rsidR="002C45FD" w:rsidRPr="002C45FD">
        <w:t xml:space="preserve">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4B71E1" w:rsidR="004B71E1" w:rsidRPr="004B71E1">
      <w:pPr>
        <w:jc w:val="center"/>
      </w:pPr>
      <w:r>
        <w:t xml:space="preserve">U Zagrebu </w:t>
      </w:r>
      <w:r w:rsidR="004B71E1" w:rsidRPr="004B71E1">
        <w:t>02. svibnja 2018.</w:t>
      </w:r>
    </w:p>
    <w:p w:rsidRDefault="00CA6649" w:rsidP="00CA6649" w:rsidR="00CA6649">
      <w:pPr>
        <w:jc w:val="center"/>
      </w:pP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DF64CB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DF64CB" w:rsidP="008C5BAA" w:rsidR="00DF64CB">
      <w:pPr>
        <w:jc w:val="right"/>
      </w:pPr>
      <w:r>
        <w:t>Za točnost otpravka-ovlašteni službenik:</w:t>
      </w:r>
    </w:p>
    <w:p w:rsidRDefault="00DF64CB" w:rsidP="008C5BAA" w:rsidR="00DF64CB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641B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277960">
          <w:t>7042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FFC"/>
    <w:rsid w:val="00020AAE"/>
    <w:rsid w:val="000247FE"/>
    <w:rsid w:val="00025060"/>
    <w:rsid w:val="0002736D"/>
    <w:rsid w:val="000326E1"/>
    <w:rsid w:val="00040529"/>
    <w:rsid w:val="000609E2"/>
    <w:rsid w:val="00081B41"/>
    <w:rsid w:val="0008307A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77960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B71E1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6E03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36D8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0B5B"/>
    <w:rsid w:val="008527B2"/>
    <w:rsid w:val="008641BD"/>
    <w:rsid w:val="00873E5D"/>
    <w:rsid w:val="00876DE5"/>
    <w:rsid w:val="008813A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4D7B"/>
    <w:rsid w:val="0093504C"/>
    <w:rsid w:val="00937188"/>
    <w:rsid w:val="00937ECA"/>
    <w:rsid w:val="00944150"/>
    <w:rsid w:val="00963A54"/>
    <w:rsid w:val="009729D9"/>
    <w:rsid w:val="0097615B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3D8A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2678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DF64CB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34A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C031E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7042</izvorni_sadrzaj>
    <derivirana_varijabla naziv="DomainObject.Predmet.Broj_1">7042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St-7042/2016</izvorni_sadrzaj>
    <derivirana_varijabla naziv="DomainObject.Predmet.OznakaBroj_1">St-7042/2016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PUBLIC EVENT j.d.o.o.</izvorni_sadrzaj>
    <derivirana_varijabla naziv="DomainObject.Predmet.ProtustrankaFormated_1">  PUBLIC EVENT j.d.o.o.</derivirana_varijabla>
  </DomainObject.Predmet.ProtustrankaFormated>
  <DomainObject.Predmet.ProtustrankaFormatedOIB>
    <izvorni_sadrzaj>  PUBLIC EVENT j.d.o.o., OIB 24025922184</izvorni_sadrzaj>
    <derivirana_varijabla naziv="DomainObject.Predmet.ProtustrankaFormatedOIB_1">  PUBLIC EVENT j.d.o.o., OIB 24025922184</derivirana_varijabla>
  </DomainObject.Predmet.ProtustrankaFormatedOIB>
  <DomainObject.Predmet.ProtustrankaFormatedWithAdress>
    <izvorni_sadrzaj> PUBLIC EVENT j.d.o.o., Lovasići 7, 10431 Strmec</izvorni_sadrzaj>
    <derivirana_varijabla naziv="DomainObject.Predmet.ProtustrankaFormatedWithAdress_1"> PUBLIC EVENT j.d.o.o., Lovasići 7, 10431 Strmec</derivirana_varijabla>
  </DomainObject.Predmet.ProtustrankaFormatedWithAdress>
  <DomainObject.Predmet.ProtustrankaFormatedWithAdressOIB>
    <izvorni_sadrzaj> PUBLIC EVENT j.d.o.o., OIB 24025922184, Lovasići 7, 10431 Strmec</izvorni_sadrzaj>
    <derivirana_varijabla naziv="DomainObject.Predmet.ProtustrankaFormatedWithAdressOIB_1"> PUBLIC EVENT j.d.o.o., OIB 24025922184, Lovasići 7, 10431 Strmec</derivirana_varijabla>
  </DomainObject.Predmet.ProtustrankaFormatedWithAdressOIB>
  <DomainObject.Predmet.ProtustrankaWithAdress>
    <izvorni_sadrzaj>PUBLIC EVENT j.d.o.o. Lovasići 7, 10431 Strmec</izvorni_sadrzaj>
    <derivirana_varijabla naziv="DomainObject.Predmet.ProtustrankaWithAdress_1">PUBLIC EVENT j.d.o.o. Lovasići 7, 10431 Strmec</derivirana_varijabla>
  </DomainObject.Predmet.ProtustrankaWithAdress>
  <DomainObject.Predmet.ProtustrankaWithAdressOIB>
    <izvorni_sadrzaj>PUBLIC EVENT j.d.o.o., OIB 24025922184, Lovasići 7, 10431 Strmec</izvorni_sadrzaj>
    <derivirana_varijabla naziv="DomainObject.Predmet.ProtustrankaWithAdressOIB_1">PUBLIC EVENT j.d.o.o., OIB 24025922184, Lovasići 7, 10431 Strmec</derivirana_varijabla>
  </DomainObject.Predmet.ProtustrankaWithAdressOIB>
  <DomainObject.Predmet.ProtustrankaNazivFormated>
    <izvorni_sadrzaj>PUBLIC EVENT j.d.o.o.</izvorni_sadrzaj>
    <derivirana_varijabla naziv="DomainObject.Predmet.ProtustrankaNazivFormated_1">PUBLIC EVENT j.d.o.o.</derivirana_varijabla>
  </DomainObject.Predmet.ProtustrankaNazivFormated>
  <DomainObject.Predmet.ProtustrankaNazivFormatedOIB>
    <izvorni_sadrzaj>PUBLIC EVENT j.d.o.o., OIB 24025922184</izvorni_sadrzaj>
    <derivirana_varijabla naziv="DomainObject.Predmet.ProtustrankaNazivFormatedOIB_1">PUBLIC EVENT j.d.o.o., OIB 24025922184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Vlašić</izvorni_sadrzaj>
    <derivirana_varijabla naziv="DomainObject.Predmet.StrankaFormated_1">  FINA Regionalni centar Zagreb; Ivan Vlašić</derivirana_varijabla>
  </DomainObject.Predmet.StrankaFormated>
  <DomainObject.Predmet.StrankaFormatedOIB>
    <izvorni_sadrzaj>  FINA Regionalni centar Zagreb, OIB 85821130368; Ivan Vlašić, OIB 70279986054</izvorni_sadrzaj>
    <derivirana_varijabla naziv="DomainObject.Predmet.StrankaFormatedOIB_1">  FINA Regionalni centar Zagreb, OIB 85821130368; Ivan Vlašić, OIB 70279986054</derivirana_varijabla>
  </DomainObject.Predmet.StrankaFormatedOIB>
  <DomainObject.Predmet.StrankaFormatedWithAdress>
    <izvorni_sadrzaj> FINA Regionalni centar Zagreb, Trg svibanjskih žrtava 1995. 1, 10000 Zagreb; Ivan Vlašić, Lovasići 7, 10434 Strmec</izvorni_sadrzaj>
    <derivirana_varijabla naziv="DomainObject.Predmet.StrankaFormatedWithAdress_1"> FINA Regionalni centar Zagreb, Trg svibanjskih žrtava 1995. 1, 10000 Zagreb; Ivan Vlašić, Lovasići 7, 10434 Strmec</derivirana_varijabla>
  </DomainObject.Predmet.StrankaFormatedWithAdress>
  <DomainObject.Predmet.StrankaFormatedWithAdressOIB>
    <izvorni_sadrzaj> FINA Regionalni centar Zagreb, OIB 85821130368, Trg svibanjskih žrtava 1995. 1, 10000 Zagreb; Ivan Vlašić, OIB 70279986054, Lovasići 7, 10434 Strmec</izvorni_sadrzaj>
    <derivirana_varijabla naziv="DomainObject.Predmet.StrankaFormatedWithAdressOIB_1"> FINA Regionalni centar Zagreb, OIB 85821130368, Trg svibanjskih žrtava 1995. 1, 10000 Zagreb; Ivan Vlašić, OIB 70279986054, Lovasići 7, 10434 Strmec</derivirana_varijabla>
  </DomainObject.Predmet.StrankaFormatedWithAdressOIB>
  <DomainObject.Predmet.StrankaWithAdress>
    <izvorni_sadrzaj>FINA Regionalni centar Zagreb Trg svibanjskih žrtava 1995. 1,10000 Zagreb,Ivan Vlašić Lovasići 7,10434 Strmec</izvorni_sadrzaj>
    <derivirana_varijabla naziv="DomainObject.Predmet.StrankaWithAdress_1">FINA Regionalni centar Zagreb Trg svibanjskih žrtava 1995. 1,10000 Zagreb,Ivan Vlašić Lovasići 7,10434 Strmec</derivirana_varijabla>
  </DomainObject.Predmet.StrankaWithAdress>
  <DomainObject.Predmet.StrankaWithAdressOIB>
    <izvorni_sadrzaj>FINA Regionalni centar Zagreb, OIB 85821130368, Trg svibanjskih žrtava 1995. 1,10000 Zagreb,Ivan Vlašić, OIB 70279986054, Lovasići 7,10434 Strmec</izvorni_sadrzaj>
    <derivirana_varijabla naziv="DomainObject.Predmet.StrankaWithAdressOIB_1">FINA Regionalni centar Zagreb, OIB 85821130368, Trg svibanjskih žrtava 1995. 1,10000 Zagreb,Ivan Vlašić, OIB 70279986054, Lovasići 7,10434 Strmec</derivirana_varijabla>
  </DomainObject.Predmet.StrankaWithAdressOIB>
  <DomainObject.Predmet.StrankaNazivFormated>
    <izvorni_sadrzaj>FINA Regionalni centar Zagreb,Ivan Vlašić</izvorni_sadrzaj>
    <derivirana_varijabla naziv="DomainObject.Predmet.StrankaNazivFormated_1">FINA Regionalni centar Zagreb,Ivan Vlašić</derivirana_varijabla>
  </DomainObject.Predmet.StrankaNazivFormated>
  <DomainObject.Predmet.StrankaNazivFormatedOIB>
    <izvorni_sadrzaj>FINA Regionalni centar Zagreb, OIB 85821130368,Ivan Vlašić, OIB 70279986054</izvorni_sadrzaj>
    <derivirana_varijabla naziv="DomainObject.Predmet.StrankaNazivFormatedOIB_1">FINA Regionalni centar Zagreb, OIB 85821130368,Ivan Vlašić, OIB 70279986054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Ivan Vlašić</item>
    </izvorni_sadrzaj>
    <derivirana_varijabla naziv="DomainObject.Predmet.StrankaListFormated_1">
      <item>FINA Regionalni centar Zagreb</item>
      <item>Ivan Vlašić</item>
    </derivirana_varijabla>
  </DomainObject.Predmet.StrankaListFormated>
  <DomainObject.Predmet.StrankaListFormatedOIB>
    <izvorni_sadrzaj>
      <item>FINA Regionalni centar Zagreb, OIB 85821130368</item>
      <item>Ivan Vlašić, OIB 70279986054</item>
    </izvorni_sadrzaj>
    <derivirana_varijabla naziv="DomainObject.Predmet.StrankaListFormatedOIB_1">
      <item>FINA Regionalni centar Zagreb, OIB 85821130368</item>
      <item>Ivan Vlašić, OIB 70279986054</item>
    </derivirana_varijabla>
  </DomainObject.Predmet.StrankaListFormatedOIB>
  <DomainObject.Predmet.StrankaListFormatedWithAdress>
    <izvorni_sadrzaj>
      <item>FINA Regionalni centar Zagreb, Trg svibanjskih žrtava 1995. 1, 10000 Zagreb</item>
      <item>Ivan Vlašić, Lovasići 7, 10434 Strmec</item>
    </izvorni_sadrzaj>
    <derivirana_varijabla naziv="DomainObject.Predmet.StrankaListFormatedWithAdress_1">
      <item>FINA Regionalni centar Zagreb, Trg svibanjskih žrtava 1995. 1, 10000 Zagreb</item>
      <item>Ivan Vlašić, Lovasići 7, 10434 Strmec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Vlašić, OIB 70279986054, Lovasići 7, 10434 Strmec</item>
    </izvorni_sadrzaj>
    <derivirana_varijabla naziv="DomainObject.Predmet.StrankaListFormatedWithAdressOIB_1">
      <item>FINA Regionalni centar Zagreb, OIB 85821130368, Trg svibanjskih žrtava 1995. 1, 10000 Zagreb</item>
      <item>Ivan Vlašić, OIB 70279986054, Lovasići 7, 10434 Strmec</item>
    </derivirana_varijabla>
  </DomainObject.Predmet.StrankaListFormatedWithAdressOIB>
  <DomainObject.Predmet.StrankaListNazivFormated>
    <izvorni_sadrzaj>
      <item>FINA Regionalni centar Zagreb</item>
      <item>Ivan Vlašić</item>
    </izvorni_sadrzaj>
    <derivirana_varijabla naziv="DomainObject.Predmet.StrankaListNazivFormated_1">
      <item>FINA Regionalni centar Zagreb</item>
      <item>Ivan Vlašić</item>
    </derivirana_varijabla>
  </DomainObject.Predmet.StrankaListNazivFormated>
  <DomainObject.Predmet.StrankaListNazivFormatedOIB>
    <izvorni_sadrzaj>
      <item>FINA Regionalni centar Zagreb, OIB 85821130368</item>
      <item>Ivan Vlašić, OIB 70279986054</item>
    </izvorni_sadrzaj>
    <derivirana_varijabla naziv="DomainObject.Predmet.StrankaListNazivFormatedOIB_1">
      <item>FINA Regionalni centar Zagreb, OIB 85821130368</item>
      <item>Ivan Vlašić, OIB 70279986054</item>
    </derivirana_varijabla>
  </DomainObject.Predmet.StrankaListNazivFormatedOIB>
  <DomainObject.Predmet.ProtuStrankaListFormated>
    <izvorni_sadrzaj>
      <item>PUBLIC EVENT j.d.o.o.</item>
    </izvorni_sadrzaj>
    <derivirana_varijabla naziv="DomainObject.Predmet.ProtuStrankaListFormated_1">
      <item>PUBLIC EVENT j.d.o.o.</item>
    </derivirana_varijabla>
  </DomainObject.Predmet.ProtuStrankaListFormated>
  <DomainObject.Predmet.ProtuStrankaListFormatedOIB>
    <izvorni_sadrzaj>
      <item>PUBLIC EVENT j.d.o.o., OIB 24025922184</item>
    </izvorni_sadrzaj>
    <derivirana_varijabla naziv="DomainObject.Predmet.ProtuStrankaListFormatedOIB_1">
      <item>PUBLIC EVENT j.d.o.o., OIB 24025922184</item>
    </derivirana_varijabla>
  </DomainObject.Predmet.ProtuStrankaListFormatedOIB>
  <DomainObject.Predmet.ProtuStrankaListFormatedWithAdress>
    <izvorni_sadrzaj>
      <item>PUBLIC EVENT j.d.o.o., Lovasići 7, 10431 Strmec</item>
    </izvorni_sadrzaj>
    <derivirana_varijabla naziv="DomainObject.Predmet.ProtuStrankaListFormatedWithAdress_1">
      <item>PUBLIC EVENT j.d.o.o., Lovasići 7, 10431 Strmec</item>
    </derivirana_varijabla>
  </DomainObject.Predmet.ProtuStrankaListFormatedWithAdress>
  <DomainObject.Predmet.ProtuStrankaListFormatedWithAdressOIB>
    <izvorni_sadrzaj>
      <item>PUBLIC EVENT j.d.o.o., OIB 24025922184, Lovasići 7, 10431 Strmec</item>
    </izvorni_sadrzaj>
    <derivirana_varijabla naziv="DomainObject.Predmet.ProtuStrankaListFormatedWithAdressOIB_1">
      <item>PUBLIC EVENT j.d.o.o., OIB 24025922184, Lovasići 7, 10431 Strmec</item>
    </derivirana_varijabla>
  </DomainObject.Predmet.ProtuStrankaListFormatedWithAdressOIB>
  <DomainObject.Predmet.ProtuStrankaListNazivFormated>
    <izvorni_sadrzaj>
      <item>PUBLIC EVENT j.d.o.o.</item>
    </izvorni_sadrzaj>
    <derivirana_varijabla naziv="DomainObject.Predmet.ProtuStrankaListNazivFormated_1">
      <item>PUBLIC EVENT j.d.o.o.</item>
    </derivirana_varijabla>
  </DomainObject.Predmet.ProtuStrankaListNazivFormated>
  <DomainObject.Predmet.ProtuStrankaListNazivFormatedOIB>
    <izvorni_sadrzaj>
      <item>PUBLIC EVENT j.d.o.o., OIB 24025922184</item>
    </izvorni_sadrzaj>
    <derivirana_varijabla naziv="DomainObject.Predmet.ProtuStrankaListNazivFormatedOIB_1">
      <item>PUBLIC EVENT j.d.o.o., OIB 24025922184</item>
    </derivirana_varijabla>
  </DomainObject.Predmet.ProtuStrankaListNazivFormatedOIB>
  <DomainObject.Predmet.OstaliListFormated>
    <izvorni_sadrzaj>
      <item>Ivan Vlašić</item>
    </izvorni_sadrzaj>
    <derivirana_varijabla naziv="DomainObject.Predmet.OstaliListFormated_1">
      <item>Ivan Vlašić</item>
    </derivirana_varijabla>
  </DomainObject.Predmet.OstaliListFormated>
  <DomainObject.Predmet.OstaliListFormatedOIB>
    <izvorni_sadrzaj>
      <item>Ivan Vlašić, OIB 70279986054</item>
    </izvorni_sadrzaj>
    <derivirana_varijabla naziv="DomainObject.Predmet.OstaliListFormatedOIB_1">
      <item>Ivan Vlašić, OIB 70279986054</item>
    </derivirana_varijabla>
  </DomainObject.Predmet.OstaliListFormatedOIB>
  <DomainObject.Predmet.OstaliListFormatedWithAdress>
    <izvorni_sadrzaj>
      <item>Ivan Vlašić, Lovasići 7, 10434 Strmec</item>
    </izvorni_sadrzaj>
    <derivirana_varijabla naziv="DomainObject.Predmet.OstaliListFormatedWithAdress_1">
      <item>Ivan Vlašić, Lovasići 7, 10434 Strmec</item>
    </derivirana_varijabla>
  </DomainObject.Predmet.OstaliListFormatedWithAdress>
  <DomainObject.Predmet.OstaliListFormatedWithAdressOIB>
    <izvorni_sadrzaj>
      <item>Ivan Vlašić, OIB 70279986054, Lovasići 7, 10434 Strmec</item>
    </izvorni_sadrzaj>
    <derivirana_varijabla naziv="DomainObject.Predmet.OstaliListFormatedWithAdressOIB_1">
      <item>Ivan Vlašić, OIB 70279986054, Lovasići 7, 10434 Strmec</item>
    </derivirana_varijabla>
  </DomainObject.Predmet.OstaliListFormatedWithAdressOIB>
  <DomainObject.Predmet.OstaliListNazivFormated>
    <izvorni_sadrzaj>
      <item>Ivan Vlašić</item>
    </izvorni_sadrzaj>
    <derivirana_varijabla naziv="DomainObject.Predmet.OstaliListNazivFormated_1">
      <item>Ivan Vlašić</item>
    </derivirana_varijabla>
  </DomainObject.Predmet.OstaliListNazivFormated>
  <DomainObject.Predmet.OstaliListNazivFormatedOIB>
    <izvorni_sadrzaj>
      <item>Ivan Vlašić, OIB 70279986054</item>
    </izvorni_sadrzaj>
    <derivirana_varijabla naziv="DomainObject.Predmet.OstaliListNazivFormatedOIB_1">
      <item>Ivan Vlašić, OIB 70279986054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PUBLIC EVENT j.d.o.o.</izvorni_sadrzaj>
    <derivirana_varijabla naziv="DomainObject.Predmet.ProtustrankaIDrugi_1">PUBLIC EVENT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PUBLIC EVENT j.d.o.o., OIB 24025922184, Lovasići 7, 10431 Strmec</izvorni_sadrzaj>
    <derivirana_varijabla naziv="DomainObject.Predmet.ProtustrankaIDrugiAdressOIB_1">PUBLIC EVENT j.d.o.o., OIB 24025922184, Lovasići 7,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PUBLIC EVENT j.d.o.o.</item>
      <item>Ivan Vlašić</item>
      <item>Ivan Vlašić</item>
    </izvorni_sadrzaj>
    <derivirana_varijabla naziv="DomainObject.Predmet.SudioniciListNaziv_1">
      <item>FINA Regionalni centar Zagreb</item>
      <item>PUBLIC EVENT j.d.o.o.</item>
      <item>Ivan Vlašić</item>
      <item>Ivan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PUBLIC EVENT j.d.o.o., OIB 24025922184, Lovasići 7,10431 Strmec</item>
      <item>Ivan Vlašić, OIB 70279986054, Lovasići 7,10434 Strmec</item>
      <item>Ivan Vlašić, OIB 70279986054, Lovasići 7,10434 Strmec</item>
    </izvorni_sadrzaj>
    <derivirana_varijabla naziv="DomainObject.Predmet.SudioniciListAdressOIB_1">
      <item>FINA Regionalni centar Zagreb, OIB 85821130368, Trg svibanjskih žrtava 1995. 1,10000 Zagreb</item>
      <item>PUBLIC EVENT j.d.o.o., OIB 24025922184, Lovasići 7,10431 Strmec</item>
      <item>Ivan Vlašić, OIB 70279986054, Lovasići 7,10434 Strmec</item>
      <item>Ivan Vlašić, OIB 70279986054, Lovasići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24025922184</item>
      <item>, OIB 70279986054</item>
      <item>, OIB 70279986054</item>
    </izvorni_sadrzaj>
    <derivirana_varijabla naziv="DomainObject.Predmet.SudioniciListNazivOIB_1">
      <item>, OIB 85821130368</item>
      <item>, OIB 24025922184</item>
      <item>, OIB 70279986054</item>
      <item>, OIB 70279986054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28CB7-C0E5-4778-9AC6-3B3B3B333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4591</properties:Characters>
  <properties:Lines>106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2018-05-02T06:54:00Z</dcterms:created>
  <dc:creator>gzubak</dc:creator>
  <cp:lastModifiedBy>Gordana Cvitković</cp:lastModifiedBy>
  <cp:lastPrinted>2018-05-02T07:04:00Z</cp:lastPrinted>
  <dcterms:modified xmlns:xsi="http://www.w3.org/2001/XMLSchema-instance" xsi:type="dcterms:W3CDTF">2018-05-02T07:04:00Z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(St-7042-16 OTVORI  ZAKLJUČI - čl. 110. 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