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4c70" w14:paraId="4b44c70" w:rsidRDefault="00A27295" w:rsidP="00A27295" w:rsidR="00A27295">
      <w:pPr>
        <w15:collapsed w:val="false"/>
      </w:pPr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E21BBC">
        <w:rPr>
          <w:b/>
        </w:rPr>
        <w:t>DIROV BRIJEG j.d.o.o. za ugostiteljstvo, trgovinu i usluge, Vinkovci, Duga ulica 108, MBS: 030172418, OIB: 36978675131</w:t>
      </w:r>
      <w:r w:rsidR="006139EC">
        <w:t xml:space="preserve">, </w:t>
      </w:r>
      <w:r w:rsidR="003B4C28">
        <w:t xml:space="preserve">dana </w:t>
      </w:r>
      <w:r w:rsidR="00E21BBC">
        <w:t>26</w:t>
      </w:r>
      <w:r w:rsidR="00186821">
        <w:t>. travnja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E21BBC">
        <w:rPr>
          <w:b/>
        </w:rPr>
        <w:t xml:space="preserve">DIROV BRIJEG j.d.o.o. za ugostiteljstvo, trgovinu i usluge, Vinkovci, Duga ulica 108, MBS: 030172418, OIB: 36978675131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E21BBC">
        <w:rPr>
          <w:b/>
        </w:rPr>
        <w:t>18-</w:t>
      </w:r>
      <w:proofErr w:type="spellStart"/>
      <w:r w:rsidR="00E21BBC">
        <w:rPr>
          <w:b/>
        </w:rPr>
        <w:t>18</w:t>
      </w:r>
      <w:proofErr w:type="spellEnd"/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E21BBC">
        <w:rPr>
          <w:b/>
        </w:rPr>
        <w:t>25.400,00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E21BBC" w:rsidP="00E21BBC" w:rsidR="00E21BBC">
      <w:pPr>
        <w:jc w:val="both"/>
      </w:pPr>
      <w:r>
        <w:t>- troškovi izrade pečata ……………………………………….     150,00 kn</w:t>
      </w:r>
    </w:p>
    <w:p w:rsidRDefault="00E21BBC" w:rsidP="00E21BBC" w:rsidR="00E21BBC">
      <w:pPr>
        <w:jc w:val="both"/>
      </w:pPr>
      <w:r>
        <w:t xml:space="preserve">- troškovi naknada, poštarine i pristojbi za </w:t>
      </w:r>
      <w:proofErr w:type="spellStart"/>
      <w:r>
        <w:t>pribavu</w:t>
      </w:r>
      <w:proofErr w:type="spellEnd"/>
      <w:r>
        <w:t xml:space="preserve"> podataka…     200,00 kn</w:t>
      </w:r>
    </w:p>
    <w:p w:rsidRDefault="00E21BBC" w:rsidP="00E21BBC" w:rsidR="00E21BBC">
      <w:pPr>
        <w:jc w:val="both"/>
      </w:pPr>
      <w:r>
        <w:t>- troškove naknade FINI za potvrdu o blokadi ……………….        50,00 kn</w:t>
      </w:r>
    </w:p>
    <w:p w:rsidRDefault="00E21BBC" w:rsidP="00E21BBC" w:rsidR="00E21BBC">
      <w:pPr>
        <w:jc w:val="both"/>
      </w:pPr>
      <w:r>
        <w:t>- troškovi otvaranja, vođenja i zatvaranja žiro-računa ……….    1.000,00 kn</w:t>
      </w:r>
    </w:p>
    <w:p w:rsidRDefault="00E21BBC" w:rsidP="00E21BBC" w:rsidR="00E21BBC">
      <w:pPr>
        <w:jc w:val="both"/>
      </w:pPr>
      <w:r>
        <w:t xml:space="preserve"> - troškovi vođenja knjigovodstva  1 god. …….………………  12.000,00 kn</w:t>
      </w:r>
    </w:p>
    <w:p w:rsidRDefault="00E21BBC" w:rsidP="00E21BBC" w:rsidR="00E21BBC">
      <w:pPr>
        <w:jc w:val="both"/>
      </w:pPr>
      <w:r>
        <w:t xml:space="preserve"> - troškovi arhiviranja …………………………………………    5.000,00 kn</w:t>
      </w:r>
    </w:p>
    <w:p w:rsidRDefault="00E21BBC" w:rsidP="00E21BBC" w:rsidR="00E21BBC">
      <w:pPr>
        <w:jc w:val="both"/>
      </w:pPr>
      <w:r>
        <w:t xml:space="preserve"> - nagrada stečajnom upravitelju ……………………………...    4.000,00 kn</w:t>
      </w:r>
    </w:p>
    <w:p w:rsidRDefault="00E21BBC" w:rsidP="00E21BBC" w:rsidR="00E21BBC">
      <w:pPr>
        <w:jc w:val="both"/>
      </w:pPr>
      <w:r>
        <w:t xml:space="preserve"> - ostali  nepredviđeni materijalni troškovi ……………………    2.000.00 kn</w:t>
      </w:r>
    </w:p>
    <w:p w:rsidRDefault="00E21BBC" w:rsidP="00E21BBC" w:rsidR="00E21BBC">
      <w:pPr>
        <w:jc w:val="both"/>
      </w:pPr>
      <w:r>
        <w:t xml:space="preserve"> - putni troškovi – predvidivo   ……..……………………….. .     1.000,00 kn</w:t>
      </w:r>
    </w:p>
    <w:p w:rsidRDefault="00E21BBC" w:rsidP="00E21BBC" w:rsidR="00E21BBC">
      <w:pPr>
        <w:jc w:val="both"/>
      </w:pPr>
      <w:r>
        <w:t xml:space="preserve">------------------------------------------------------------------------------------------- </w:t>
      </w:r>
    </w:p>
    <w:p w:rsidRDefault="00E21BBC" w:rsidP="00E21BBC" w:rsidR="00E21BBC">
      <w:pPr>
        <w:jc w:val="both"/>
      </w:pPr>
      <w:r>
        <w:t xml:space="preserve">                                                                 UKUPNO: ………...    25.400,00 kn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04D23">
        <w:t>29. studenog 2017</w:t>
      </w:r>
      <w:r w:rsidR="00321631">
        <w:t>.</w:t>
      </w:r>
      <w:r w:rsidR="00C43FA3">
        <w:t xml:space="preserve"> g.</w:t>
      </w:r>
      <w:r w:rsidRPr="00DD2365">
        <w:t xml:space="preserve"> </w:t>
      </w:r>
      <w:r w:rsidR="00D04D23">
        <w:t>zahtjev</w:t>
      </w:r>
      <w:r w:rsidRPr="00DD2365">
        <w:t xml:space="preserve"> za </w:t>
      </w:r>
      <w:r w:rsidR="00D04D23">
        <w:t>provedbu</w:t>
      </w:r>
      <w:bookmarkStart w:name="_GoBack" w:id="0"/>
      <w:bookmarkEnd w:id="0"/>
      <w:r w:rsidRPr="00DD2365">
        <w:t xml:space="preserve"> </w:t>
      </w:r>
      <w:r w:rsidR="00D04D23">
        <w:t xml:space="preserve">skraćenog </w:t>
      </w:r>
      <w:r w:rsidRPr="00DD2365">
        <w:t xml:space="preserve">stečajnog postupka nad dužnikom </w:t>
      </w:r>
      <w:r w:rsidR="00E21BBC">
        <w:rPr>
          <w:b/>
        </w:rPr>
        <w:t>DIROV BRIJEG j.d.o.o. za ugostiteljstvo, trgovinu i usluge, Vinkovci, Duga ulica 108, MBS: 030172418, OIB: 36978675131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St-18/</w:t>
      </w:r>
      <w:proofErr w:type="spellStart"/>
      <w:r w:rsidR="00E21BBC">
        <w:t>18</w:t>
      </w:r>
      <w:proofErr w:type="spellEnd"/>
      <w:r w:rsidR="00E21BBC">
        <w:t>-7 od 8. ožujka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E21BBC">
        <w:t>26</w:t>
      </w:r>
      <w:r w:rsidR="00293E3F">
        <w:t>. travnja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E21BBC">
        <w:rPr>
          <w:b/>
        </w:rPr>
        <w:t>25.400,00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21BBC">
        <w:t>26</w:t>
      </w:r>
      <w:r w:rsidR="00186821">
        <w:t>. travnja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21BBC">
        <w:t>18.5.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E21" w:rsidR="00465E21">
      <w:r>
        <w:separator/>
      </w:r>
    </w:p>
  </w:endnote>
  <w:endnote w:id="0" w:type="continuationSeparator">
    <w:p w:rsidRDefault="00465E21" w:rsidR="00465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E21" w:rsidR="00465E21">
      <w:r>
        <w:separator/>
      </w:r>
    </w:p>
  </w:footnote>
  <w:footnote w:id="0" w:type="continuationSeparator">
    <w:p w:rsidRDefault="00465E21" w:rsidR="00465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4D23">
      <w:rPr>
        <w:noProof/>
      </w:rPr>
      <w:t>2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E21BBC">
      <w:t>18/</w:t>
    </w:r>
    <w:proofErr w:type="spellStart"/>
    <w:r w:rsidR="00E21BBC">
      <w:t>18</w:t>
    </w:r>
    <w:proofErr w:type="spellEnd"/>
    <w:r w:rsidR="00E21BBC">
      <w:t>-14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53C1E"/>
    <w:rsid w:val="00465E21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04D23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D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04D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4D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D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D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D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04D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4D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D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D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DIROV BRIJEG j.d.o.o. za ugostiteljstvo, trgovinu i usluge</item>
      <item>RH MF POREZNA UPRAVA</item>
    </izvorni_sadrzaj>
    <derivirana_varijabla naziv="DomainObject.Predmet.SudioniciListNaziv_1">
      <item>DIROV BRIJEG j.d.o.o. za ugostiteljstvo, trgovinu i usluge</item>
      <item>RH MF POREZNA UPRAVA</item>
    </derivirana_varijabla>
  </DomainObject.Predmet.SudioniciListNaziv>
  <DomainObject.Predmet.SudioniciListAdressOIB>
    <izvorni_sadrzaj>
      <item>DIROV BRIJEG j.d.o.o. za ugostiteljstvo, trgovinu i usluge, OIB 36978675131, Duga ulica 108,32100 Vinkovci</item>
      <item>RH MF POREZNA UPRAVA, OIB 18683136487</item>
    </izvorni_sadrzaj>
    <derivirana_varijabla naziv="DomainObject.Predmet.SudioniciListAdressOIB_1">
      <item>DIROV BRIJEG j.d.o.o. za ugostiteljstvo, trgovinu i usluge, OIB 36978675131, Duga ulica 108,32100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36978675131</item>
      <item>, OIB 18683136487</item>
    </izvorni_sadrzaj>
    <derivirana_varijabla naziv="DomainObject.Predmet.SudioniciListNazivOIB_1">
      <item>, OIB 36978675131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D5695-8C82-4838-89CF-4135B7D15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2864</properties:Characters>
  <properties:Lines>98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2018-04-26T12:14:00Z</dcterms:created>
  <dc:creator>hermanj</dc:creator>
  <cp:lastModifiedBy>Danijela Sekulić</cp:lastModifiedBy>
  <cp:lastPrinted>2018-04-26T12:15:00Z</cp:lastPrinted>
  <dcterms:modified xmlns:xsi="http://www.w3.org/2001/XMLSchema-instance" xsi:type="dcterms:W3CDTF">2018-04-26T12:15:00Z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