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4c4f" w14:paraId="ab64c4f" w:rsidRDefault="002A1D78" w:rsidP="002A1D78" w:rsidR="002A1D7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D78" w:rsidP="002A1D78" w:rsidR="002A1D7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A1D78" w:rsidP="002A1D78" w:rsidR="002A1D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A1D78" w:rsidP="002A1D78" w:rsidR="002A1D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A1D78" w:rsidP="002A1D78" w:rsidR="002A1D7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A1D78" w:rsidP="002A1D78" w:rsidR="002A1D7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A1D78" w:rsidP="002A1D78" w:rsidR="002A1D78" w:rsidRPr="005D578C">
      <w:pPr>
        <w:jc w:val="center"/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A1D78" w:rsidP="002A1D78" w:rsidR="002A1D78" w:rsidRPr="005D578C">
      <w:pPr>
        <w:rPr>
          <w:rFonts w:cs="Times New Roman" w:eastAsia="Times New Roman"/>
          <w:szCs w:val="24"/>
        </w:rPr>
      </w:pPr>
    </w:p>
    <w:p w:rsidRDefault="002A1D78" w:rsidP="002A1D78" w:rsidR="002A1D7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4854EF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AURORA d. o. o. Fažana, Aleja Maslina 7, OIB 87296798604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040221832,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4854EF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4854E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2A1D78" w:rsidP="002A1D78" w:rsidR="002A1D78" w:rsidRPr="005D578C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A1D78" w:rsidP="002A1D78" w:rsidR="002A1D78" w:rsidRPr="005D578C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AURORA d. o. o. Fažana, Aleja Maslina 7, OIB 87296798604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040221832</w:t>
      </w:r>
      <w:r w:rsidR="004854EF">
        <w:rPr>
          <w:rFonts w:cs="Times New Roman" w:eastAsia="Times New Roman"/>
          <w:szCs w:val="24"/>
        </w:rPr>
        <w:t>.</w:t>
      </w:r>
    </w:p>
    <w:p w:rsidRDefault="002A1D78" w:rsidP="002A1D78" w:rsidR="002A1D78" w:rsidRPr="005D578C">
      <w:pPr>
        <w:rPr>
          <w:rFonts w:cs="Times New Roman" w:eastAsia="Times New Roman"/>
          <w:szCs w:val="24"/>
        </w:rPr>
      </w:pPr>
    </w:p>
    <w:p w:rsidRDefault="002A1D78" w:rsidP="002A1D78" w:rsidR="002A1D7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2A1D78" w:rsidP="002A1D78" w:rsidR="002A1D78">
      <w:pPr>
        <w:rPr>
          <w:rFonts w:cs="Times New Roman" w:eastAsia="Times New Roman"/>
          <w:szCs w:val="20"/>
        </w:rPr>
      </w:pPr>
    </w:p>
    <w:p w:rsidRDefault="002A1D78" w:rsidP="002A1D78" w:rsidR="002A1D7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AURORA d. o. o. Fažana, Aleja Maslina 7, OIB 87296798604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040221832.</w:t>
      </w:r>
    </w:p>
    <w:p w:rsidRDefault="002A1D78" w:rsidP="002A1D78" w:rsidR="002A1D78">
      <w:pPr>
        <w:ind w:firstLine="709"/>
        <w:rPr>
          <w:rFonts w:cs="Times New Roman" w:eastAsia="Times New Roman"/>
          <w:szCs w:val="24"/>
        </w:rPr>
      </w:pPr>
    </w:p>
    <w:p w:rsidRDefault="002A1D78" w:rsidP="002A1D78" w:rsidR="002A1D7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AURORA d. o. o. Fažana, Aleja Maslina 7, OIB 87296798604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040221832.</w:t>
      </w:r>
    </w:p>
    <w:p w:rsidRDefault="002A1D78" w:rsidP="002A1D78" w:rsidR="002A1D78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A1D78" w:rsidP="002A1D78" w:rsidR="002A1D78">
      <w:pPr>
        <w:ind w:firstLine="708"/>
        <w:rPr>
          <w:rFonts w:cs="Times New Roman" w:eastAsia="Times New Roman"/>
          <w:szCs w:val="24"/>
        </w:rPr>
      </w:pPr>
    </w:p>
    <w:p w:rsidRDefault="002A1D78" w:rsidP="002A1D78" w:rsidR="002A1D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AURORA d. o. o. Fažana.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St-1250/2015-3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A1D78" w:rsidP="002A1D78" w:rsidR="002A1D7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A1D78" w:rsidP="002A1D78" w:rsidR="002A1D78" w:rsidRPr="005D578C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854EF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4854E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A1D78" w:rsidP="002A1D78" w:rsidR="002A1D78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A1D78" w:rsidP="002A1D78" w:rsidR="002A1D7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F4E42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8F4E42">
        <w:rPr>
          <w:rFonts w:cs="Times New Roman" w:eastAsia="Times New Roman"/>
          <w:szCs w:val="24"/>
        </w:rPr>
        <w:t>r.</w:t>
      </w:r>
    </w:p>
    <w:p w:rsidRDefault="002A1D78" w:rsidP="002A1D78" w:rsidR="002A1D78">
      <w:pPr>
        <w:jc w:val="left"/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jc w:val="left"/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854EF" w:rsidP="004854EF" w:rsidR="004854EF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4854EF" w:rsidP="004854EF" w:rsidR="004854EF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A1D78" w:rsidP="002A1D78" w:rsidR="002A1D78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rPr>
          <w:rFonts w:cs="Times New Roman" w:eastAsia="Times New Roman"/>
          <w:szCs w:val="24"/>
        </w:rPr>
      </w:pPr>
    </w:p>
    <w:p w:rsidRDefault="002A1D78" w:rsidP="002A1D78" w:rsidR="002A1D7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A1D78" w:rsidP="002A1D78" w:rsidR="002A1D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2A1D78" w:rsidP="002A1D78" w:rsidR="002A1D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AURORA d. o. o. Fažana, Aleja Maslina 7,</w:t>
      </w:r>
    </w:p>
    <w:p w:rsidRDefault="004854EF" w:rsidP="002A1D78" w:rsidR="002A1D7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2A1D78">
        <w:rPr>
          <w:rFonts w:cs="Times New Roman" w:eastAsia="Times New Roman"/>
          <w:szCs w:val="24"/>
        </w:rPr>
        <w:t xml:space="preserve">. RH, Ministarstvo financija, Porezna uprava, </w:t>
      </w:r>
      <w:r w:rsidR="002A1D78" w:rsidRPr="00386167">
        <w:rPr>
          <w:rFonts w:cs="Times New Roman" w:eastAsia="Times New Roman"/>
          <w:szCs w:val="20"/>
        </w:rPr>
        <w:t xml:space="preserve">Područni ured </w:t>
      </w:r>
      <w:r w:rsidR="002A1D78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2A1D78">
        <w:rPr>
          <w:rFonts w:cs="Times New Roman" w:eastAsia="Times New Roman"/>
          <w:szCs w:val="20"/>
        </w:rPr>
        <w:t>Carrarina</w:t>
      </w:r>
      <w:proofErr w:type="spellEnd"/>
      <w:r w:rsidR="002A1D78">
        <w:rPr>
          <w:rFonts w:cs="Times New Roman" w:eastAsia="Times New Roman"/>
          <w:szCs w:val="20"/>
        </w:rPr>
        <w:t xml:space="preserve"> 5,</w:t>
      </w:r>
    </w:p>
    <w:p w:rsidRDefault="004854EF" w:rsidP="002A1D78" w:rsidR="002A1D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2A1D78">
        <w:rPr>
          <w:rFonts w:cs="Times New Roman" w:eastAsia="Times New Roman"/>
          <w:szCs w:val="24"/>
        </w:rPr>
        <w:t>.</w:t>
      </w:r>
      <w:r w:rsidR="002A1D78" w:rsidRPr="00386167">
        <w:rPr>
          <w:rFonts w:cs="Times New Roman" w:eastAsia="Times New Roman"/>
          <w:szCs w:val="24"/>
        </w:rPr>
        <w:t xml:space="preserve"> </w:t>
      </w:r>
      <w:r w:rsidR="002A1D78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2A1D78">
        <w:rPr>
          <w:rFonts w:cs="Times New Roman" w:eastAsia="Times New Roman"/>
          <w:szCs w:val="24"/>
        </w:rPr>
        <w:t>Kranjčevićeva</w:t>
      </w:r>
      <w:proofErr w:type="spellEnd"/>
      <w:r w:rsidR="002A1D78">
        <w:rPr>
          <w:rFonts w:cs="Times New Roman" w:eastAsia="Times New Roman"/>
          <w:szCs w:val="24"/>
        </w:rPr>
        <w:t xml:space="preserve"> 8,</w:t>
      </w:r>
    </w:p>
    <w:p w:rsidRDefault="004854EF" w:rsidP="002A1D78" w:rsidR="002A1D7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2A1D78">
        <w:rPr>
          <w:rFonts w:cs="Times New Roman" w:eastAsia="Times New Roman"/>
          <w:szCs w:val="24"/>
        </w:rPr>
        <w:t xml:space="preserve">. stečajni upravitelj </w:t>
      </w:r>
      <w:r w:rsidR="002A1D78">
        <w:rPr>
          <w:rFonts w:cs="Times New Roman" w:eastAsia="Times New Roman"/>
          <w:szCs w:val="20"/>
        </w:rPr>
        <w:t xml:space="preserve">Nikola Delić, Pula, </w:t>
      </w:r>
      <w:proofErr w:type="spellStart"/>
      <w:r w:rsidR="002A1D78">
        <w:rPr>
          <w:rFonts w:cs="Times New Roman" w:eastAsia="Times New Roman"/>
          <w:szCs w:val="20"/>
        </w:rPr>
        <w:t>Kranjčevićeva</w:t>
      </w:r>
      <w:proofErr w:type="spellEnd"/>
      <w:r w:rsidR="002A1D78">
        <w:rPr>
          <w:rFonts w:cs="Times New Roman" w:eastAsia="Times New Roman"/>
          <w:szCs w:val="20"/>
        </w:rPr>
        <w:t xml:space="preserve"> 16, </w:t>
      </w:r>
    </w:p>
    <w:p w:rsidRDefault="004854EF" w:rsidP="002A1D78" w:rsidR="002A1D7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2A1D78">
        <w:rPr>
          <w:rFonts w:cs="Times New Roman" w:eastAsia="Times New Roman"/>
          <w:szCs w:val="24"/>
        </w:rPr>
        <w:t xml:space="preserve">. mrežna stranica e-Oglasna ploča sudova, </w:t>
      </w:r>
    </w:p>
    <w:p w:rsidRDefault="004854EF" w:rsidP="002A1D78" w:rsidR="002A1D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2A1D78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854EF" w:rsidP="002A1D78" w:rsidR="002A1D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2A1D78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2A1D78" w:rsidP="002A1D78" w:rsidR="002A1D78"/>
    <w:p w:rsidRDefault="002A1D78" w:rsidP="002A1D78" w:rsidR="002A1D78"/>
    <w:p w:rsidRDefault="002A1D78" w:rsidP="002A1D78" w:rsidR="002A1D78"/>
    <w:p w:rsidRDefault="002A1D78" w:rsidP="002A1D78" w:rsidR="002A1D78"/>
    <w:p w:rsidRDefault="002A1D78" w:rsidP="002A1D78" w:rsidR="002A1D78"/>
    <w:p w:rsidRDefault="002A1D78" w:rsidP="002A1D78" w:rsidR="002A1D78"/>
    <w:p w:rsidRDefault="00DF6F3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F3E" w:rsidP="002A1D78" w:rsidR="00DF6F3E">
      <w:r>
        <w:separator/>
      </w:r>
    </w:p>
  </w:endnote>
  <w:endnote w:id="0" w:type="continuationSeparator">
    <w:p w:rsidRDefault="00DF6F3E" w:rsidP="002A1D78" w:rsidR="00DF6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F3E" w:rsidP="002A1D78" w:rsidR="00DF6F3E">
      <w:r>
        <w:separator/>
      </w:r>
    </w:p>
  </w:footnote>
  <w:footnote w:id="0" w:type="continuationSeparator">
    <w:p w:rsidRDefault="00DF6F3E" w:rsidP="002A1D78" w:rsidR="00DF6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D78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4E4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St-1250/2015-5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D78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St-1250/2015-5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C4B"/>
    <w:rsid w:val="002A1D78"/>
    <w:rsid w:val="004854EF"/>
    <w:rsid w:val="005E6C4B"/>
    <w:rsid w:val="006C1F31"/>
    <w:rsid w:val="0075528E"/>
    <w:rsid w:val="0079403F"/>
    <w:rsid w:val="008F4E42"/>
    <w:rsid w:val="00D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D7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D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A1D7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D7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D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D7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4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4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54E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54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54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D7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D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A1D7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D7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D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D7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4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4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54E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54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54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4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St-1250/2015</izvorni_sadrzaj>
    <derivirana_varijabla naziv="DomainObject.Predmet.OznakaBroj_1">St-1250/2015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d.o.o. FAŽANA</izvorni_sadrzaj>
    <derivirana_varijabla naziv="DomainObject.Predmet.ProtustrankaFormated_1">  AURORA d.o.o. FAŽANA</derivirana_varijabla>
  </DomainObject.Predmet.ProtustrankaFormated>
  <DomainObject.Predmet.ProtustrankaFormatedOIB>
    <izvorni_sadrzaj>  AURORA d.o.o. FAŽANA, OIB 87296798604</izvorni_sadrzaj>
    <derivirana_varijabla naziv="DomainObject.Predmet.ProtustrankaFormatedOIB_1">  AURORA d.o.o. FAŽANA, OIB 87296798604</derivirana_varijabla>
  </DomainObject.Predmet.ProtustrankaFormatedOIB>
  <DomainObject.Predmet.ProtustrankaFormatedWithAdress>
    <izvorni_sadrzaj> AURORA d.o.o. FAŽANA, Aleja Maslina 7, 52100 Fažana</izvorni_sadrzaj>
    <derivirana_varijabla naziv="DomainObject.Predmet.ProtustrankaFormatedWithAdress_1"> AURORA d.o.o. FAŽANA, Aleja Maslina 7, 52100 Fažana</derivirana_varijabla>
  </DomainObject.Predmet.ProtustrankaFormatedWithAdress>
  <DomainObject.Predmet.ProtustrankaFormatedWithAdressOIB>
    <izvorni_sadrzaj> AURORA d.o.o. FAŽANA, OIB 87296798604, Aleja Maslina 7, 52100 Fažana</izvorni_sadrzaj>
    <derivirana_varijabla naziv="DomainObject.Predmet.ProtustrankaFormatedWithAdressOIB_1"> AURORA d.o.o. FAŽANA, OIB 87296798604, Aleja Maslina 7, 52100 Fažana</derivirana_varijabla>
  </DomainObject.Predmet.ProtustrankaFormatedWithAdressOIB>
  <DomainObject.Predmet.ProtustrankaWithAdress>
    <izvorni_sadrzaj>AURORA d.o.o. FAŽANA Aleja Maslina 7, 52100 Fažana</izvorni_sadrzaj>
    <derivirana_varijabla naziv="DomainObject.Predmet.ProtustrankaWithAdress_1">AURORA d.o.o. FAŽANA Aleja Maslina 7, 52100 Fažana</derivirana_varijabla>
  </DomainObject.Predmet.ProtustrankaWithAdress>
  <DomainObject.Predmet.ProtustrankaWithAdressOIB>
    <izvorni_sadrzaj>AURORA d.o.o. FAŽANA, OIB 87296798604, Aleja Maslina 7, 52100 Fažana</izvorni_sadrzaj>
    <derivirana_varijabla naziv="DomainObject.Predmet.ProtustrankaWithAdressOIB_1">AURORA d.o.o. FAŽANA, OIB 87296798604, Aleja Maslina 7, 52100 Fažana</derivirana_varijabla>
  </DomainObject.Predmet.ProtustrankaWithAdressOIB>
  <DomainObject.Predmet.ProtustrankaNazivFormated>
    <izvorni_sadrzaj>AURORA d.o.o. FAŽANA</izvorni_sadrzaj>
    <derivirana_varijabla naziv="DomainObject.Predmet.ProtustrankaNazivFormated_1">AURORA d.o.o. FAŽANA</derivirana_varijabla>
  </DomainObject.Predmet.ProtustrankaNazivFormated>
  <DomainObject.Predmet.ProtustrankaNazivFormatedOIB>
    <izvorni_sadrzaj>AURORA d.o.o. FAŽANA, OIB 87296798604</izvorni_sadrzaj>
    <derivirana_varijabla naziv="DomainObject.Predmet.ProtustrankaNazivFormatedOIB_1">AURORA d.o.o. FAŽANA, OIB 87296798604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189.62</izvorni_sadrzaj>
    <derivirana_varijabla naziv="DomainObject.Predmet.TrenutnaVrijednost_1">189.62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AURORA d.o.o. FAŽANA</item>
    </izvorni_sadrzaj>
    <derivirana_varijabla naziv="DomainObject.Predmet.ProtuStrankaListFormated_1">
      <item>AURORA d.o.o. FAŽANA</item>
    </derivirana_varijabla>
  </DomainObject.Predmet.ProtuStrankaListFormated>
  <DomainObject.Predmet.ProtuStrankaListFormatedOIB>
    <izvorni_sadrzaj>
      <item>AURORA d.o.o. FAŽANA, OIB 87296798604</item>
    </izvorni_sadrzaj>
    <derivirana_varijabla naziv="DomainObject.Predmet.ProtuStrankaListFormatedOIB_1">
      <item>AURORA d.o.o. FAŽANA, OIB 87296798604</item>
    </derivirana_varijabla>
  </DomainObject.Predmet.ProtuStrankaListFormatedOIB>
  <DomainObject.Predmet.ProtuStrankaListFormatedWithAdress>
    <izvorni_sadrzaj>
      <item>AURORA d.o.o. FAŽANA, Aleja Maslina 7, 52100 Fažana</item>
    </izvorni_sadrzaj>
    <derivirana_varijabla naziv="DomainObject.Predmet.ProtuStrankaListFormatedWithAdress_1">
      <item>AURORA d.o.o. FAŽANA, Aleja Maslina 7, 52100 Fažana</item>
    </derivirana_varijabla>
  </DomainObject.Predmet.ProtuStrankaListFormatedWithAdress>
  <DomainObject.Predmet.ProtuStrankaListFormatedWithAdressOIB>
    <izvorni_sadrzaj>
      <item>AURORA d.o.o. FAŽANA, OIB 87296798604, Aleja Maslina 7, 52100 Fažana</item>
    </izvorni_sadrzaj>
    <derivirana_varijabla naziv="DomainObject.Predmet.ProtuStrankaListFormatedWithAdressOIB_1">
      <item>AURORA d.o.o. FAŽANA, OIB 87296798604, Aleja Maslina 7, 52100 Fažana</item>
    </derivirana_varijabla>
  </DomainObject.Predmet.ProtuStrankaListFormatedWithAdressOIB>
  <DomainObject.Predmet.ProtuStrankaListNazivFormated>
    <izvorni_sadrzaj>
      <item>AURORA d.o.o. FAŽANA</item>
    </izvorni_sadrzaj>
    <derivirana_varijabla naziv="DomainObject.Predmet.ProtuStrankaListNazivFormated_1">
      <item>AURORA d.o.o. FAŽANA</item>
    </derivirana_varijabla>
  </DomainObject.Predmet.ProtuStrankaListNazivFormated>
  <DomainObject.Predmet.ProtuStrankaListNazivFormatedOIB>
    <izvorni_sadrzaj>
      <item>AURORA d.o.o. FAŽANA, OIB 87296798604</item>
    </izvorni_sadrzaj>
    <derivirana_varijabla naziv="DomainObject.Predmet.ProtuStrankaListNazivFormatedOIB_1">
      <item>AURORA d.o.o. FAŽANA, OIB 87296798604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AURORA d.o.o. FAŽANA</izvorni_sadrzaj>
    <derivirana_varijabla naziv="DomainObject.Predmet.ProtustrankaIDrugi_1">AURORA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AURORA d.o.o. FAŽANA, OIB 87296798604, Aleja Maslina 7, 52100 Fažana</izvorni_sadrzaj>
    <derivirana_varijabla naziv="DomainObject.Predmet.ProtustrankaIDrugiAdressOIB_1">AURORA d.o.o. FAŽANA, OIB 87296798604, Aleja Maslina 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AURORA d.o.o. FAŽANA</item>
    </izvorni_sadrzaj>
    <derivirana_varijabla naziv="DomainObject.Predmet.SudioniciListNaziv_1">
      <item>FINANCIJSKA AGENCIJA, RC RIJEKA, PODRUŽNICA PULA, PULA</item>
      <item>AURORA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AURORA d.o.o. FAŽANA, OIB 87296798604, Aleja Maslina 7,52100 Fažana</item>
    </izvorni_sadrzaj>
    <derivirana_varijabla naziv="DomainObject.Predmet.SudioniciListAdressOIB_1">
      <item>FINANCIJSKA AGENCIJA, RC RIJEKA, PODRUŽNICA PULA, PULA, OIB 85821130368, Giardini 5,52100 Pula</item>
      <item>AURORA d.o.o. FAŽANA, OIB 87296798604, Aleja Maslina 7,52100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87296798604</item>
    </izvorni_sadrzaj>
    <derivirana_varijabla naziv="DomainObject.Predmet.SudioniciListNazivOIB_1">
      <item>, OIB 85821130368</item>
      <item>, OIB 87296798604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2960</properties:Characters>
  <properties:Lines>81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2016-03-22T12:16:00Z</dcterms:created>
  <dc:creator>Mihaela Kaligari</dc:creator>
  <dc:description/>
  <cp:keywords/>
  <cp:lastModifiedBy>Sanja Prodan</cp:lastModifiedBy>
  <cp:lastPrinted>2016-04-18T06:55:00Z</cp:lastPrinted>
  <dcterms:modified xmlns:xsi="http://www.w3.org/2001/XMLSchema-instance" xsi:type="dcterms:W3CDTF">2016-04-18T06:56:00Z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