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c194" w14:paraId="73ec19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592A8C">
        <w:rPr>
          <w:b/>
          <w:sz w:val="22"/>
          <w:szCs w:val="22"/>
        </w:rPr>
        <w:t>74</w:t>
      </w:r>
      <w:r w:rsidR="00D47270">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16D7D" w:rsidRPr="00216D7D">
        <w:rPr>
          <w:sz w:val="22"/>
          <w:szCs w:val="22"/>
        </w:rPr>
        <w:t>OBITELJSKO POLJOPRIVREDNO GOSPODARSTVO LUKŠIĆ</w:t>
      </w:r>
      <w:r w:rsidR="002F14E8">
        <w:rPr>
          <w:sz w:val="22"/>
          <w:szCs w:val="22"/>
        </w:rPr>
        <w:t xml:space="preserve"> d.o.o.</w:t>
      </w:r>
      <w:r w:rsidR="00216D7D" w:rsidRPr="00216D7D">
        <w:rPr>
          <w:sz w:val="22"/>
          <w:szCs w:val="22"/>
        </w:rPr>
        <w:t xml:space="preserve">, Potok 6, </w:t>
      </w:r>
      <w:proofErr w:type="spellStart"/>
      <w:r w:rsidR="00216D7D" w:rsidRPr="00216D7D">
        <w:rPr>
          <w:sz w:val="22"/>
          <w:szCs w:val="22"/>
        </w:rPr>
        <w:t>Trpanj</w:t>
      </w:r>
      <w:proofErr w:type="spellEnd"/>
      <w:r w:rsidR="00216D7D" w:rsidRPr="00216D7D">
        <w:rPr>
          <w:sz w:val="22"/>
          <w:szCs w:val="22"/>
        </w:rPr>
        <w:t>, OIB: 96874452396</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16D7D" w:rsidRPr="00216D7D">
        <w:rPr>
          <w:sz w:val="22"/>
          <w:szCs w:val="22"/>
        </w:rPr>
        <w:t>OBITELJSKO POLJOPRIVREDNO GOSPODARSTVO LUKŠIĆ</w:t>
      </w:r>
      <w:r w:rsidR="002F14E8">
        <w:rPr>
          <w:sz w:val="22"/>
          <w:szCs w:val="22"/>
        </w:rPr>
        <w:t xml:space="preserve"> d.o.o.</w:t>
      </w:r>
      <w:r w:rsidR="00216D7D" w:rsidRPr="00216D7D">
        <w:rPr>
          <w:sz w:val="22"/>
          <w:szCs w:val="22"/>
        </w:rPr>
        <w:t xml:space="preserve">, Potok 6, </w:t>
      </w:r>
      <w:proofErr w:type="spellStart"/>
      <w:r w:rsidR="00216D7D" w:rsidRPr="00216D7D">
        <w:rPr>
          <w:sz w:val="22"/>
          <w:szCs w:val="22"/>
        </w:rPr>
        <w:t>Trpanj</w:t>
      </w:r>
      <w:proofErr w:type="spellEnd"/>
      <w:r w:rsidR="00216D7D" w:rsidRPr="00216D7D">
        <w:rPr>
          <w:sz w:val="22"/>
          <w:szCs w:val="22"/>
        </w:rPr>
        <w:t>, OIB: 96874452396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16D7D" w:rsidRPr="00216D7D">
        <w:rPr>
          <w:sz w:val="22"/>
          <w:szCs w:val="22"/>
        </w:rPr>
        <w:t>OBITELJSKO POLJOPRIVREDNO GOSPODARSTVO LUKŠIĆ</w:t>
      </w:r>
      <w:r w:rsidR="002F14E8">
        <w:rPr>
          <w:sz w:val="22"/>
          <w:szCs w:val="22"/>
        </w:rPr>
        <w:t xml:space="preserve"> d.o.o.</w:t>
      </w:r>
      <w:r w:rsidR="00216D7D" w:rsidRPr="00216D7D">
        <w:rPr>
          <w:sz w:val="22"/>
          <w:szCs w:val="22"/>
        </w:rPr>
        <w:t xml:space="preserve">, Potok 6, </w:t>
      </w:r>
      <w:proofErr w:type="spellStart"/>
      <w:r w:rsidR="00216D7D" w:rsidRPr="00216D7D">
        <w:rPr>
          <w:sz w:val="22"/>
          <w:szCs w:val="22"/>
        </w:rPr>
        <w:t>Trpanj</w:t>
      </w:r>
      <w:proofErr w:type="spellEnd"/>
      <w:r w:rsidR="00216D7D" w:rsidRPr="00216D7D">
        <w:rPr>
          <w:sz w:val="22"/>
          <w:szCs w:val="22"/>
        </w:rPr>
        <w:t>, OIB: 96874452396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16D7D">
        <w:rPr>
          <w:sz w:val="22"/>
          <w:szCs w:val="22"/>
        </w:rPr>
        <w:t>1.064</w:t>
      </w:r>
      <w:r w:rsidR="006A5CE3">
        <w:rPr>
          <w:sz w:val="22"/>
          <w:szCs w:val="22"/>
        </w:rPr>
        <w:t>.</w:t>
      </w:r>
      <w:r w:rsidR="00216D7D">
        <w:rPr>
          <w:sz w:val="22"/>
          <w:szCs w:val="22"/>
        </w:rPr>
        <w:t>621</w:t>
      </w:r>
      <w:r w:rsidR="006A5CE3">
        <w:rPr>
          <w:sz w:val="22"/>
          <w:szCs w:val="22"/>
        </w:rPr>
        <w:t>,</w:t>
      </w:r>
      <w:r w:rsidR="00216D7D">
        <w:rPr>
          <w:sz w:val="22"/>
          <w:szCs w:val="22"/>
        </w:rPr>
        <w:t>74</w:t>
      </w:r>
      <w:r w:rsidRPr="00DF6116">
        <w:rPr>
          <w:sz w:val="22"/>
          <w:szCs w:val="22"/>
        </w:rPr>
        <w:t xml:space="preserve"> kune </w:t>
      </w:r>
      <w:r w:rsidR="00477CAA">
        <w:rPr>
          <w:sz w:val="22"/>
          <w:szCs w:val="22"/>
        </w:rPr>
        <w:t xml:space="preserve">u neprekinutom razdoblju od </w:t>
      </w:r>
      <w:r w:rsidR="00216D7D">
        <w:rPr>
          <w:sz w:val="22"/>
          <w:szCs w:val="22"/>
        </w:rPr>
        <w:t>877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F962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16D7D"/>
    <w:rsid w:val="00221732"/>
    <w:rsid w:val="00237AD7"/>
    <w:rsid w:val="00240BFE"/>
    <w:rsid w:val="00260DC0"/>
    <w:rsid w:val="002A4715"/>
    <w:rsid w:val="002A6BAD"/>
    <w:rsid w:val="002E50A3"/>
    <w:rsid w:val="002F14E8"/>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2A8C"/>
    <w:rsid w:val="005953C6"/>
    <w:rsid w:val="005D78F2"/>
    <w:rsid w:val="005E0995"/>
    <w:rsid w:val="005E6C99"/>
    <w:rsid w:val="00602592"/>
    <w:rsid w:val="00610971"/>
    <w:rsid w:val="00617C4C"/>
    <w:rsid w:val="0062187E"/>
    <w:rsid w:val="00633F02"/>
    <w:rsid w:val="006641A7"/>
    <w:rsid w:val="006A017C"/>
    <w:rsid w:val="006A5CE3"/>
    <w:rsid w:val="006B222B"/>
    <w:rsid w:val="006B5018"/>
    <w:rsid w:val="006D2178"/>
    <w:rsid w:val="006D6409"/>
    <w:rsid w:val="00713F97"/>
    <w:rsid w:val="00724149"/>
    <w:rsid w:val="00727B8E"/>
    <w:rsid w:val="00732451"/>
    <w:rsid w:val="0079581A"/>
    <w:rsid w:val="007E175F"/>
    <w:rsid w:val="00815F51"/>
    <w:rsid w:val="00817BCB"/>
    <w:rsid w:val="00822BA2"/>
    <w:rsid w:val="008243A2"/>
    <w:rsid w:val="00824B6D"/>
    <w:rsid w:val="0085311A"/>
    <w:rsid w:val="00866D0D"/>
    <w:rsid w:val="00874083"/>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CF3CD8"/>
    <w:rsid w:val="00D15174"/>
    <w:rsid w:val="00D431CA"/>
    <w:rsid w:val="00D47270"/>
    <w:rsid w:val="00D544F9"/>
    <w:rsid w:val="00D6079B"/>
    <w:rsid w:val="00D64ABA"/>
    <w:rsid w:val="00D71996"/>
    <w:rsid w:val="00D7680F"/>
    <w:rsid w:val="00D85BA3"/>
    <w:rsid w:val="00D86A53"/>
    <w:rsid w:val="00D933F6"/>
    <w:rsid w:val="00DA23AC"/>
    <w:rsid w:val="00DC5DE9"/>
    <w:rsid w:val="00DE70C0"/>
    <w:rsid w:val="00DF6116"/>
    <w:rsid w:val="00E6626A"/>
    <w:rsid w:val="00E92CFB"/>
    <w:rsid w:val="00EB0809"/>
    <w:rsid w:val="00F0249C"/>
    <w:rsid w:val="00F113C1"/>
    <w:rsid w:val="00F61FF7"/>
    <w:rsid w:val="00F72C4E"/>
    <w:rsid w:val="00F80B23"/>
    <w:rsid w:val="00F9623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St-74/2016</izvorni_sadrzaj>
    <derivirana_varijabla naziv="DomainObject.Predmet.OznakaBroj_1">St-74/2016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OBITELJSKO POLJOPRIVREDNO GOSPODARSTVO LUKŠIĆ d.o.o. za poljoprivredu, ugostiteljstvo i usluge</izvorni_sadrzaj>
    <derivirana_varijabla naziv="DomainObject.Predmet.ProtustrankaFormated_1">  OBITELJSKO POLJOPRIVREDNO GOSPODARSTVO LUKŠIĆ d.o.o. za poljoprivredu, ugostiteljstvo i usluge</derivirana_varijabla>
  </DomainObject.Predmet.ProtustrankaFormated>
  <DomainObject.Predmet.ProtustrankaFormatedOIB>
    <izvorni_sadrzaj>  OBITELJSKO POLJOPRIVREDNO GOSPODARSTVO LUKŠIĆ d.o.o. za poljoprivredu, ugostiteljstvo i usluge, OIB 96874452396</izvorni_sadrzaj>
    <derivirana_varijabla naziv="DomainObject.Predmet.ProtustrankaFormatedOIB_1">  OBITELJSKO POLJOPRIVREDNO GOSPODARSTVO LUKŠIĆ d.o.o. za poljoprivredu, ugostiteljstvo i usluge, OIB 96874452396</derivirana_varijabla>
  </DomainObject.Predmet.ProtustrankaFormatedOIB>
  <DomainObject.Predmet.ProtustrankaFormatedWithAdress>
    <izvorni_sadrzaj> OBITELJSKO POLJOPRIVREDNO GOSPODARSTVO LUKŠIĆ d.o.o. za poljoprivredu, ugostiteljstvo i usluge, Potok 6, 20240 Trpanj</izvorni_sadrzaj>
    <derivirana_varijabla naziv="DomainObject.Predmet.ProtustrankaFormatedWithAdress_1"> OBITELJSKO POLJOPRIVREDNO GOSPODARSTVO LUKŠIĆ d.o.o. za poljoprivredu, ugostiteljstvo i usluge, Potok 6, 20240 Trpanj</derivirana_varijabla>
  </DomainObject.Predmet.ProtustrankaFormatedWithAdress>
  <DomainObject.Predmet.ProtustrankaFormatedWithAdressOIB>
    <izvorni_sadrzaj> OBITELJSKO POLJOPRIVREDNO GOSPODARSTVO LUKŠIĆ d.o.o. za poljoprivredu, ugostiteljstvo i usluge, OIB 96874452396, Potok 6, 20240 Trpanj</izvorni_sadrzaj>
    <derivirana_varijabla naziv="DomainObject.Predmet.ProtustrankaFormatedWithAdressOIB_1"> OBITELJSKO POLJOPRIVREDNO GOSPODARSTVO LUKŠIĆ d.o.o. za poljoprivredu, ugostiteljstvo i usluge, OIB 96874452396, Potok 6, 20240 Trpanj</derivirana_varijabla>
  </DomainObject.Predmet.ProtustrankaFormatedWithAdressOIB>
  <DomainObject.Predmet.ProtustrankaWithAdress>
    <izvorni_sadrzaj>OBITELJSKO POLJOPRIVREDNO GOSPODARSTVO LUKŠIĆ d.o.o. za poljoprivredu, ugostiteljstvo i usluge Potok 6, 20240 Trpanj</izvorni_sadrzaj>
    <derivirana_varijabla naziv="DomainObject.Predmet.ProtustrankaWithAdress_1">OBITELJSKO POLJOPRIVREDNO GOSPODARSTVO LUKŠIĆ d.o.o. za poljoprivredu, ugostiteljstvo i usluge Potok 6, 20240 Trpanj</derivirana_varijabla>
  </DomainObject.Predmet.ProtustrankaWithAdress>
  <DomainObject.Predmet.ProtustrankaWithAdressOIB>
    <izvorni_sadrzaj>OBITELJSKO POLJOPRIVREDNO GOSPODARSTVO LUKŠIĆ d.o.o. za poljoprivredu, ugostiteljstvo i usluge, OIB 96874452396, Potok 6, 20240 Trpanj</izvorni_sadrzaj>
    <derivirana_varijabla naziv="DomainObject.Predmet.ProtustrankaWithAdressOIB_1">OBITELJSKO POLJOPRIVREDNO GOSPODARSTVO LUKŠIĆ d.o.o. za poljoprivredu, ugostiteljstvo i usluge, OIB 96874452396, Potok 6, 20240 Trpanj</derivirana_varijabla>
  </DomainObject.Predmet.ProtustrankaWithAdressOIB>
  <DomainObject.Predmet.ProtustrankaNazivFormated>
    <izvorni_sadrzaj>OBITELJSKO POLJOPRIVREDNO GOSPODARSTVO LUKŠIĆ d.o.o. za poljoprivredu, ugostiteljstvo i usluge</izvorni_sadrzaj>
    <derivirana_varijabla naziv="DomainObject.Predmet.ProtustrankaNazivFormated_1">OBITELJSKO POLJOPRIVREDNO GOSPODARSTVO LUKŠIĆ d.o.o. za poljoprivredu, ugostiteljstvo i usluge</derivirana_varijabla>
  </DomainObject.Predmet.ProtustrankaNazivFormated>
  <DomainObject.Predmet.ProtustrankaNazivFormatedOIB>
    <izvorni_sadrzaj>OBITELJSKO POLJOPRIVREDNO GOSPODARSTVO LUKŠIĆ d.o.o. za poljoprivredu, ugostiteljstvo i usluge, OIB 96874452396</izvorni_sadrzaj>
    <derivirana_varijabla naziv="DomainObject.Predmet.ProtustrankaNazivFormatedOIB_1">OBITELJSKO POLJOPRIVREDNO GOSPODARSTVO LUKŠIĆ d.o.o. za poljoprivredu, ugostiteljstvo i usluge, OIB 96874452396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1064621.74</izvorni_sadrzaj>
    <derivirana_varijabla naziv="DomainObject.Predmet.TrenutnaVrijednost_1">1064621.74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OBITELJSKO POLJOPRIVREDNO GOSPODARSTVO LUKŠIĆ d.o.o. za poljoprivredu, ugostiteljstvo i usluge</item>
    </izvorni_sadrzaj>
    <derivirana_varijabla naziv="DomainObject.Predmet.ProtuStrankaListFormated_1">
      <item>OBITELJSKO POLJOPRIVREDNO GOSPODARSTVO LUKŠIĆ d.o.o. za poljoprivredu, ugostiteljstvo i usluge</item>
    </derivirana_varijabla>
  </DomainObject.Predmet.ProtuStrankaListFormated>
  <DomainObject.Predmet.ProtuStrankaListFormatedOIB>
    <izvorni_sadrzaj>
      <item>OBITELJSKO POLJOPRIVREDNO GOSPODARSTVO LUKŠIĆ d.o.o. za poljoprivredu, ugostiteljstvo i usluge, OIB 96874452396</item>
    </izvorni_sadrzaj>
    <derivirana_varijabla naziv="DomainObject.Predmet.ProtuStrankaListFormatedOIB_1">
      <item>OBITELJSKO POLJOPRIVREDNO GOSPODARSTVO LUKŠIĆ d.o.o. za poljoprivredu, ugostiteljstvo i usluge, OIB 96874452396</item>
    </derivirana_varijabla>
  </DomainObject.Predmet.ProtuStrankaListFormatedOIB>
  <DomainObject.Predmet.ProtuStrankaListFormatedWithAdress>
    <izvorni_sadrzaj>
      <item>OBITELJSKO POLJOPRIVREDNO GOSPODARSTVO LUKŠIĆ d.o.o. za poljoprivredu, ugostiteljstvo i usluge, Potok 6, 20240 Trpanj</item>
    </izvorni_sadrzaj>
    <derivirana_varijabla naziv="DomainObject.Predmet.ProtuStrankaListFormatedWithAdress_1">
      <item>OBITELJSKO POLJOPRIVREDNO GOSPODARSTVO LUKŠIĆ d.o.o. za poljoprivredu, ugostiteljstvo i usluge, Potok 6, 20240 Trpanj</item>
    </derivirana_varijabla>
  </DomainObject.Predmet.ProtuStrankaListFormatedWithAdress>
  <DomainObject.Predmet.ProtuStrankaListFormatedWithAdressOIB>
    <izvorni_sadrzaj>
      <item>OBITELJSKO POLJOPRIVREDNO GOSPODARSTVO LUKŠIĆ d.o.o. za poljoprivredu, ugostiteljstvo i usluge, OIB 96874452396, Potok 6, 20240 Trpanj</item>
    </izvorni_sadrzaj>
    <derivirana_varijabla naziv="DomainObject.Predmet.ProtuStrankaListFormatedWithAdressOIB_1">
      <item>OBITELJSKO POLJOPRIVREDNO GOSPODARSTVO LUKŠIĆ d.o.o. za poljoprivredu, ugostiteljstvo i usluge, OIB 96874452396, Potok 6, 20240 Trpanj</item>
    </derivirana_varijabla>
  </DomainObject.Predmet.ProtuStrankaListFormatedWithAdressOIB>
  <DomainObject.Predmet.ProtuStrankaListNazivFormated>
    <izvorni_sadrzaj>
      <item>OBITELJSKO POLJOPRIVREDNO GOSPODARSTVO LUKŠIĆ d.o.o. za poljoprivredu, ugostiteljstvo i usluge</item>
    </izvorni_sadrzaj>
    <derivirana_varijabla naziv="DomainObject.Predmet.ProtuStrankaListNazivFormated_1">
      <item>OBITELJSKO POLJOPRIVREDNO GOSPODARSTVO LUKŠIĆ d.o.o. za poljoprivredu, ugostiteljstvo i usluge</item>
    </derivirana_varijabla>
  </DomainObject.Predmet.ProtuStrankaListNazivFormated>
  <DomainObject.Predmet.ProtuStrankaListNazivFormatedOIB>
    <izvorni_sadrzaj>
      <item>OBITELJSKO POLJOPRIVREDNO GOSPODARSTVO LUKŠIĆ d.o.o. za poljoprivredu, ugostiteljstvo i usluge, OIB 96874452396</item>
    </izvorni_sadrzaj>
    <derivirana_varijabla naziv="DomainObject.Predmet.ProtuStrankaListNazivFormatedOIB_1">
      <item>OBITELJSKO POLJOPRIVREDNO GOSPODARSTVO LUKŠIĆ d.o.o. za poljoprivredu, ugostiteljstvo i usluge, OIB 96874452396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OBITELJSKO POLJOPRIVREDNO GOSPODARSTVO LUKŠIĆ d.o.o. za poljoprivredu, ugostiteljstvo i usluge</izvorni_sadrzaj>
    <derivirana_varijabla naziv="DomainObject.Predmet.ProtustrankaIDrugi_1">OBITELJSKO POLJOPRIVREDNO GOSPODARSTVO LUKŠIĆ d.o.o. za poljoprivredu,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OBITELJSKO POLJOPRIVREDNO GOSPODARSTVO LUKŠIĆ d.o.o. za poljoprivredu, ugostiteljstvo i usluge, OIB 96874452396, Potok 6, 20240 Trpanj</izvorni_sadrzaj>
    <derivirana_varijabla naziv="DomainObject.Predmet.ProtustrankaIDrugiAdressOIB_1">OBITELJSKO POLJOPRIVREDNO GOSPODARSTVO LUKŠIĆ d.o.o. za poljoprivredu, ugostiteljstvo i usluge, OIB 96874452396, Potok 6,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OBITELJSKO POLJOPRIVREDNO GOSPODARSTVO LUKŠIĆ d.o.o. za poljoprivredu, ugostiteljstvo i usluge</item>
    </izvorni_sadrzaj>
    <derivirana_varijabla naziv="DomainObject.Predmet.SudioniciListNaziv_1">
      <item>FINA RC SPLIT, PODRUŽNICA DUBROVNIK</item>
      <item>OBITELJSKO POLJOPRIVREDNO GOSPODARSTVO LUKŠIĆ d.o.o. za poljoprivredu, ugostiteljstvo i usluge</item>
    </derivirana_varijabla>
  </DomainObject.Predmet.SudioniciListNaziv>
  <DomainObject.Predmet.SudioniciListAdressOIB>
    <izvorni_sadrzaj>
      <item>FINA RC SPLIT, PODRUŽNICA DUBROVNIK, OIB 85821130368, VUKOVARSKA 2,20000 Dubrovnik</item>
      <item>OBITELJSKO POLJOPRIVREDNO GOSPODARSTVO LUKŠIĆ d.o.o. za poljoprivredu, ugostiteljstvo i usluge, OIB 96874452396, Potok 6,20240 Trpanj</item>
    </izvorni_sadrzaj>
    <derivirana_varijabla naziv="DomainObject.Predmet.SudioniciListAdressOIB_1">
      <item>FINA RC SPLIT, PODRUŽNICA DUBROVNIK, OIB 85821130368, VUKOVARSKA 2,20000 Dubrovnik</item>
      <item>OBITELJSKO POLJOPRIVREDNO GOSPODARSTVO LUKŠIĆ d.o.o. za poljoprivredu, ugostiteljstvo i usluge, OIB 96874452396, Potok 6,20240 Trpanj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96874452396</item>
    </izvorni_sadrzaj>
    <derivirana_varijabla naziv="DomainObject.Predmet.SudioniciListNazivOIB_1">
      <item>, OIB 85821130368</item>
      <item>, OIB 96874452396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2081</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2016-01-29T10:54:00Z</dcterms:created>
  <dc:creator>Joško Livaković</dc:creator>
  <cp:lastModifiedBy>Andrijana Leto</cp:lastModifiedBy>
  <cp:lastPrinted>2016-01-29T10:56:00Z</cp:lastPrinted>
  <dcterms:modified xmlns:xsi="http://www.w3.org/2001/XMLSchema-instance" xsi:type="dcterms:W3CDTF">2016-01-29T14:18:00Z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