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f45a" w14:paraId="b3ef45a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7C3E8F">
        <w:t>6997</w:t>
      </w:r>
      <w:r w:rsidR="00142741">
        <w:t>/</w:t>
      </w:r>
      <w:r w:rsidR="00BD58F9">
        <w:t>2016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B3633B" w:rsidP="00D677F7" w:rsidR="00D677F7">
      <w:pPr>
        <w:jc w:val="both"/>
      </w:pPr>
      <w:r w:rsidRPr="00F42373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C16179">
        <w:t xml:space="preserve"> </w:t>
      </w:r>
      <w:r w:rsidR="007C3E8F" w:rsidRPr="002C2727">
        <w:t>SUGGESTUM PROFESSIO d.o.o. OIB: 69373944187, Sesvete, Planinska 35</w:t>
      </w:r>
      <w:r w:rsidR="00891FE4">
        <w:t xml:space="preserve">, dana </w:t>
      </w:r>
      <w:r w:rsidR="005E2826">
        <w:t>07</w:t>
      </w:r>
      <w:r w:rsidR="00892B46">
        <w:t>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C3E8F" w:rsidRPr="002C2727">
        <w:t>SUGGESTUM PROFESSIO d.o.o. OIB: 69373944187, Sesvete, Planinska 35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C3E8F">
        <w:t>6997</w:t>
      </w:r>
      <w:r w:rsidR="00934697">
        <w:t xml:space="preserve"> </w:t>
      </w:r>
      <w:r w:rsidR="00481EF0">
        <w:t>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7C3E8F" w:rsidRPr="002C2727">
        <w:t>SUGGESTUM PROFESSIO d.o.o. OIB: 69373944187, Sesvete, Planinska 35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4E0320">
        <w:t>1</w:t>
      </w:r>
      <w:r w:rsidR="007C3E8F">
        <w:t>3</w:t>
      </w:r>
      <w:r w:rsidR="004E0320">
        <w:t>.12</w:t>
      </w:r>
      <w:r w:rsidR="00D73D96">
        <w:t>.2016</w:t>
      </w:r>
      <w:r w:rsidRPr="00EF73E0">
        <w:t xml:space="preserve">. u Očevidniku redoslijeda osnova za plaćanje ima evidentirane neizvršene osnove za plaćanje u neprekinutom razdoblju od </w:t>
      </w:r>
      <w:r w:rsidR="009B782A">
        <w:t>120</w:t>
      </w:r>
      <w:r w:rsidRPr="00EF73E0">
        <w:t xml:space="preserve"> dana, u ukupnom iznosu od </w:t>
      </w:r>
      <w:r w:rsidR="007C3E8F">
        <w:t>8.202,72</w:t>
      </w:r>
      <w:r w:rsidRPr="00EF73E0">
        <w:t xml:space="preserve"> kn, kao i da dužnik ima </w:t>
      </w:r>
      <w:r w:rsidR="007C3E8F">
        <w:t>2</w:t>
      </w:r>
      <w:r w:rsidRPr="00EF73E0">
        <w:t xml:space="preserve"> </w:t>
      </w:r>
      <w:r w:rsidR="007710AE">
        <w:t>zaposlen</w:t>
      </w:r>
      <w:r w:rsidR="007C3E8F">
        <w:t>ih</w:t>
      </w:r>
      <w:r w:rsidR="007710AE">
        <w:t>.</w:t>
      </w:r>
      <w:r w:rsidRPr="00EF73E0">
        <w:t xml:space="preserve">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7C3E8F">
      <w:pPr>
        <w:pStyle w:val="Tijeloteksta"/>
        <w:ind w:firstLine="708"/>
        <w:rPr>
          <w:color w:val="FF0000"/>
        </w:rPr>
      </w:pPr>
      <w:r>
        <w:t>Sud je rješenjem</w:t>
      </w:r>
      <w:r w:rsidR="00F81D7B">
        <w:t xml:space="preserve"> od </w:t>
      </w:r>
      <w:r w:rsidR="004E0320">
        <w:t>15</w:t>
      </w:r>
      <w:r w:rsidR="00934697">
        <w:t>. siječnja 2018</w:t>
      </w:r>
      <w:r w:rsidR="00F81D7B">
        <w:t>.</w:t>
      </w:r>
      <w:r w:rsidR="00901CFD">
        <w:t xml:space="preserve"> pokrenuo prethodni postupak nad dužnikom, a </w:t>
      </w:r>
      <w:r w:rsidR="00150A6E">
        <w:t>0</w:t>
      </w:r>
      <w:r w:rsidR="004E0320">
        <w:t>7</w:t>
      </w:r>
      <w:r w:rsidR="00150A6E">
        <w:t>.ožujka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1660B" w:rsidRPr="003061D0">
        <w:t xml:space="preserve">Zakonski zastupnik dužnika </w:t>
      </w:r>
      <w:r w:rsidR="003061D0" w:rsidRPr="003061D0">
        <w:t xml:space="preserve">je </w:t>
      </w:r>
      <w:r w:rsidR="0001660B" w:rsidRPr="003061D0">
        <w:t xml:space="preserve"> pristupio na navedeno ročište</w:t>
      </w:r>
      <w:r w:rsidR="003061D0" w:rsidRPr="003061D0">
        <w:t xml:space="preserve"> </w:t>
      </w:r>
      <w:r w:rsidR="003061D0">
        <w:t>te je</w:t>
      </w:r>
      <w:r w:rsidR="003061D0" w:rsidRPr="003061D0">
        <w:rPr>
          <w:lang w:val="pl-PL"/>
        </w:rPr>
        <w:t xml:space="preserve"> </w:t>
      </w:r>
      <w:r w:rsidR="003061D0">
        <w:rPr>
          <w:lang w:val="pl-PL"/>
        </w:rPr>
        <w:t>izjavio kako dužnik nema u vlasništvu ni nekretninu ni pokretninu i ne  protivi se otvaranju stečaja</w:t>
      </w:r>
    </w:p>
    <w:p w:rsidRDefault="00C81D19" w:rsidP="00C81D19" w:rsidR="00C81D19" w:rsidRPr="00C81D19">
      <w:pPr>
        <w:ind w:firstLine="708"/>
        <w:jc w:val="both"/>
      </w:pPr>
      <w:r w:rsidRPr="00C81D19">
        <w:t xml:space="preserve">Iz potvrde FINE od </w:t>
      </w:r>
      <w:r w:rsidR="008538A8">
        <w:t>1</w:t>
      </w:r>
      <w:r w:rsidR="007C3E8F">
        <w:t>8</w:t>
      </w:r>
      <w:r w:rsidR="009B48ED">
        <w:t xml:space="preserve">. siječnja </w:t>
      </w:r>
      <w:r w:rsidRPr="00C81D19">
        <w:t xml:space="preserve">2018.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</w:t>
      </w:r>
      <w:r w:rsidR="009B48ED">
        <w:t>7</w:t>
      </w:r>
      <w:r w:rsidR="00150A6E">
        <w:t>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7C3617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7C3617" w:rsidP="004F5146" w:rsidR="007C3617">
      <w:pPr>
        <w:jc w:val="right"/>
      </w:pPr>
      <w:r>
        <w:t>za točnost otpravka-ovlašteni službenik</w:t>
      </w:r>
    </w:p>
    <w:p w:rsidRDefault="007C3617" w:rsidP="004F5146" w:rsidR="007C3617">
      <w:pPr>
        <w:jc w:val="right"/>
      </w:pPr>
      <w:r>
        <w:t xml:space="preserve">Mirjana Gašparić </w:t>
      </w:r>
    </w:p>
    <w:p w:rsidRDefault="00065B42" w:rsidP="007C3617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7C3617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7C3E8F">
          <w:rPr>
            <w:sz w:val="24"/>
            <w:szCs w:val="24"/>
          </w:rPr>
          <w:t>6997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334E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42741"/>
    <w:rsid w:val="00150A6E"/>
    <w:rsid w:val="001861A1"/>
    <w:rsid w:val="00186F8D"/>
    <w:rsid w:val="00195759"/>
    <w:rsid w:val="001A762F"/>
    <w:rsid w:val="001C0947"/>
    <w:rsid w:val="001C1B4B"/>
    <w:rsid w:val="001C2347"/>
    <w:rsid w:val="0021298E"/>
    <w:rsid w:val="00237343"/>
    <w:rsid w:val="00241561"/>
    <w:rsid w:val="00260C00"/>
    <w:rsid w:val="0026742D"/>
    <w:rsid w:val="002817DE"/>
    <w:rsid w:val="002B5FE9"/>
    <w:rsid w:val="002C3072"/>
    <w:rsid w:val="002C5963"/>
    <w:rsid w:val="002C6A20"/>
    <w:rsid w:val="002D5087"/>
    <w:rsid w:val="002D60CE"/>
    <w:rsid w:val="00305B98"/>
    <w:rsid w:val="003061D0"/>
    <w:rsid w:val="00311AFA"/>
    <w:rsid w:val="0036127D"/>
    <w:rsid w:val="0036324B"/>
    <w:rsid w:val="003C2375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E0320"/>
    <w:rsid w:val="004F2E27"/>
    <w:rsid w:val="00501EBB"/>
    <w:rsid w:val="00515336"/>
    <w:rsid w:val="00535D8E"/>
    <w:rsid w:val="005413EB"/>
    <w:rsid w:val="00547BD6"/>
    <w:rsid w:val="005543BD"/>
    <w:rsid w:val="0056000D"/>
    <w:rsid w:val="00572A65"/>
    <w:rsid w:val="00584C29"/>
    <w:rsid w:val="00585B78"/>
    <w:rsid w:val="0059075B"/>
    <w:rsid w:val="00591F57"/>
    <w:rsid w:val="005E2826"/>
    <w:rsid w:val="005E554C"/>
    <w:rsid w:val="00613624"/>
    <w:rsid w:val="00620A6A"/>
    <w:rsid w:val="006339BB"/>
    <w:rsid w:val="00662884"/>
    <w:rsid w:val="00664CB8"/>
    <w:rsid w:val="00671753"/>
    <w:rsid w:val="00671C0D"/>
    <w:rsid w:val="00683DC3"/>
    <w:rsid w:val="006903C7"/>
    <w:rsid w:val="00696ECA"/>
    <w:rsid w:val="006B5650"/>
    <w:rsid w:val="006B6026"/>
    <w:rsid w:val="006C09A4"/>
    <w:rsid w:val="006C6712"/>
    <w:rsid w:val="006E0651"/>
    <w:rsid w:val="006F1760"/>
    <w:rsid w:val="00704DD0"/>
    <w:rsid w:val="007150E9"/>
    <w:rsid w:val="00722203"/>
    <w:rsid w:val="007301BD"/>
    <w:rsid w:val="007338B1"/>
    <w:rsid w:val="00754524"/>
    <w:rsid w:val="00754CF2"/>
    <w:rsid w:val="007710AE"/>
    <w:rsid w:val="0079006F"/>
    <w:rsid w:val="00793B5C"/>
    <w:rsid w:val="007A1F83"/>
    <w:rsid w:val="007B068E"/>
    <w:rsid w:val="007B2CF6"/>
    <w:rsid w:val="007C140E"/>
    <w:rsid w:val="007C14F0"/>
    <w:rsid w:val="007C3617"/>
    <w:rsid w:val="007C3E8F"/>
    <w:rsid w:val="007C5698"/>
    <w:rsid w:val="007E6A6F"/>
    <w:rsid w:val="007F0539"/>
    <w:rsid w:val="00802B21"/>
    <w:rsid w:val="00815D92"/>
    <w:rsid w:val="00816FB9"/>
    <w:rsid w:val="0085308E"/>
    <w:rsid w:val="008538A8"/>
    <w:rsid w:val="00863038"/>
    <w:rsid w:val="00881F74"/>
    <w:rsid w:val="00891FE4"/>
    <w:rsid w:val="00892B46"/>
    <w:rsid w:val="008A0E53"/>
    <w:rsid w:val="008B669A"/>
    <w:rsid w:val="008E65A1"/>
    <w:rsid w:val="00901CFD"/>
    <w:rsid w:val="00934697"/>
    <w:rsid w:val="00937029"/>
    <w:rsid w:val="00941756"/>
    <w:rsid w:val="00947B84"/>
    <w:rsid w:val="00947BCF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2537E"/>
    <w:rsid w:val="00A410BC"/>
    <w:rsid w:val="00A6064D"/>
    <w:rsid w:val="00A75EA1"/>
    <w:rsid w:val="00A75F17"/>
    <w:rsid w:val="00A851A3"/>
    <w:rsid w:val="00A929BF"/>
    <w:rsid w:val="00AC7ED6"/>
    <w:rsid w:val="00AE4BB6"/>
    <w:rsid w:val="00B05E30"/>
    <w:rsid w:val="00B34DD0"/>
    <w:rsid w:val="00B3633B"/>
    <w:rsid w:val="00B62E90"/>
    <w:rsid w:val="00B9015B"/>
    <w:rsid w:val="00BB37F2"/>
    <w:rsid w:val="00BC67EF"/>
    <w:rsid w:val="00BD58F9"/>
    <w:rsid w:val="00BD5925"/>
    <w:rsid w:val="00BE154E"/>
    <w:rsid w:val="00BE5577"/>
    <w:rsid w:val="00BF01D0"/>
    <w:rsid w:val="00BF0DDB"/>
    <w:rsid w:val="00BF58C4"/>
    <w:rsid w:val="00C0016C"/>
    <w:rsid w:val="00C16179"/>
    <w:rsid w:val="00C23ADD"/>
    <w:rsid w:val="00C40A44"/>
    <w:rsid w:val="00C47AA8"/>
    <w:rsid w:val="00C81D19"/>
    <w:rsid w:val="00CA7DB8"/>
    <w:rsid w:val="00CF4B35"/>
    <w:rsid w:val="00CF6214"/>
    <w:rsid w:val="00D044FE"/>
    <w:rsid w:val="00D0503F"/>
    <w:rsid w:val="00D071AD"/>
    <w:rsid w:val="00D24310"/>
    <w:rsid w:val="00D553CB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84110"/>
    <w:rsid w:val="00EF276D"/>
    <w:rsid w:val="00EF73E0"/>
    <w:rsid w:val="00F07535"/>
    <w:rsid w:val="00F324F6"/>
    <w:rsid w:val="00F566F5"/>
    <w:rsid w:val="00F56AAE"/>
    <w:rsid w:val="00F73BF2"/>
    <w:rsid w:val="00F81D7B"/>
    <w:rsid w:val="00F85EE7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3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6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6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6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6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3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6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6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6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6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6997</izvorni_sadrzaj>
    <derivirana_varijabla naziv="DomainObject.Predmet.Broj_1">6997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St-6997/2016</izvorni_sadrzaj>
    <derivirana_varijabla naziv="DomainObject.Predmet.OznakaBroj_1">St-6997/2016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SUGGESTUM PROFESSIO d.o.o.</izvorni_sadrzaj>
    <derivirana_varijabla naziv="DomainObject.Predmet.ProtustrankaFormated_1">  SUGGESTUM PROFESSIO d.o.o.</derivirana_varijabla>
  </DomainObject.Predmet.ProtustrankaFormated>
  <DomainObject.Predmet.ProtustrankaFormatedOIB>
    <izvorni_sadrzaj>  SUGGESTUM PROFESSIO d.o.o., OIB 69373944187</izvorni_sadrzaj>
    <derivirana_varijabla naziv="DomainObject.Predmet.ProtustrankaFormatedOIB_1">  SUGGESTUM PROFESSIO d.o.o., OIB 69373944187</derivirana_varijabla>
  </DomainObject.Predmet.ProtustrankaFormatedOIB>
  <DomainObject.Predmet.ProtustrankaFormatedWithAdress>
    <izvorni_sadrzaj> SUGGESTUM PROFESSIO d.o.o., Planinska 35, 10360 Sesvete</izvorni_sadrzaj>
    <derivirana_varijabla naziv="DomainObject.Predmet.ProtustrankaFormatedWithAdress_1"> SUGGESTUM PROFESSIO d.o.o., Planinska 35, 10360 Sesvete</derivirana_varijabla>
  </DomainObject.Predmet.ProtustrankaFormatedWithAdress>
  <DomainObject.Predmet.ProtustrankaFormatedWithAdressOIB>
    <izvorni_sadrzaj> SUGGESTUM PROFESSIO d.o.o., OIB 69373944187, Planinska 35, 10360 Sesvete</izvorni_sadrzaj>
    <derivirana_varijabla naziv="DomainObject.Predmet.ProtustrankaFormatedWithAdressOIB_1"> SUGGESTUM PROFESSIO d.o.o., OIB 69373944187, Planinska 35, 10360 Sesvete</derivirana_varijabla>
  </DomainObject.Predmet.ProtustrankaFormatedWithAdressOIB>
  <DomainObject.Predmet.ProtustrankaWithAdress>
    <izvorni_sadrzaj>SUGGESTUM PROFESSIO d.o.o. Planinska 35, 10360 Sesvete</izvorni_sadrzaj>
    <derivirana_varijabla naziv="DomainObject.Predmet.ProtustrankaWithAdress_1">SUGGESTUM PROFESSIO d.o.o. Planinska 35, 10360 Sesvete</derivirana_varijabla>
  </DomainObject.Predmet.ProtustrankaWithAdress>
  <DomainObject.Predmet.ProtustrankaWithAdressOIB>
    <izvorni_sadrzaj>SUGGESTUM PROFESSIO d.o.o., OIB 69373944187, Planinska 35, 10360 Sesvete</izvorni_sadrzaj>
    <derivirana_varijabla naziv="DomainObject.Predmet.ProtustrankaWithAdressOIB_1">SUGGESTUM PROFESSIO d.o.o., OIB 69373944187, Planinska 35, 10360 Sesvete</derivirana_varijabla>
  </DomainObject.Predmet.ProtustrankaWithAdressOIB>
  <DomainObject.Predmet.ProtustrankaNazivFormated>
    <izvorni_sadrzaj>SUGGESTUM PROFESSIO d.o.o.</izvorni_sadrzaj>
    <derivirana_varijabla naziv="DomainObject.Predmet.ProtustrankaNazivFormated_1">SUGGESTUM PROFESSIO d.o.o.</derivirana_varijabla>
  </DomainObject.Predmet.ProtustrankaNazivFormated>
  <DomainObject.Predmet.ProtustrankaNazivFormatedOIB>
    <izvorni_sadrzaj>SUGGESTUM PROFESSIO d.o.o., OIB 69373944187</izvorni_sadrzaj>
    <derivirana_varijabla naziv="DomainObject.Predmet.ProtustrankaNazivFormatedOIB_1">SUGGESTUM PROFESSIO d.o.o., OIB 69373944187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Zidar</izvorni_sadrzaj>
    <derivirana_varijabla naziv="DomainObject.Predmet.StrankaFormated_1">  FINA Regionalni centar Zagreb; Josip Zidar</derivirana_varijabla>
  </DomainObject.Predmet.StrankaFormated>
  <DomainObject.Predmet.StrankaFormatedOIB>
    <izvorni_sadrzaj>  FINA Regionalni centar Zagreb, OIB 85821130368; Josip Zidar, OIB 57490816112</izvorni_sadrzaj>
    <derivirana_varijabla naziv="DomainObject.Predmet.StrankaFormatedOIB_1">  FINA Regionalni centar Zagreb, OIB 85821130368; Josip Zidar, OIB 57490816112</derivirana_varijabla>
  </DomainObject.Predmet.StrankaFormatedOIB>
  <DomainObject.Predmet.StrankaFormatedWithAdress>
    <izvorni_sadrzaj> FINA Regionalni centar Zagreb, Trg svibanjskih žrtava 1995. 1, 10000 Zagreb; Josip Zidar, Lipa 114 A, 33520 Slatina</izvorni_sadrzaj>
    <derivirana_varijabla naziv="DomainObject.Predmet.StrankaFormatedWithAdress_1"> FINA Regionalni centar Zagreb, Trg svibanjskih žrtava 1995. 1, 10000 Zagreb; Josip Zidar, Lipa 114 A, 33520 Slatina</derivirana_varijabla>
  </DomainObject.Predmet.StrankaFormatedWithAdress>
  <DomainObject.Predmet.StrankaFormatedWithAdressOIB>
    <izvorni_sadrzaj> FINA Regionalni centar Zagreb, OIB 85821130368, Trg svibanjskih žrtava 1995. 1, 10000 Zagreb; Josip Zidar, OIB 57490816112, Lipa 114 A, 33520 Slatina</izvorni_sadrzaj>
    <derivirana_varijabla naziv="DomainObject.Predmet.StrankaFormatedWithAdressOIB_1"> FINA Regionalni centar Zagreb, OIB 85821130368, Trg svibanjskih žrtava 1995. 1, 10000 Zagreb; Josip Zidar, OIB 57490816112, Lipa 114 A, 33520 Slatina</derivirana_varijabla>
  </DomainObject.Predmet.StrankaFormatedWithAdressOIB>
  <DomainObject.Predmet.StrankaWithAdress>
    <izvorni_sadrzaj>FINA Regionalni centar Zagreb Trg svibanjskih žrtava 1995. 1,10000 Zagreb,Josip Zidar Lipa 114 A,33520 Slatina</izvorni_sadrzaj>
    <derivirana_varijabla naziv="DomainObject.Predmet.StrankaWithAdress_1">FINA Regionalni centar Zagreb Trg svibanjskih žrtava 1995. 1,10000 Zagreb,Josip Zidar Lipa 114 A,33520 Slatina</derivirana_varijabla>
  </DomainObject.Predmet.StrankaWithAdress>
  <DomainObject.Predmet.StrankaWithAdressOIB>
    <izvorni_sadrzaj>FINA Regionalni centar Zagreb, OIB 85821130368, Trg svibanjskih žrtava 1995. 1,10000 Zagreb,Josip Zidar, OIB 57490816112, Lipa 114 A,33520 Slatina</izvorni_sadrzaj>
    <derivirana_varijabla naziv="DomainObject.Predmet.StrankaWithAdressOIB_1">FINA Regionalni centar Zagreb, OIB 85821130368, Trg svibanjskih žrtava 1995. 1,10000 Zagreb,Josip Zidar, OIB 57490816112, Lipa 114 A,33520 Slatina</derivirana_varijabla>
  </DomainObject.Predmet.StrankaWithAdressOIB>
  <DomainObject.Predmet.StrankaNazivFormated>
    <izvorni_sadrzaj>FINA Regionalni centar Zagreb,Josip Zidar</izvorni_sadrzaj>
    <derivirana_varijabla naziv="DomainObject.Predmet.StrankaNazivFormated_1">FINA Regionalni centar Zagreb,Josip Zidar</derivirana_varijabla>
  </DomainObject.Predmet.StrankaNazivFormated>
  <DomainObject.Predmet.StrankaNazivFormatedOIB>
    <izvorni_sadrzaj>FINA Regionalni centar Zagreb, OIB 85821130368,Josip Zidar, OIB 57490816112</izvorni_sadrzaj>
    <derivirana_varijabla naziv="DomainObject.Predmet.StrankaNazivFormatedOIB_1">FINA Regionalni centar Zagreb, OIB 85821130368,Josip Zidar, OIB 57490816112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Josip Zidar</item>
    </izvorni_sadrzaj>
    <derivirana_varijabla naziv="DomainObject.Predmet.StrankaListFormated_1">
      <item>FINA Regionalni centar Zagreb</item>
      <item>Josip Zidar</item>
    </derivirana_varijabla>
  </DomainObject.Predmet.StrankaListFormated>
  <DomainObject.Predmet.StrankaListFormatedOIB>
    <izvorni_sadrzaj>
      <item>FINA Regionalni centar Zagreb, OIB 85821130368</item>
      <item>Josip Zidar, OIB 57490816112</item>
    </izvorni_sadrzaj>
    <derivirana_varijabla naziv="DomainObject.Predmet.StrankaListFormatedOIB_1">
      <item>FINA Regionalni centar Zagreb, OIB 85821130368</item>
      <item>Josip Zidar, OIB 57490816112</item>
    </derivirana_varijabla>
  </DomainObject.Predmet.StrankaListFormatedOIB>
  <DomainObject.Predmet.StrankaListFormatedWithAdress>
    <izvorni_sadrzaj>
      <item>FINA Regionalni centar Zagreb, Trg svibanjskih žrtava 1995. 1, 10000 Zagreb</item>
      <item>Josip Zidar, Lipa 114 A, 33520 Slatina</item>
    </izvorni_sadrzaj>
    <derivirana_varijabla naziv="DomainObject.Predmet.StrankaListFormatedWithAdress_1">
      <item>FINA Regionalni centar Zagreb, Trg svibanjskih žrtava 1995. 1, 10000 Zagreb</item>
      <item>Josip Zidar, Lipa 114 A, 33520 Slatina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Zidar, OIB 57490816112, Lipa 114 A, 33520 Slatina</item>
    </izvorni_sadrzaj>
    <derivirana_varijabla naziv="DomainObject.Predmet.StrankaListFormatedWithAdressOIB_1">
      <item>FINA Regionalni centar Zagreb, OIB 85821130368, Trg svibanjskih žrtava 1995. 1, 10000 Zagreb</item>
      <item>Josip Zidar, OIB 57490816112, Lipa 114 A, 33520 Slatina</item>
    </derivirana_varijabla>
  </DomainObject.Predmet.StrankaListFormatedWithAdressOIB>
  <DomainObject.Predmet.StrankaListNazivFormated>
    <izvorni_sadrzaj>
      <item>FINA Regionalni centar Zagreb</item>
      <item>Josip Zidar</item>
    </izvorni_sadrzaj>
    <derivirana_varijabla naziv="DomainObject.Predmet.StrankaListNazivFormated_1">
      <item>FINA Regionalni centar Zagreb</item>
      <item>Josip Zidar</item>
    </derivirana_varijabla>
  </DomainObject.Predmet.StrankaListNazivFormated>
  <DomainObject.Predmet.StrankaListNazivFormatedOIB>
    <izvorni_sadrzaj>
      <item>FINA Regionalni centar Zagreb, OIB 85821130368</item>
      <item>Josip Zidar, OIB 57490816112</item>
    </izvorni_sadrzaj>
    <derivirana_varijabla naziv="DomainObject.Predmet.StrankaListNazivFormatedOIB_1">
      <item>FINA Regionalni centar Zagreb, OIB 85821130368</item>
      <item>Josip Zidar, OIB 57490816112</item>
    </derivirana_varijabla>
  </DomainObject.Predmet.StrankaListNazivFormatedOIB>
  <DomainObject.Predmet.ProtuStrankaListFormated>
    <izvorni_sadrzaj>
      <item>SUGGESTUM PROFESSIO d.o.o.</item>
    </izvorni_sadrzaj>
    <derivirana_varijabla naziv="DomainObject.Predmet.ProtuStrankaListFormated_1">
      <item>SUGGESTUM PROFESSIO d.o.o.</item>
    </derivirana_varijabla>
  </DomainObject.Predmet.ProtuStrankaListFormated>
  <DomainObject.Predmet.ProtuStrankaListFormatedOIB>
    <izvorni_sadrzaj>
      <item>SUGGESTUM PROFESSIO d.o.o., OIB 69373944187</item>
    </izvorni_sadrzaj>
    <derivirana_varijabla naziv="DomainObject.Predmet.ProtuStrankaListFormatedOIB_1">
      <item>SUGGESTUM PROFESSIO d.o.o., OIB 69373944187</item>
    </derivirana_varijabla>
  </DomainObject.Predmet.ProtuStrankaListFormatedOIB>
  <DomainObject.Predmet.ProtuStrankaListFormatedWithAdress>
    <izvorni_sadrzaj>
      <item>SUGGESTUM PROFESSIO d.o.o., Planinska 35, 10360 Sesvete</item>
    </izvorni_sadrzaj>
    <derivirana_varijabla naziv="DomainObject.Predmet.ProtuStrankaListFormatedWithAdress_1">
      <item>SUGGESTUM PROFESSIO d.o.o., Planinska 35, 10360 Sesvete</item>
    </derivirana_varijabla>
  </DomainObject.Predmet.ProtuStrankaListFormatedWithAdress>
  <DomainObject.Predmet.ProtuStrankaListFormatedWithAdressOIB>
    <izvorni_sadrzaj>
      <item>SUGGESTUM PROFESSIO d.o.o., OIB 69373944187, Planinska 35, 10360 Sesvete</item>
    </izvorni_sadrzaj>
    <derivirana_varijabla naziv="DomainObject.Predmet.ProtuStrankaListFormatedWithAdressOIB_1">
      <item>SUGGESTUM PROFESSIO d.o.o., OIB 69373944187, Planinska 35, 10360 Sesvete</item>
    </derivirana_varijabla>
  </DomainObject.Predmet.ProtuStrankaListFormatedWithAdressOIB>
  <DomainObject.Predmet.ProtuStrankaListNazivFormated>
    <izvorni_sadrzaj>
      <item>SUGGESTUM PROFESSIO d.o.o.</item>
    </izvorni_sadrzaj>
    <derivirana_varijabla naziv="DomainObject.Predmet.ProtuStrankaListNazivFormated_1">
      <item>SUGGESTUM PROFESSIO d.o.o.</item>
    </derivirana_varijabla>
  </DomainObject.Predmet.ProtuStrankaListNazivFormated>
  <DomainObject.Predmet.ProtuStrankaListNazivFormatedOIB>
    <izvorni_sadrzaj>
      <item>SUGGESTUM PROFESSIO d.o.o., OIB 69373944187</item>
    </izvorni_sadrzaj>
    <derivirana_varijabla naziv="DomainObject.Predmet.ProtuStrankaListNazivFormatedOIB_1">
      <item>SUGGESTUM PROFESSIO d.o.o., OIB 69373944187</item>
    </derivirana_varijabla>
  </DomainObject.Predmet.ProtuStrankaListNazivFormatedOIB>
  <DomainObject.Predmet.OstaliListFormated>
    <izvorni_sadrzaj>
      <item>Josip Zidar</item>
    </izvorni_sadrzaj>
    <derivirana_varijabla naziv="DomainObject.Predmet.OstaliListFormated_1">
      <item>Josip Zidar</item>
    </derivirana_varijabla>
  </DomainObject.Predmet.OstaliListFormated>
  <DomainObject.Predmet.OstaliListFormatedOIB>
    <izvorni_sadrzaj>
      <item>Josip Zidar, OIB 57490816112</item>
    </izvorni_sadrzaj>
    <derivirana_varijabla naziv="DomainObject.Predmet.OstaliListFormatedOIB_1">
      <item>Josip Zidar, OIB 57490816112</item>
    </derivirana_varijabla>
  </DomainObject.Predmet.OstaliListFormatedOIB>
  <DomainObject.Predmet.OstaliListFormatedWithAdress>
    <izvorni_sadrzaj>
      <item>Josip Zidar, Lipa 114 A, 33520 Slatina</item>
    </izvorni_sadrzaj>
    <derivirana_varijabla naziv="DomainObject.Predmet.OstaliListFormatedWithAdress_1">
      <item>Josip Zidar, Lipa 114 A, 33520 Slatina</item>
    </derivirana_varijabla>
  </DomainObject.Predmet.OstaliListFormatedWithAdress>
  <DomainObject.Predmet.OstaliListFormatedWithAdressOIB>
    <izvorni_sadrzaj>
      <item>Josip Zidar, OIB 57490816112, Lipa 114 A, 33520 Slatina</item>
    </izvorni_sadrzaj>
    <derivirana_varijabla naziv="DomainObject.Predmet.OstaliListFormatedWithAdressOIB_1">
      <item>Josip Zidar, OIB 57490816112, Lipa 114 A, 33520 Slatina</item>
    </derivirana_varijabla>
  </DomainObject.Predmet.OstaliListFormatedWithAdressOIB>
  <DomainObject.Predmet.OstaliListNazivFormated>
    <izvorni_sadrzaj>
      <item>Josip Zidar</item>
    </izvorni_sadrzaj>
    <derivirana_varijabla naziv="DomainObject.Predmet.OstaliListNazivFormated_1">
      <item>Josip Zidar</item>
    </derivirana_varijabla>
  </DomainObject.Predmet.OstaliListNazivFormated>
  <DomainObject.Predmet.OstaliListNazivFormatedOIB>
    <izvorni_sadrzaj>
      <item>Josip Zidar, OIB 57490816112</item>
    </izvorni_sadrzaj>
    <derivirana_varijabla naziv="DomainObject.Predmet.OstaliListNazivFormatedOIB_1">
      <item>Josip Zidar, OIB 57490816112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SUGGESTUM PROFESSIO d.o.o.</izvorni_sadrzaj>
    <derivirana_varijabla naziv="DomainObject.Predmet.ProtustrankaIDrugi_1">SUGGESTUM PROFESSIO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SUGGESTUM PROFESSIO d.o.o., OIB 69373944187, Planinska 35, 10360 Sesvete</izvorni_sadrzaj>
    <derivirana_varijabla naziv="DomainObject.Predmet.ProtustrankaIDrugiAdressOIB_1">SUGGESTUM PROFESSIO d.o.o., OIB 69373944187, Planinska 35,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SUGGESTUM PROFESSIO d.o.o.</item>
      <item>Josip Zidar</item>
      <item>Josip Zidar</item>
    </izvorni_sadrzaj>
    <derivirana_varijabla naziv="DomainObject.Predmet.SudioniciListNaziv_1">
      <item>FINA Regionalni centar Zagreb</item>
      <item>SUGGESTUM PROFESSIO d.o.o.</item>
      <item>Josip Zidar</item>
      <item>Josip Zidar</item>
    </derivirana_varijabla>
  </DomainObject.Predmet.SudioniciListNaziv>
  <DomainObject.Predmet.SudioniciListAdressOIB>
    <izvorni_sadrzaj>
      <item>FINA Regionalni centar Zagreb, OIB 85821130368, Trg svibanjskih žrtava 1995. 1,10000 Zagreb</item>
      <item>SUGGESTUM PROFESSIO d.o.o., OIB 69373944187, Planinska 35,10360 Sesvete</item>
      <item>Josip Zidar, OIB 57490816112, Lipa 114 A,33520 Slatina</item>
      <item>Josip Zidar, OIB 57490816112, Lipa 114 A,33520 Slatina</item>
    </izvorni_sadrzaj>
    <derivirana_varijabla naziv="DomainObject.Predmet.SudioniciListAdressOIB_1">
      <item>FINA Regionalni centar Zagreb, OIB 85821130368, Trg svibanjskih žrtava 1995. 1,10000 Zagreb</item>
      <item>SUGGESTUM PROFESSIO d.o.o., OIB 69373944187, Planinska 35,10360 Sesvete</item>
      <item>Josip Zidar, OIB 57490816112, Lipa 114 A,33520 Slatina</item>
      <item>Josip Zidar, OIB 57490816112, Lipa 114 A,33520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69373944187</item>
      <item>, OIB 57490816112</item>
      <item>, OIB 57490816112</item>
    </izvorni_sadrzaj>
    <derivirana_varijabla naziv="DomainObject.Predmet.SudioniciListNazivOIB_1">
      <item>, OIB 85821130368</item>
      <item>, OIB 69373944187</item>
      <item>, OIB 57490816112</item>
      <item>, OIB 57490816112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B5BF6-422B-4B24-8CE2-F29B6E0C70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723</properties:Words>
  <properties:Characters>3984</properties:Characters>
  <properties:Lines>83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2018-03-07T12:16:00Z</dcterms:created>
  <dc:creator>gzubak</dc:creator>
  <cp:lastModifiedBy>Mirjana Gašparić</cp:lastModifiedBy>
  <cp:lastPrinted>2018-03-07T12:40:00Z</cp:lastPrinted>
  <dcterms:modified xmlns:xsi="http://www.w3.org/2001/XMLSchema-instance" xsi:type="dcterms:W3CDTF">2018-03-07T12:41:00Z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(St-6997-2016-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