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6d12" w14:paraId="1636d12" w:rsidRDefault="00AE649C" w:rsidP="00B87CD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87CD2" w:rsidP="00B87CD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87CD2" w:rsidP="00B87CD2" w:rsidR="00AE649C" w:rsidRPr="00B76F3C">
      <w:pPr>
        <w:pStyle w:val="SudSjedite"/>
      </w:pPr>
      <w:r>
        <w:t xml:space="preserve">                                                                                             Poslovni broj: 4 St-690/15-4</w:t>
      </w:r>
      <w:r w:rsidR="00EA1C6D">
        <w:tab/>
      </w:r>
    </w:p>
    <w:p w:rsidRDefault="00B87CD2" w:rsidP="00B87CD2" w:rsidR="00B87CD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87CD2" w:rsidP="00B87CD2" w:rsidR="00B87CD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87CD2" w:rsidP="00B87CD2" w:rsidR="00B87CD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87CD2" w:rsidP="00B87CD2" w:rsidR="00B87CD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87CD2" w:rsidP="00B87CD2" w:rsidR="00B87CD2">
      <w:pPr>
        <w:spacing w:after="0"/>
        <w:jc w:val="right"/>
        <w:rPr>
          <w:lang w:eastAsia="hr-HR"/>
        </w:rPr>
      </w:pPr>
    </w:p>
    <w:p w:rsidRDefault="00B87CD2" w:rsidP="00B87CD2" w:rsidR="00B87CD2">
      <w:pPr>
        <w:spacing w:after="0"/>
        <w:jc w:val="right"/>
      </w:pPr>
    </w:p>
    <w:p w:rsidRDefault="00B87CD2" w:rsidP="00B87CD2" w:rsidR="00B87CD2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 SPRINT, d.o.o. za prijevoz i usluge, Školska ulica 29 B, Svibovec Podravski (Sračinec), OIB: 02000569878,  6. studenoga 2015. temeljem čl. 430. Stečajnog zakona („NN“ 71/15, u daljnjem tekstu SZ) objavljuje sljedeći</w:t>
      </w:r>
    </w:p>
    <w:p w:rsidRDefault="00B87CD2" w:rsidP="00B87CD2" w:rsidR="00B87CD2">
      <w:pPr>
        <w:spacing w:after="0"/>
        <w:jc w:val="center"/>
      </w:pPr>
    </w:p>
    <w:p w:rsidRDefault="00B87CD2" w:rsidP="00B87CD2" w:rsidR="00B87CD2">
      <w:pPr>
        <w:spacing w:after="0"/>
        <w:jc w:val="center"/>
      </w:pPr>
      <w:r>
        <w:t>OGLAS</w:t>
      </w:r>
    </w:p>
    <w:p w:rsidRDefault="00B87CD2" w:rsidP="00B87CD2" w:rsidR="00B87CD2">
      <w:pPr>
        <w:spacing w:after="0"/>
      </w:pPr>
    </w:p>
    <w:p w:rsidRDefault="00B87CD2" w:rsidP="00B87CD2" w:rsidR="00B87CD2">
      <w:pPr>
        <w:spacing w:after="0"/>
        <w:jc w:val="both"/>
      </w:pPr>
      <w:r>
        <w:t>1/</w:t>
      </w:r>
      <w:r>
        <w:tab/>
        <w:t>Utvrđuje se da ukupni iznos evidentiranog duga dužnika SPRINT, d.o.o. za prijevoz i usluge, Školska ulica 29 B, Svibovec Podravski (Sračinec), OIB: 02000569878 iznosi 180.962,21 kn.</w:t>
      </w:r>
    </w:p>
    <w:p w:rsidRDefault="00B87CD2" w:rsidP="00B87CD2" w:rsidR="00B87CD2">
      <w:pPr>
        <w:spacing w:after="0"/>
        <w:jc w:val="both"/>
      </w:pPr>
    </w:p>
    <w:p w:rsidRDefault="00B87CD2" w:rsidP="00B87CD2" w:rsidR="00B87CD2">
      <w:pPr>
        <w:spacing w:after="0"/>
        <w:jc w:val="both"/>
      </w:pPr>
      <w:r>
        <w:t>2/</w:t>
      </w:r>
      <w:r>
        <w:tab/>
        <w:t xml:space="preserve"> Poziva se direktor dužnika Matija Ignac iz Svibovca Podravskog, Školska ulica 29 B, OIB: 78414706052 da u roku od 15 dana od dana objave ovog oglasa na e-oglasnoj ploči suda podnese ovome sudu, pozivom na gornji broj spisa, javnobilježnički ovjerovljeni prokazni popis imovine i obveza dužnika na propisanom obrascu.</w:t>
      </w:r>
    </w:p>
    <w:p w:rsidRDefault="00B87CD2" w:rsidP="00B87CD2" w:rsidR="00B87CD2">
      <w:pPr>
        <w:spacing w:after="0"/>
        <w:jc w:val="both"/>
      </w:pPr>
    </w:p>
    <w:p w:rsidRDefault="00B87CD2" w:rsidP="00B87CD2" w:rsidR="00B87CD2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87CD2" w:rsidP="00B87CD2" w:rsidR="00B87CD2">
      <w:pPr>
        <w:spacing w:after="0"/>
      </w:pPr>
    </w:p>
    <w:p w:rsidRDefault="00B87CD2" w:rsidP="00B87CD2" w:rsidR="00B87CD2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87CD2" w:rsidP="00B87CD2" w:rsidR="00B87CD2">
      <w:pPr>
        <w:spacing w:after="0"/>
        <w:jc w:val="both"/>
        <w:rPr>
          <w:color w:val="000000"/>
        </w:rPr>
      </w:pPr>
      <w:r>
        <w:tab/>
      </w:r>
    </w:p>
    <w:p w:rsidRDefault="00B87CD2" w:rsidP="00B87CD2" w:rsidR="00B87CD2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22069015 otvoren kod Hrvatske poštanske banke. </w:t>
      </w:r>
    </w:p>
    <w:p w:rsidRDefault="00B87CD2" w:rsidP="00B87CD2" w:rsidR="00B87CD2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87CD2" w:rsidP="00B87CD2" w:rsidR="00B87CD2">
      <w:pPr>
        <w:spacing w:after="0"/>
        <w:jc w:val="both"/>
      </w:pPr>
    </w:p>
    <w:p w:rsidRDefault="00B87CD2" w:rsidP="00B87CD2" w:rsidR="00B87CD2">
      <w:pPr>
        <w:spacing w:after="0"/>
        <w:jc w:val="center"/>
      </w:pPr>
      <w:r>
        <w:t>U Varaždinu, 6. studenoga 2015.</w:t>
      </w:r>
    </w:p>
    <w:p w:rsidRDefault="00B87CD2" w:rsidP="00B87CD2" w:rsidR="00B87CD2">
      <w:pPr>
        <w:spacing w:after="0"/>
        <w:jc w:val="both"/>
      </w:pPr>
    </w:p>
    <w:p w:rsidRDefault="00B87CD2" w:rsidP="00B87CD2" w:rsidR="00B87CD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87CD2" w:rsidP="00B87CD2" w:rsidR="00B87CD2">
      <w:pPr>
        <w:spacing w:after="0"/>
      </w:pPr>
    </w:p>
    <w:p w:rsidRDefault="00B87CD2" w:rsidP="00B87CD2" w:rsidR="00B87CD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B87CD2" w:rsidR="00CB0EA4">
      <w:pPr>
        <w:pStyle w:val="Naslovdokumenta"/>
        <w:spacing w:after="0"/>
      </w:pPr>
    </w:p>
    <w:p w:rsidRDefault="0071688E" w:rsidP="00B87CD2" w:rsidR="0071688E">
      <w:pPr>
        <w:pStyle w:val="Poetniodjeljak"/>
        <w:spacing w:after="0"/>
      </w:pPr>
    </w:p>
    <w:p w:rsidRDefault="00A21F0D" w:rsidP="00B87CD2" w:rsidR="00A21F0D">
      <w:pPr>
        <w:pStyle w:val="NormaleSPIS"/>
        <w:spacing w:after="0"/>
        <w:rPr>
          <w:noProof/>
        </w:rPr>
      </w:pPr>
    </w:p>
    <w:p w:rsidRDefault="00DA0242" w:rsidP="00B87CD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87CD2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St-690/2015-4</izvorni_sadrzaj>
    <derivirana_varijabla naziv="DomainObject.Oznaka_1">St-690/2015-4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SPRINT, d.o.o. za prijevoz i usluge zastupanog po punomoćniku Matija Ignac</izvorni_sadrzaj>
    <derivirana_varijabla naziv="DomainObject.Predmet.ProtustrankaFormated_1">  SPRINT, d.o.o. za prijevoz i usluge zastupanog po punomoćniku Matija Ignac</derivirana_varijabla>
  </DomainObject.Predmet.ProtustrankaFormated>
  <DomainObject.Predmet.ProtustrankaFormatedOIB>
    <izvorni_sadrzaj>  SPRINT, d.o.o. za prijevoz i usluge, OIB 02000569878 zastupanog po punomoćniku Matija Ignac</izvorni_sadrzaj>
    <derivirana_varijabla naziv="DomainObject.Predmet.ProtustrankaFormatedOIB_1">  SPRINT, d.o.o. za prijevoz i usluge, OIB 02000569878 zastupanog po punomoćniku Matija Ignac</derivirana_varijabla>
  </DomainObject.Predmet.ProtustrankaFormatedOIB>
  <DomainObject.Predmet.ProtustrankaFormatedWithAdress>
    <izvorni_sadrzaj> SPRINT, d.o.o. za prijevoz i usluge, Školska ulica 29 B, 42209 Svibovec Podravski zastupanog po punomoćniku Matija Ignac</izvorni_sadrzaj>
    <derivirana_varijabla naziv="DomainObject.Predmet.ProtustrankaFormatedWithAdress_1"> SPRINT, d.o.o. za prijevoz i usluge, Školska ulica 29 B, 42209 Svibovec Podravski zastupanog po punomoćniku Matija Ignac</derivirana_varijabla>
  </DomainObject.Predmet.ProtustrankaFormatedWithAdress>
  <DomainObject.Predmet.ProtustrankaFormatedWithAdressOIB>
    <izvorni_sadrzaj> SPRINT, d.o.o. za prijevoz i usluge, OIB 02000569878, Školska ulica 29 B, 42209 Svibovec Podravski zastupanog po punomoćniku Matija Ignac</izvorni_sadrzaj>
    <derivirana_varijabla naziv="DomainObject.Predmet.ProtustrankaFormatedWithAdressOIB_1"> SPRINT, d.o.o. za prijevoz i usluge, OIB 02000569878, Školska ulica 29 B, 42209 Svibovec Podravski zastupanog po punomoćniku Matija Ignac</derivirana_varijabla>
  </DomainObject.Predmet.ProtustrankaFormatedWithAdressOIB>
  <DomainObject.Predmet.ProtustrankaWithAdress>
    <izvorni_sadrzaj>SPRINT, d.o.o. za prijevoz i usluge Školska ulica 29 B, 42209 Svibovec Podravski</izvorni_sadrzaj>
    <derivirana_varijabla naziv="DomainObject.Predmet.ProtustrankaWithAdress_1">SPRINT, d.o.o. za prijevoz i usluge Školska ulica 29 B, 42209 Svibovec Podravski</derivirana_varijabla>
  </DomainObject.Predmet.ProtustrankaWithAdress>
  <DomainObject.Predmet.ProtustrankaWithAdressOIB>
    <izvorni_sadrzaj>SPRINT, d.o.o. za prijevoz i usluge, OIB 02000569878, Školska ulica 29 B, 42209 Svibovec Podravski</izvorni_sadrzaj>
    <derivirana_varijabla naziv="DomainObject.Predmet.ProtustrankaWithAdressOIB_1">SPRINT, d.o.o. za prijevoz i usluge, OIB 02000569878, Školska ulica 29 B, 42209 Svibovec Podravski</derivirana_varijabla>
  </DomainObject.Predmet.ProtustrankaWithAdressOIB>
  <DomainObject.Predmet.ProtustrankaNazivFormated>
    <izvorni_sadrzaj>SPRINT, d.o.o. za prijevoz i usluge</izvorni_sadrzaj>
    <derivirana_varijabla naziv="DomainObject.Predmet.ProtustrankaNazivFormated_1">SPRINT, d.o.o. za prijevoz i usluge</derivirana_varijabla>
  </DomainObject.Predmet.ProtustrankaNazivFormated>
  <DomainObject.Predmet.ProtustrankaNazivFormatedOIB>
    <izvorni_sadrzaj>SPRINT, d.o.o. za prijevoz i usluge, OIB 02000569878</izvorni_sadrzaj>
    <derivirana_varijabla naziv="DomainObject.Predmet.ProtustrankaNazivFormatedOIB_1">SPRINT, d.o.o. za prijevoz i usluge, OIB 02000569878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180962.21</izvorni_sadrzaj>
    <derivirana_varijabla naziv="DomainObject.Predmet.TrenutnaVrijednost_1">180962.21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SPRINT, d.o.o. za prijevoz i usluge zastupanog po punomoćniku Matija Ignac</item>
    </izvorni_sadrzaj>
    <derivirana_varijabla naziv="DomainObject.Predmet.ProtuStrankaListFormated_1">
      <item>SPRINT, d.o.o. za prijevoz i usluge zastupanog po punomoćniku Matija Ignac</item>
    </derivirana_varijabla>
  </DomainObject.Predmet.ProtuStrankaListFormated>
  <DomainObject.Predmet.ProtuStrankaListFormatedOIB>
    <izvorni_sadrzaj>
      <item>SPRINT, d.o.o. za prijevoz i usluge, OIB 02000569878 zastupanog po punomoćniku Matija Ignac</item>
    </izvorni_sadrzaj>
    <derivirana_varijabla naziv="DomainObject.Predmet.ProtuStrankaListFormatedOIB_1">
      <item>SPRINT, d.o.o. za prijevoz i usluge, OIB 02000569878 zastupanog po punomoćniku Matija Ignac</item>
    </derivirana_varijabla>
  </DomainObject.Predmet.ProtuStrankaListFormatedOIB>
  <DomainObject.Predmet.ProtuStrankaListFormatedWithAdress>
    <izvorni_sadrzaj>
      <item>SPRINT, d.o.o. za prijevoz i usluge, Školska ulica 29 B, 42209 Svibovec Podravski zastupanog po punomoćniku Matija Ignac</item>
    </izvorni_sadrzaj>
    <derivirana_varijabla naziv="DomainObject.Predmet.ProtuStrankaListFormatedWithAdress_1">
      <item>SPRINT, d.o.o. za prijevoz i usluge, Školska ulica 29 B, 42209 Svibovec Podravski zastupanog po punomoćniku Matija Ignac</item>
    </derivirana_varijabla>
  </DomainObject.Predmet.ProtuStrankaListFormatedWithAdress>
  <DomainObject.Predmet.ProtuStrankaListFormatedWithAdressOIB>
    <izvorni_sadrzaj>
      <item>SPRINT, d.o.o. za prijevoz i usluge, OIB 02000569878, Školska ulica 29 B, 42209 Svibovec Podravski zastupanog po punomoćniku Matija Ignac</item>
    </izvorni_sadrzaj>
    <derivirana_varijabla naziv="DomainObject.Predmet.ProtuStrankaListFormatedWithAdressOIB_1">
      <item>SPRINT, d.o.o. za prijevoz i usluge, OIB 02000569878, Školska ulica 29 B, 42209 Svibovec Podravski zastupanog po punomoćniku Matija Ignac</item>
    </derivirana_varijabla>
  </DomainObject.Predmet.ProtuStrankaListFormatedWithAdressOIB>
  <DomainObject.Predmet.ProtuStrankaListNazivFormated>
    <izvorni_sadrzaj>
      <item>SPRINT, d.o.o. za prijevoz i usluge</item>
    </izvorni_sadrzaj>
    <derivirana_varijabla naziv="DomainObject.Predmet.ProtuStrankaListNazivFormated_1">
      <item>SPRINT, d.o.o. za prijevoz i usluge</item>
    </derivirana_varijabla>
  </DomainObject.Predmet.ProtuStrankaListNazivFormated>
  <DomainObject.Predmet.ProtuStrankaListNazivFormatedOIB>
    <izvorni_sadrzaj>
      <item>SPRINT, d.o.o. za prijevoz i usluge, OIB 02000569878</item>
    </izvorni_sadrzaj>
    <derivirana_varijabla naziv="DomainObject.Predmet.ProtuStrankaListNazivFormatedOIB_1">
      <item>SPRINT, d.o.o. za prijevoz i usluge, OIB 02000569878</item>
    </derivirana_varijabla>
  </DomainObject.Predmet.ProtuStrankaListNazivFormatedOIB>
  <DomainObject.Predmet.OstaliListFormated>
    <izvorni_sadrzaj>
      <item>E-oglasna ploča</item>
      <item>Sudski registar, Trgovački sud u Varaždinu</item>
      <item>Matija Ignac punomoćnik sudionika u postupku SPRINT, d.o.o. za prijevoz i usluge</item>
    </izvorni_sadrzaj>
    <derivirana_varijabla naziv="DomainObject.Predmet.OstaliListFormated_1">
      <item>E-oglasna ploča</item>
      <item>Sudski registar, Trgovački sud u Varaždinu</item>
      <item>Matija Ignac punomoćnik sudionika u postupku SPRINT, d.o.o. za prijevoz i usluge</item>
    </derivirana_varijabla>
  </DomainObject.Predmet.OstaliListFormated>
  <DomainObject.Predmet.OstaliListFormatedOIB>
    <izvorni_sadrzaj>
      <item>E-oglasna ploča</item>
      <item>Sudski registar, Trgovački sud u Varaždinu</item>
      <item>Matija Ignac, OIB 78414706052 punomoćnik sudionika u postupku SPRINT, d.o.o. za prijevoz i usluge</item>
    </izvorni_sadrzaj>
    <derivirana_varijabla naziv="DomainObject.Predmet.OstaliListFormatedOIB_1">
      <item>E-oglasna ploča</item>
      <item>Sudski registar, Trgovački sud u Varaždinu</item>
      <item>Matija Ignac, OIB 78414706052 punomoćnik sudionika u postupku SPRINT, d.o.o. za prijevoz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Matija Ignac, Školska 29b, 42209 Svibovec Podravski punomoćnik sudionika u postupku SPRINT, d.o.o. za prijevoz i usluge</item>
    </izvorni_sadrzaj>
    <derivirana_varijabla naziv="DomainObject.Predmet.OstaliListFormatedWithAdress_1">
      <item>E-oglasna ploča</item>
      <item>Sudski registar, Trgovački sud u Varaždinu</item>
      <item>Matija Ignac, Školska 29b, 42209 Svibovec Podravski punomoćnik sudionika u postupku SPRINT, d.o.o. za prijevoz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Matija Ignac, OIB 78414706052, Školska 29b, 42209 Svibovec Podravski punomoćnik sudionika u postupku SPRINT, d.o.o. za prijevoz i usluge</item>
    </izvorni_sadrzaj>
    <derivirana_varijabla naziv="DomainObject.Predmet.OstaliListFormatedWithAdressOIB_1">
      <item>E-oglasna ploča</item>
      <item>Sudski registar, Trgovački sud u Varaždinu</item>
      <item>Matija Ignac, OIB 78414706052, Školska 29b, 42209 Svibovec Podravski punomoćnik sudionika u postupku SPRINT, d.o.o. za prijevoz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Matija Ignac</item>
    </izvorni_sadrzaj>
    <derivirana_varijabla naziv="DomainObject.Predmet.OstaliListNazivFormated_1">
      <item>E-oglasna ploča</item>
      <item>Sudski registar, Trgovački sud u Varaždinu</item>
      <item>Matija Ignac</item>
    </derivirana_varijabla>
  </DomainObject.Predmet.OstaliListNazivFormated>
  <DomainObject.Predmet.OstaliListNazivFormatedOIB>
    <izvorni_sadrzaj>
      <item>E-oglasna ploča</item>
      <item>Sudski registar, Trgovački sud u Varaždinu</item>
      <item>Matija Ignac, OIB 78414706052</item>
    </izvorni_sadrzaj>
    <derivirana_varijabla naziv="DomainObject.Predmet.OstaliListNazivFormatedOIB_1">
      <item>E-oglasna ploča</item>
      <item>Sudski registar, Trgovački sud u Varaždinu</item>
      <item>Matija Ignac, OIB 78414706052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St-690/2015-4</izvorni_sadrzaj>
    <derivirana_varijabla naziv="DomainObject.PoslovniBrojDokumenta_1">St-690/2015-4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SPRINT, d.o.o. za prijevoz i usluge</izvorni_sadrzaj>
    <derivirana_varijabla naziv="DomainObject.Predmet.ProtustrankaIDrugi_1">SPRINT, d.o.o.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SPRINT, d.o.o. za prijevoz i usluge, OIB 02000569878, Školska ulica 29 B, 42209 Svibovec Podravski</izvorni_sadrzaj>
    <derivirana_varijabla naziv="DomainObject.Predmet.ProtustrankaIDrugiAdressOIB_1">SPRINT, d.o.o. za prijevoz i usluge, OIB 02000569878, Školska ulica 29 B,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SPRINT, d.o.o. za prijevoz i usluge</item>
      <item>E-oglasna ploča</item>
      <item>Sudski registar, Trgovački sud u Varaždinu</item>
      <item>Matija Ignac</item>
    </izvorni_sadrzaj>
    <derivirana_varijabla naziv="DomainObject.Predmet.SudioniciListNaziv_1">
      <item>Financijska agencija</item>
      <item>SPRINT, d.o.o. za prijevoz i usluge</item>
      <item>E-oglasna ploča</item>
      <item>Sudski registar, Trgovački sud u Varaždinu</item>
      <item>Matija Ignac</item>
    </derivirana_varijabla>
  </DomainObject.Predmet.SudioniciListNaziv>
  <DomainObject.Predmet.SudioniciListAdressOIB>
    <izvorni_sadrzaj>
      <item>Financijska agencija, OIB 85821130368, A. Cesarca 2,42000 Varaždin</item>
      <item>SPRINT, d.o.o. za prijevoz i usluge, OIB 02000569878, Školska ulica 29 B,42209 Svibovec Podravski</item>
      <item>E-oglasna ploča</item>
      <item>Sudski registar, Trgovački sud u Varaždinu</item>
      <item>Matija Ignac, OIB 78414706052, Školska 29b,42209 Svibovec Podravski</item>
    </izvorni_sadrzaj>
    <derivirana_varijabla naziv="DomainObject.Predmet.SudioniciListAdressOIB_1">
      <item>Financijska agencija, OIB 85821130368, A. Cesarca 2,42000 Varaždin</item>
      <item>SPRINT, d.o.o. za prijevoz i usluge, OIB 02000569878, Školska ulica 29 B,42209 Svibovec Podravski</item>
      <item>E-oglasna ploča</item>
      <item>Sudski registar, Trgovački sud u Varaždinu</item>
      <item>Matija Ignac, OIB 78414706052, Školska 29b,42209 Svibovec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33AF5-9A21-4C8A-97DE-EA298CC75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2074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2015-11-06T07:39:00Z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