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001d" w14:paraId="476001d" w:rsidRDefault="00AE649C" w:rsidP="00FA5B5E" w:rsidR="00AE649C" w:rsidRPr="00B76F3C">
      <w:pPr>
        <w:pStyle w:val="Naslov3"/>
        <w15:collapsed w:val="false"/>
      </w:pPr>
    </w:p>
    <w:p w:rsidRDefault="00CA35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A35E7" w:rsidP="00CA35E7" w:rsidR="00CA35E7">
      <w:pPr>
        <w:pStyle w:val="Bezproreda"/>
        <w:ind w:firstLine="708" w:left="5664"/>
      </w:pPr>
      <w:r>
        <w:t>1 St-229/2016-6</w:t>
      </w:r>
    </w:p>
    <w:p w:rsidRDefault="00CA35E7" w:rsidP="00CA35E7" w:rsidR="00CA35E7">
      <w:pPr>
        <w:pStyle w:val="Bezproreda"/>
      </w:pPr>
    </w:p>
    <w:p w:rsidRDefault="00CA35E7" w:rsidP="00CA35E7" w:rsidR="00CA35E7">
      <w:pPr>
        <w:pStyle w:val="Bezproreda"/>
        <w:jc w:val="center"/>
      </w:pPr>
      <w:r>
        <w:t>U    I M E    R E P U B L I K E     H R V A T S K E</w:t>
      </w:r>
    </w:p>
    <w:p w:rsidRDefault="00CA35E7" w:rsidP="00CA35E7" w:rsidR="00CA35E7">
      <w:pPr>
        <w:pStyle w:val="Bezproreda"/>
        <w:jc w:val="center"/>
      </w:pPr>
      <w:r>
        <w:t>R J E Š E NJ E</w:t>
      </w:r>
    </w:p>
    <w:p w:rsidRDefault="00CA35E7" w:rsidP="00CA35E7" w:rsidR="00CA35E7">
      <w:pPr>
        <w:pStyle w:val="Bezproreda"/>
      </w:pPr>
    </w:p>
    <w:p w:rsidRDefault="00CA35E7" w:rsidP="00CA35E7" w:rsidR="00CA35E7">
      <w:pPr>
        <w:pStyle w:val="Bezproreda"/>
      </w:pPr>
      <w:r>
        <w:tab/>
        <w:t xml:space="preserve">Trgovački sud u Bjelovaru, po sucu toga suda Branki Pleskalt, kao stečajnom sucu, u stečajnom predmetu povodom prijedloga predlagatelja Financijske agencije, Regionalni centar Zagreb, Podružnica Bjelovar, za otvaranje stečajnog postupka nad dužnikom GOG TRANS j. d.o.o.  za usluge KAPELA, Stara </w:t>
      </w:r>
      <w:proofErr w:type="spellStart"/>
      <w:r>
        <w:t>Diklenica</w:t>
      </w:r>
      <w:proofErr w:type="spellEnd"/>
      <w:r>
        <w:t xml:space="preserve"> 10, OIB: 45085446453, dana 16. svibnja 2016.</w:t>
      </w:r>
    </w:p>
    <w:p w:rsidRDefault="00CA35E7" w:rsidP="00CA35E7" w:rsidR="00CA35E7">
      <w:pPr>
        <w:pStyle w:val="Bezproreda"/>
        <w:jc w:val="center"/>
      </w:pPr>
      <w:r>
        <w:t>r i j e š i o    j e</w:t>
      </w:r>
    </w:p>
    <w:p w:rsidRDefault="00CA35E7" w:rsidP="00CA35E7" w:rsidR="00CA35E7">
      <w:pPr>
        <w:pStyle w:val="Bezproreda"/>
      </w:pPr>
    </w:p>
    <w:p w:rsidRDefault="00CA35E7" w:rsidP="00CA35E7" w:rsidR="00CA35E7">
      <w:pPr>
        <w:pStyle w:val="Bezproreda"/>
      </w:pPr>
      <w:r>
        <w:t xml:space="preserve">Obustavlja se postupak za otvaranje stečajnog postupka nad dužnikom GOG TRANS j. d.o.o. za usluge KAPELA, Stara </w:t>
      </w:r>
      <w:proofErr w:type="spellStart"/>
      <w:r>
        <w:t>Diklenica</w:t>
      </w:r>
      <w:proofErr w:type="spellEnd"/>
      <w:r>
        <w:t xml:space="preserve"> 10, OIB. 45085446453.</w:t>
      </w:r>
    </w:p>
    <w:p w:rsidRDefault="00CA35E7" w:rsidP="00CA35E7" w:rsidR="00CA35E7">
      <w:pPr>
        <w:pStyle w:val="Bezproreda"/>
      </w:pPr>
    </w:p>
    <w:p w:rsidRDefault="00CA35E7" w:rsidP="00CA35E7" w:rsidR="00CA35E7">
      <w:pPr>
        <w:pStyle w:val="Bezproreda"/>
        <w:jc w:val="center"/>
      </w:pPr>
      <w:r>
        <w:t>Obrazloženje</w:t>
      </w:r>
    </w:p>
    <w:p w:rsidRDefault="00CA35E7" w:rsidP="00CA35E7" w:rsidR="00CA35E7">
      <w:pPr>
        <w:pStyle w:val="Bezproreda"/>
      </w:pPr>
      <w:r>
        <w:t xml:space="preserve">Financijska agencija je 22. ožujka 2016. podnijela ovome sudu prijedlog za otvaranje stečajnog postupka, navodeći da dužnik GOG TRANS j.d.o.o. za usluge Kapela, Stara </w:t>
      </w:r>
      <w:proofErr w:type="spellStart"/>
      <w:r>
        <w:t>Dikelnica</w:t>
      </w:r>
      <w:proofErr w:type="spellEnd"/>
      <w:r>
        <w:t xml:space="preserve"> 10, ima evidentirane neizvršene osnove za plaćanje u neprekinutom razdoblju od 120 dana, u ukupnom iznosu od 8.733,54 kn.</w:t>
      </w:r>
    </w:p>
    <w:p w:rsidRDefault="00CA35E7" w:rsidP="00CA35E7" w:rsidR="00CA35E7">
      <w:pPr>
        <w:pStyle w:val="Bezproreda"/>
      </w:pPr>
    </w:p>
    <w:p w:rsidRDefault="00CA35E7" w:rsidP="00CA35E7" w:rsidR="00CA35E7">
      <w:pPr>
        <w:pStyle w:val="Bezproreda"/>
      </w:pPr>
      <w:r>
        <w:t>Podneskom od 13. svibnja 2016. godine dužnik je obavijestio sud da nije više  nesposoban za plaćanje prema potvrdi Financijske agencije od 13. svibnja 2016.</w:t>
      </w:r>
    </w:p>
    <w:p w:rsidRDefault="00CA35E7" w:rsidP="00CA35E7" w:rsidR="00CA35E7">
      <w:pPr>
        <w:pStyle w:val="Bezproreda"/>
      </w:pPr>
    </w:p>
    <w:p w:rsidRDefault="00CA35E7" w:rsidP="00CA35E7" w:rsidR="00CA35E7">
      <w:pPr>
        <w:pStyle w:val="Bezproreda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CA35E7" w:rsidP="00CA35E7" w:rsidR="00CA35E7">
      <w:pPr>
        <w:pStyle w:val="Bezproreda"/>
      </w:pPr>
    </w:p>
    <w:p w:rsidRDefault="00CA35E7" w:rsidP="00CA35E7" w:rsidR="00CA35E7">
      <w:pPr>
        <w:pStyle w:val="Bezproreda"/>
      </w:pPr>
      <w:r>
        <w:t>U Bjelovaru, 16. svibnja 2016.</w:t>
      </w:r>
      <w:r>
        <w:tab/>
      </w:r>
      <w:r>
        <w:tab/>
      </w:r>
      <w:r>
        <w:tab/>
      </w:r>
    </w:p>
    <w:p w:rsidRDefault="00CA35E7" w:rsidP="00CA35E7" w:rsidR="00CA35E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A35E7" w:rsidP="00CA35E7" w:rsidR="00CA35E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 </w:t>
      </w:r>
    </w:p>
    <w:p w:rsidRDefault="00CA35E7" w:rsidP="00CA35E7" w:rsidR="00CA35E7">
      <w:pPr>
        <w:pStyle w:val="Bezproreda"/>
      </w:pPr>
    </w:p>
    <w:p w:rsidRDefault="00CA35E7" w:rsidP="00CA35E7" w:rsidR="00CA35E7">
      <w:pPr>
        <w:pStyle w:val="Bezproreda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CA35E7" w:rsidP="00CA35E7" w:rsidR="00CA35E7">
      <w:pPr>
        <w:pStyle w:val="Bezproreda"/>
      </w:pPr>
    </w:p>
    <w:p w:rsidRDefault="00CA35E7" w:rsidP="00CA35E7" w:rsidR="00CA35E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A35E7" w:rsidP="00CA35E7" w:rsidR="00CA35E7">
      <w:pPr>
        <w:pStyle w:val="Bezproreda"/>
      </w:pPr>
      <w:r>
        <w:t>Dna:</w:t>
      </w:r>
    </w:p>
    <w:p w:rsidRDefault="00CA35E7" w:rsidP="00CA35E7" w:rsidR="00CA35E7">
      <w:pPr>
        <w:pStyle w:val="Bezproreda"/>
      </w:pPr>
      <w:r>
        <w:t>Dužnik GOG TRANS j.d.o.o.  – putem e-oglasne ploče suda</w:t>
      </w:r>
    </w:p>
    <w:p w:rsidRDefault="00CA35E7" w:rsidP="00CA35E7" w:rsidR="00CA35E7">
      <w:pPr>
        <w:pStyle w:val="Bezproreda"/>
      </w:pPr>
      <w:proofErr w:type="spellStart"/>
      <w:r>
        <w:t>z.z</w:t>
      </w:r>
      <w:proofErr w:type="spellEnd"/>
      <w:r>
        <w:t xml:space="preserve">. dužnika </w:t>
      </w:r>
    </w:p>
    <w:p w:rsidRDefault="00CA35E7" w:rsidP="00CA35E7" w:rsidR="00CA35E7">
      <w:pPr>
        <w:pStyle w:val="Bezproreda"/>
      </w:pPr>
      <w:r>
        <w:t>Financijskoj agenciji Zagreb, Podružnica Bjelovar</w:t>
      </w:r>
    </w:p>
    <w:p w:rsidRDefault="00CA35E7" w:rsidP="00CA35E7" w:rsidR="00CA35E7">
      <w:pPr>
        <w:pStyle w:val="Bezproreda"/>
      </w:pPr>
      <w:r>
        <w:t>kal. pravomoćnost</w:t>
      </w:r>
    </w:p>
    <w:p w:rsidRDefault="00CA35E7" w:rsidP="00CA35E7" w:rsidR="00DA0242">
      <w:pPr>
        <w:pStyle w:val="Bezproreda"/>
      </w:pPr>
      <w:r>
        <w:t>Bjelovar, 16. 05.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5E7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7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St-229/2016-6</izvorni_sadrzaj>
    <derivirana_varijabla naziv="DomainObject.Oznaka_1">St-229/2016-6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 TRANS jednostavno društvo s ograničenom odgovornošću za usluge, Kapela</izvorni_sadrzaj>
    <derivirana_varijabla naziv="DomainObject.Predmet.ProtustrankaFormated_1">  GOG TRANS jednostavno društvo s ograničenom odgovornošću za usluge, Kapela</derivirana_varijabla>
  </DomainObject.Predmet.ProtustrankaFormated>
  <DomainObject.Predmet.ProtustrankaFormatedOIB>
    <izvorni_sadrzaj>  GOG TRANS jednostavno društvo s ograničenom odgovornošću za usluge, Kapela, OIB 45085446453</izvorni_sadrzaj>
    <derivirana_varijabla naziv="DomainObject.Predmet.ProtustrankaFormatedOIB_1">  GOG TRANS jednostavno društvo s ograničenom odgovornošću za usluge, Kapela, OIB 45085446453</derivirana_varijabla>
  </DomainObject.Predmet.ProtustrankaFormatedOIB>
  <DomainObject.Predmet.ProtustrankaFormatedWithAdress>
    <izvorni_sadrzaj> GOG TRANS jednostavno društvo s ograničenom odgovornošću za usluge, Kapela, Stara Diklenica 10, 43000 Kapela</izvorni_sadrzaj>
    <derivirana_varijabla naziv="DomainObject.Predmet.ProtustrankaFormatedWithAdress_1"> GOG TRANS jednostavno društvo s ograničenom odgovornošću za usluge, Kapela, Stara Diklenica 10, 43000 Kapela</derivirana_varijabla>
  </DomainObject.Predmet.ProtustrankaFormatedWithAdress>
  <DomainObject.Predmet.ProtustrankaFormatedWithAdressOIB>
    <izvorni_sadrzaj> GOG TRANS jednostavno društvo s ograničenom odgovornošću za usluge, Kapela, OIB 45085446453, Stara Diklenica 10, 43000 Kapela</izvorni_sadrzaj>
    <derivirana_varijabla naziv="DomainObject.Predmet.ProtustrankaFormatedWithAdressOIB_1"> GOG TRANS jednostavno društvo s ograničenom odgovornošću za usluge, Kapela, OIB 45085446453, Stara Diklenica 10, 43000 Kapela</derivirana_varijabla>
  </DomainObject.Predmet.ProtustrankaFormatedWithAdressOIB>
  <DomainObject.Predmet.ProtustrankaWithAdress>
    <izvorni_sadrzaj>GOG TRANS jednostavno društvo s ograničenom odgovornošću za usluge, Kapela Stara Diklenica 10, 43000 Kapela</izvorni_sadrzaj>
    <derivirana_varijabla naziv="DomainObject.Predmet.ProtustrankaWithAdress_1">GOG TRANS jednostavno društvo s ograničenom odgovornošću za usluge, Kapela Stara Diklenica 10, 43000 Kapela</derivirana_varijabla>
  </DomainObject.Predmet.ProtustrankaWithAdress>
  <DomainObject.Predmet.ProtustrankaWithAdressOIB>
    <izvorni_sadrzaj>GOG TRANS jednostavno društvo s ograničenom odgovornošću za usluge, Kapela, OIB 45085446453, Stara Diklenica 10, 43000 Kapela</izvorni_sadrzaj>
    <derivirana_varijabla naziv="DomainObject.Predmet.ProtustrankaWithAdressOIB_1">GOG TRANS jednostavno društvo s ograničenom odgovornošću za usluge, Kapela, OIB 45085446453, Stara Diklenica 10, 43000 Kapela</derivirana_varijabla>
  </DomainObject.Predmet.ProtustrankaWithAdressOIB>
  <DomainObject.Predmet.ProtustrankaNazivFormated>
    <izvorni_sadrzaj>GOG TRANS jednostavno društvo s ograničenom odgovornošću za usluge, Kapela</izvorni_sadrzaj>
    <derivirana_varijabla naziv="DomainObject.Predmet.ProtustrankaNazivFormated_1">GOG TRANS jednostavno društvo s ograničenom odgovornošću za usluge, Kapela</derivirana_varijabla>
  </DomainObject.Predmet.ProtustrankaNazivFormated>
  <DomainObject.Predmet.ProtustrankaNazivFormatedOIB>
    <izvorni_sadrzaj>GOG TRANS jednostavno društvo s ograničenom odgovornošću za usluge, Kapela, OIB 45085446453</izvorni_sadrzaj>
    <derivirana_varijabla naziv="DomainObject.Predmet.ProtustrankaNazivFormatedOIB_1">GOG TRANS jednostavno društvo s ograničenom odgovornošću za usluge, Kapela, OIB 45085446453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GOG TRANS jednostavno društvo s ograničenom odgovornošću za usluge, Kapela</item>
    </izvorni_sadrzaj>
    <derivirana_varijabla naziv="DomainObject.Predmet.ProtuStrankaListFormated_1">
      <item>GOG TRANS jednostavno društvo s ograničenom odgovornošću za usluge, Kapela</item>
    </derivirana_varijabla>
  </DomainObject.Predmet.ProtuStrankaListFormated>
  <DomainObject.Predmet.ProtuStrankaListFormatedOIB>
    <izvorni_sadrzaj>
      <item>GOG TRANS jednostavno društvo s ograničenom odgovornošću za usluge, Kapela, OIB 45085446453</item>
    </izvorni_sadrzaj>
    <derivirana_varijabla naziv="DomainObject.Predmet.ProtuStrankaListFormatedOIB_1">
      <item>GOG TRANS jednostavno društvo s ograničenom odgovornošću za usluge, Kapela, OIB 45085446453</item>
    </derivirana_varijabla>
  </DomainObject.Predmet.ProtuStrankaListFormatedOIB>
  <DomainObject.Predmet.ProtuStrankaListFormatedWithAdress>
    <izvorni_sadrzaj>
      <item>GOG TRANS jednostavno društvo s ograničenom odgovornošću za usluge, Kapela, Stara Diklenica 10, 43000 Kapela</item>
    </izvorni_sadrzaj>
    <derivirana_varijabla naziv="DomainObject.Predmet.ProtuStrankaListFormatedWithAdress_1">
      <item>GOG TRANS jednostavno društvo s ograničenom odgovornošću za usluge, Kapela, Stara Diklenica 10, 43000 Kapela</item>
    </derivirana_varijabla>
  </DomainObject.Predmet.ProtuStrankaListFormatedWithAdress>
  <DomainObject.Predmet.ProtuStrankaListFormatedWithAdressOIB>
    <izvorni_sadrzaj>
      <item>GOG TRANS jednostavno društvo s ograničenom odgovornošću za usluge, Kapela, OIB 45085446453, Stara Diklenica 10, 43000 Kapela</item>
    </izvorni_sadrzaj>
    <derivirana_varijabla naziv="DomainObject.Predmet.ProtuStrankaListFormatedWithAdressOIB_1">
      <item>GOG TRANS jednostavno društvo s ograničenom odgovornošću za usluge, Kapela, OIB 45085446453, Stara Diklenica 10, 43000 Kapela</item>
    </derivirana_varijabla>
  </DomainObject.Predmet.ProtuStrankaListFormatedWithAdressOIB>
  <DomainObject.Predmet.ProtuStrankaListNazivFormated>
    <izvorni_sadrzaj>
      <item>GOG TRANS jednostavno društvo s ograničenom odgovornošću za usluge, Kapela</item>
    </izvorni_sadrzaj>
    <derivirana_varijabla naziv="DomainObject.Predmet.ProtuStrankaListNazivFormated_1">
      <item>GOG TRANS jednostavno društvo s ograničenom odgovornošću za usluge, Kapela</item>
    </derivirana_varijabla>
  </DomainObject.Predmet.ProtuStrankaListNazivFormated>
  <DomainObject.Predmet.ProtuStrankaListNazivFormatedOIB>
    <izvorni_sadrzaj>
      <item>GOG TRANS jednostavno društvo s ograničenom odgovornošću za usluge, Kapela, OIB 45085446453</item>
    </izvorni_sadrzaj>
    <derivirana_varijabla naziv="DomainObject.Predmet.ProtuStrankaListNazivFormatedOIB_1">
      <item>GOG TRANS jednostavno društvo s ograničenom odgovornošću za usluge, Kapela, OIB 45085446453</item>
    </derivirana_varijabla>
  </DomainObject.Predmet.ProtuStrankaListNazivFormatedOIB>
  <DomainObject.Predmet.OstaliListFormated>
    <izvorni_sadrzaj>
      <item>Goranka Gavrić</item>
    </izvorni_sadrzaj>
    <derivirana_varijabla naziv="DomainObject.Predmet.OstaliListFormated_1">
      <item>Goranka Gavrić</item>
    </derivirana_varijabla>
  </DomainObject.Predmet.OstaliListFormated>
  <DomainObject.Predmet.OstaliListFormatedOIB>
    <izvorni_sadrzaj>
      <item>Goranka Gavrić, OIB 23589654300</item>
    </izvorni_sadrzaj>
    <derivirana_varijabla naziv="DomainObject.Predmet.OstaliListFormatedOIB_1">
      <item>Goranka Gavrić, OIB 23589654300</item>
    </derivirana_varijabla>
  </DomainObject.Predmet.OstaliListFormatedOIB>
  <DomainObject.Predmet.OstaliListFormatedWithAdress>
    <izvorni_sadrzaj>
      <item>Goranka Gavrić, 14., 43000 Stara Diklenica</item>
    </izvorni_sadrzaj>
    <derivirana_varijabla naziv="DomainObject.Predmet.OstaliListFormatedWithAdress_1">
      <item>Goranka Gavrić, 14., 43000 Stara Diklenica</item>
    </derivirana_varijabla>
  </DomainObject.Predmet.OstaliListFormatedWithAdress>
  <DomainObject.Predmet.OstaliListFormatedWithAdressOIB>
    <izvorni_sadrzaj>
      <item>Goranka Gavrić, OIB 23589654300, 14., 43000 Stara Diklenica</item>
    </izvorni_sadrzaj>
    <derivirana_varijabla naziv="DomainObject.Predmet.OstaliListFormatedWithAdressOIB_1">
      <item>Goranka Gavrić, OIB 23589654300, 14., 43000 Stara Diklenica</item>
    </derivirana_varijabla>
  </DomainObject.Predmet.OstaliListFormatedWithAdressOIB>
  <DomainObject.Predmet.OstaliListNazivFormated>
    <izvorni_sadrzaj>
      <item>Goranka Gavrić</item>
    </izvorni_sadrzaj>
    <derivirana_varijabla naziv="DomainObject.Predmet.OstaliListNazivFormated_1">
      <item>Goranka Gavrić</item>
    </derivirana_varijabla>
  </DomainObject.Predmet.OstaliListNazivFormated>
  <DomainObject.Predmet.OstaliListNazivFormatedOIB>
    <izvorni_sadrzaj>
      <item>Goranka Gavrić, OIB 23589654300</item>
    </izvorni_sadrzaj>
    <derivirana_varijabla naziv="DomainObject.Predmet.OstaliListNazivFormatedOIB_1">
      <item>Goranka Gavrić, OIB 23589654300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St-229/2016-6</izvorni_sadrzaj>
    <derivirana_varijabla naziv="DomainObject.PoslovniBrojDokumenta_1">St-229/2016-6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GOG TRANS jednostavno društvo s ograničenom odgovornošću za usluge, Kapela</izvorni_sadrzaj>
    <derivirana_varijabla naziv="DomainObject.Predmet.ProtustrankaIDrugi_1">GOG TRANS jednostavno društvo s ograničenom odgovornošću za usluge, Kapela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GOG TRANS jednostavno društvo s ograničenom odgovornošću za usluge, Kapela, OIB 45085446453, Stara Diklenica 10, 43000 Kapela</izvorni_sadrzaj>
    <derivirana_varijabla naziv="DomainObject.Predmet.ProtustrankaIDrugiAdressOIB_1">GOG TRANS jednostavno društvo s ograničenom odgovornošću za usluge, Kapela, OIB 45085446453, Stara Diklenica 10, 43000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GOG TRANS jednostavno društvo s ograničenom odgovornošću za usluge, Kapela</item>
      <item>Goranka Gavrić</item>
    </izvorni_sadrzaj>
    <derivirana_varijabla naziv="DomainObject.Predmet.SudioniciListNaziv_1">
      <item>FINA, RC ZAGREB, Podružnica Bjelovar</item>
      <item>GOG TRANS jednostavno društvo s ograničenom odgovornošću za usluge, Kapela</item>
      <item>Goranka Gavrić</item>
    </derivirana_varijabla>
  </DomainObject.Predmet.SudioniciListNaziv>
  <DomainObject.Predmet.SudioniciListAdressOIB>
    <izvorni_sadrzaj>
      <item>FINA, RC ZAGREB, Podružnica Bjelovar, OIB 85821130368, F. Supila 4,43000 Bjelovar</item>
      <item>GOG TRANS jednostavno društvo s ograničenom odgovornošću za usluge, Kapela, OIB 45085446453, Stara Diklenica 10,43000 Kapela</item>
      <item>Goranka Gavrić, OIB 23589654300, 14.,43000 Stara Diklenica</item>
    </izvorni_sadrzaj>
    <derivirana_varijabla naziv="DomainObject.Predmet.SudioniciListAdressOIB_1">
      <item>FINA, RC ZAGREB, Podružnica Bjelovar, OIB 85821130368, F. Supila 4,43000 Bjelovar</item>
      <item>GOG TRANS jednostavno društvo s ograničenom odgovornošću za usluge, Kapela, OIB 45085446453, Stara Diklenica 10,43000 Kapela</item>
      <item>Goranka Gavrić, OIB 23589654300, 14.,43000 Stara Diklenica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0BA59-F05E-48B0-884E-D9FF49506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1479</properties:Characters>
  <properties:Lines>47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2016-05-16T05:53:00Z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