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bc89" w14:paraId="aa2bc89" w:rsidRDefault="00966EB4" w:rsidP="00910611" w:rsidR="00966E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EB4" w:rsidP="00910611" w:rsidR="00966EB4">
      <w:r>
        <w:rPr>
          <w:rFonts w:eastAsia="MS Mincho"/>
        </w:rPr>
        <w:t>REPUBLIKA HRVATSKA</w:t>
      </w:r>
    </w:p>
    <w:p w:rsidRDefault="00966EB4" w:rsidP="00910611" w:rsidR="00966EB4">
      <w:r>
        <w:rPr>
          <w:rFonts w:eastAsia="MS Mincho"/>
        </w:rPr>
        <w:t>TRGOVAČKI SUD U RIJECI</w:t>
      </w:r>
    </w:p>
    <w:p w:rsidRDefault="00966EB4" w:rsidR="00966E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CD6B83" w:rsidP="00CD6B83" w:rsidR="00CE4E37" w:rsidRPr="00AC78B8">
      <w:pPr>
        <w:pStyle w:val="Bezproreda"/>
        <w:ind w:firstLine="708"/>
        <w:jc w:val="both"/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528EA">
        <w:rPr>
          <w:rFonts w:cs="Times New Roman" w:hAnsi="Times New Roman" w:ascii="Times New Roman"/>
          <w:sz w:val="24"/>
          <w:szCs w:val="24"/>
        </w:rPr>
        <w:t>SERILIA, društvo s ograničenom odgovornošću za usluge u turizmu Rijeka (Grad Rijeka), Baćići 12, MBS: 040281802, OIB: 80463429359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1. rujna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CD6B83" w:rsidRPr="001528EA">
        <w:t>SERILIA, društvo s ograničenom odgovornošću za usluge u turizmu Rijeka (Grad Rijeka), Baćići 12, MBS: 040281802, OIB: 80463429359</w:t>
      </w:r>
      <w:r w:rsidRPr="00AE5804">
        <w:rPr>
          <w:bCs/>
        </w:rPr>
        <w:t>.</w:t>
      </w:r>
    </w:p>
    <w:p w:rsidRDefault="00AC78B8" w:rsidP="00AC78B8" w:rsidR="00AC78B8">
      <w:pPr>
        <w:ind w:left="1080"/>
        <w:jc w:val="center"/>
      </w:pP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CD6B83">
        <w:rPr>
          <w:bCs/>
        </w:rPr>
        <w:t>23. veljače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CD6B83" w:rsidRPr="001528EA">
        <w:t>SERILIA, društvo s ograničenom odgovornošću za usluge u turizmu Rijeka (Grad Rijeka), Baćići 12, MBS: 040281802, OIB: 80463429359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CD6B83">
        <w:rPr>
          <w:bCs/>
        </w:rPr>
        <w:t>19. svibnja</w:t>
      </w:r>
      <w:r w:rsidR="00392624">
        <w:rPr>
          <w:bCs/>
        </w:rPr>
        <w:t xml:space="preserve">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CD6B83">
        <w:t>1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 godine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CE4E37" w:rsidR="00CE4E37">
      <w:pPr>
        <w:jc w:val="both"/>
      </w:pPr>
    </w:p>
    <w:p w:rsidRDefault="00CE4E37" w:rsidR="00CE4E37" w:rsidRPr="00AC78B8">
      <w:pPr>
        <w:jc w:val="both"/>
      </w:pPr>
    </w:p>
    <w:p w:rsidRDefault="00AC78B8" w:rsidP="00AC78B8" w:rsidR="00AC78B8" w:rsidRPr="00AC78B8">
      <w:pPr>
        <w:jc w:val="both"/>
      </w:pPr>
      <w:r w:rsidRPr="00AC78B8">
        <w:lastRenderedPageBreak/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1D3056" w:rsidP="00AC78B8" w:rsidR="001D3056"/>
    <w:p w:rsidRDefault="00966EB4" w:rsidP="00AC78B8" w:rsidR="00966EB4"/>
    <w:p w:rsidRDefault="00966EB4" w:rsidP="00AC78B8" w:rsidR="00966EB4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CD6B83">
      <w:r w:rsidRPr="00AC78B8">
        <w:t>- predlagatelju</w:t>
      </w:r>
      <w:r w:rsidR="00392624">
        <w:t xml:space="preserve"> </w:t>
      </w:r>
    </w:p>
    <w:p w:rsidRDefault="00365701" w:rsidP="00AC78B8" w:rsidR="00CD6B83">
      <w:r>
        <w:t>- dužniku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392624">
        <w:t xml:space="preserve">1.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2F1" w:rsidP="00A90047" w:rsidR="007D42F1">
      <w:r>
        <w:separator/>
      </w:r>
    </w:p>
  </w:endnote>
  <w:endnote w:id="0" w:type="continuationSeparator">
    <w:p w:rsidRDefault="007D42F1" w:rsidP="00A90047" w:rsidR="007D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EB4">
          <w:rPr>
            <w:noProof/>
          </w:rPr>
          <w:t>3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2F1" w:rsidP="00A90047" w:rsidR="007D42F1">
      <w:r>
        <w:separator/>
      </w:r>
    </w:p>
  </w:footnote>
  <w:footnote w:id="0" w:type="continuationSeparator">
    <w:p w:rsidRDefault="007D42F1" w:rsidP="00A90047" w:rsidR="007D4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92624">
      <w:t>1</w:t>
    </w:r>
    <w:r w:rsidR="00CD6B83">
      <w:t>328</w:t>
    </w:r>
    <w:r w:rsidR="003006D1">
      <w:t>/201</w:t>
    </w:r>
    <w:r w:rsidR="00CE4E37">
      <w:t>6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1D3056"/>
    <w:rsid w:val="00242C4D"/>
    <w:rsid w:val="003006D1"/>
    <w:rsid w:val="00365701"/>
    <w:rsid w:val="00392624"/>
    <w:rsid w:val="003928D0"/>
    <w:rsid w:val="003D70AD"/>
    <w:rsid w:val="00471E52"/>
    <w:rsid w:val="00473463"/>
    <w:rsid w:val="004F6C16"/>
    <w:rsid w:val="007D42F1"/>
    <w:rsid w:val="0093678D"/>
    <w:rsid w:val="00942A0F"/>
    <w:rsid w:val="00966EB4"/>
    <w:rsid w:val="00981728"/>
    <w:rsid w:val="00A03B7C"/>
    <w:rsid w:val="00A90047"/>
    <w:rsid w:val="00AC78B8"/>
    <w:rsid w:val="00B6546C"/>
    <w:rsid w:val="00BA3EB5"/>
    <w:rsid w:val="00CB56E5"/>
    <w:rsid w:val="00CD6B83"/>
    <w:rsid w:val="00CE4E37"/>
    <w:rsid w:val="00DD3770"/>
    <w:rsid w:val="00E518D1"/>
    <w:rsid w:val="00EE37CD"/>
    <w:rsid w:val="00FE33C2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966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EB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EB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EB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EB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66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EB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EB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EB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EB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SERILIA d.o.o.</izvorni_sadrzaj>
    <derivirana_varijabla naziv="DomainObject.Predmet.ProtustrankaFormated_1">  SERILIA d.o.o.</derivirana_varijabla>
  </DomainObject.Predmet.ProtustrankaFormated>
  <DomainObject.Predmet.ProtustrankaFormatedOIB>
    <izvorni_sadrzaj>  SERILIA d.o.o., OIB 80463429359</izvorni_sadrzaj>
    <derivirana_varijabla naziv="DomainObject.Predmet.ProtustrankaFormatedOIB_1">  SERILIA d.o.o., OIB 80463429359</derivirana_varijabla>
  </DomainObject.Predmet.ProtustrankaFormatedOIB>
  <DomainObject.Predmet.ProtustrankaFormatedWithAdress>
    <izvorni_sadrzaj> SERILIA d.o.o., Bačići 12, 51000 Rijeka</izvorni_sadrzaj>
    <derivirana_varijabla naziv="DomainObject.Predmet.ProtustrankaFormatedWithAdress_1"> SERILIA d.o.o., Bačići 12, 51000 Rijeka</derivirana_varijabla>
  </DomainObject.Predmet.ProtustrankaFormatedWithAdress>
  <DomainObject.Predmet.ProtustrankaFormatedWithAdressOIB>
    <izvorni_sadrzaj> SERILIA d.o.o., OIB 80463429359, Bačići 12, 51000 Rijeka</izvorni_sadrzaj>
    <derivirana_varijabla naziv="DomainObject.Predmet.ProtustrankaFormatedWithAdressOIB_1"> SERILIA d.o.o., OIB 80463429359, Bačići 12, 51000 Rijeka</derivirana_varijabla>
  </DomainObject.Predmet.ProtustrankaFormatedWithAdressOIB>
  <DomainObject.Predmet.ProtustrankaWithAdress>
    <izvorni_sadrzaj>SERILIA d.o.o. Bačići 12, 51000 Rijeka</izvorni_sadrzaj>
    <derivirana_varijabla naziv="DomainObject.Predmet.ProtustrankaWithAdress_1">SERILIA d.o.o. Bačići 12, 51000 Rijeka</derivirana_varijabla>
  </DomainObject.Predmet.ProtustrankaWithAdress>
  <DomainObject.Predmet.ProtustrankaWithAdressOIB>
    <izvorni_sadrzaj>SERILIA d.o.o., OIB 80463429359, Bačići 12, 51000 Rijeka</izvorni_sadrzaj>
    <derivirana_varijabla naziv="DomainObject.Predmet.ProtustrankaWithAdressOIB_1">SERILIA d.o.o., OIB 80463429359, Bačići 12, 51000 Rijeka</derivirana_varijabla>
  </DomainObject.Predmet.ProtustrankaWithAdressOIB>
  <DomainObject.Predmet.ProtustrankaNazivFormated>
    <izvorni_sadrzaj>SERILIA d.o.o.</izvorni_sadrzaj>
    <derivirana_varijabla naziv="DomainObject.Predmet.ProtustrankaNazivFormated_1">SERILIA d.o.o.</derivirana_varijabla>
  </DomainObject.Predmet.ProtustrankaNazivFormated>
  <DomainObject.Predmet.ProtustrankaNazivFormatedOIB>
    <izvorni_sadrzaj>SERILIA d.o.o., OIB 80463429359</izvorni_sadrzaj>
    <derivirana_varijabla naziv="DomainObject.Predmet.ProtustrankaNazivFormatedOIB_1">SERILIA d.o.o., OIB 80463429359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SERILIA d.o.o.</item>
    </izvorni_sadrzaj>
    <derivirana_varijabla naziv="DomainObject.Predmet.ProtuStrankaListFormated_1">
      <item>SERILIA d.o.o.</item>
    </derivirana_varijabla>
  </DomainObject.Predmet.ProtuStrankaListFormated>
  <DomainObject.Predmet.ProtuStrankaListFormatedOIB>
    <izvorni_sadrzaj>
      <item>SERILIA d.o.o., OIB 80463429359</item>
    </izvorni_sadrzaj>
    <derivirana_varijabla naziv="DomainObject.Predmet.ProtuStrankaListFormatedOIB_1">
      <item>SERILIA d.o.o., OIB 80463429359</item>
    </derivirana_varijabla>
  </DomainObject.Predmet.ProtuStrankaListFormatedOIB>
  <DomainObject.Predmet.ProtuStrankaListFormatedWithAdress>
    <izvorni_sadrzaj>
      <item>SERILIA d.o.o., Bačići 12, 51000 Rijeka</item>
    </izvorni_sadrzaj>
    <derivirana_varijabla naziv="DomainObject.Predmet.ProtuStrankaListFormatedWithAdress_1">
      <item>SERILIA d.o.o., Bačići 12, 51000 Rijeka</item>
    </derivirana_varijabla>
  </DomainObject.Predmet.ProtuStrankaListFormatedWithAdress>
  <DomainObject.Predmet.ProtuStrankaListFormatedWithAdressOIB>
    <izvorni_sadrzaj>
      <item>SERILIA d.o.o., OIB 80463429359, Bačići 12, 51000 Rijeka</item>
    </izvorni_sadrzaj>
    <derivirana_varijabla naziv="DomainObject.Predmet.ProtuStrankaListFormatedWithAdressOIB_1">
      <item>SERILIA d.o.o., OIB 80463429359, Bačići 12, 51000 Rijeka</item>
    </derivirana_varijabla>
  </DomainObject.Predmet.ProtuStrankaListFormatedWithAdressOIB>
  <DomainObject.Predmet.ProtuStrankaListNazivFormated>
    <izvorni_sadrzaj>
      <item>SERILIA d.o.o.</item>
    </izvorni_sadrzaj>
    <derivirana_varijabla naziv="DomainObject.Predmet.ProtuStrankaListNazivFormated_1">
      <item>SERILIA d.o.o.</item>
    </derivirana_varijabla>
  </DomainObject.Predmet.ProtuStrankaListNazivFormated>
  <DomainObject.Predmet.ProtuStrankaListNazivFormatedOIB>
    <izvorni_sadrzaj>
      <item>SERILIA d.o.o., OIB 80463429359</item>
    </izvorni_sadrzaj>
    <derivirana_varijabla naziv="DomainObject.Predmet.ProtuStrankaListNazivFormatedOIB_1">
      <item>SERILIA d.o.o., OIB 80463429359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SERILIA d.o.o.</izvorni_sadrzaj>
    <derivirana_varijabla naziv="DomainObject.Predmet.ProtustrankaIDrugi_1">SERILIA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SERILIA d.o.o., OIB 80463429359, Bačići 12, 51000 Rijeka</izvorni_sadrzaj>
    <derivirana_varijabla naziv="DomainObject.Predmet.ProtustrankaIDrugiAdressOIB_1">SERILIA d.o.o., OIB 80463429359, Bačići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SERILIA d.o.o.</item>
    </izvorni_sadrzaj>
    <derivirana_varijabla naziv="DomainObject.Predmet.SudioniciListNaziv_1">
      <item>FINA  Rijeka</item>
      <item>SERILIA d.o.o.</item>
    </derivirana_varijabla>
  </DomainObject.Predmet.SudioniciListNaziv>
  <DomainObject.Predmet.SudioniciListAdressOIB>
    <izvorni_sadrzaj>
      <item>FINA  Rijeka, OIB 85821130368, Frana Kurelca 8,51000 Rijeka</item>
      <item>SERILIA d.o.o., OIB 80463429359, Bačići 12,51000 Rijeka</item>
    </izvorni_sadrzaj>
    <derivirana_varijabla naziv="DomainObject.Predmet.SudioniciListAdressOIB_1">
      <item>FINA  Rijeka, OIB 85821130368, Frana Kurelca 8,51000 Rijeka</item>
      <item>SERILIA d.o.o., OIB 80463429359, Bačići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80463429359</item>
    </izvorni_sadrzaj>
    <derivirana_varijabla naziv="DomainObject.Predmet.SudioniciListNazivOIB_1">
      <item>, OIB 85821130368</item>
      <item>, OIB 80463429359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384</properties:Words>
  <properties:Characters>2096</properties:Characters>
  <properties:Lines>109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2016-09-01T11:37:00Z</dcterms:created>
  <dc:creator>Vera Jelenović</dc:creator>
  <cp:lastModifiedBy>Danijela Fumić</cp:lastModifiedBy>
  <cp:lastPrinted>2016-09-01T11:37:00Z</cp:lastPrinted>
  <dcterms:modified xmlns:xsi="http://www.w3.org/2001/XMLSchema-instance" xsi:type="dcterms:W3CDTF">2016-09-01T11:40:00Z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