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1030d3" w14:paraId="d1030d3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258F2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6258F2">
              <w:t>449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521.401,38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Kristijan Sakač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Ljubešćica, Zagrebačka 43/A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57977049782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225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521.401,38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6258F2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00914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B2DA0">
      <w:rPr>
        <w:rFonts w:hAnsi="Times New Roman" w:ascii="Times New Roman"/>
        <w:noProof/>
        <w:sz w:val="24"/>
        <w:szCs w:val="24"/>
      </w:rPr>
      <w:t>Poslovni broj: 10 St-449/2018-3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B2DA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65E7E"/>
    <w:rsid w:val="000761AA"/>
    <w:rsid w:val="00087C43"/>
    <w:rsid w:val="000B2DA0"/>
    <w:rsid w:val="000B4E56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475F6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258F2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D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D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SAKY jednostavno društvo s ograničenom odgovornošću za proizvodnju, usluge i trgovinu zastupanog po punomoćniku Kristijan Sakač</izvorni_sadrzaj>
    <derivirana_varijabla naziv="DomainObject.Predmet.ProtustrankaFormated_1">  SAKY jednostavno društvo s ograničenom odgovornošću za proizvodnju, usluge i trgovinu zastupanog po punomoćniku Kristijan Sakač</derivirana_varijabla>
  </DomainObject.Predmet.ProtustrankaFormated>
  <DomainObject.Predmet.ProtustrankaFormatedOIB>
    <izvorni_sadrzaj>  SAKY jednostavno društvo s ograničenom odgovornošću za proizvodnju, usluge i trgovinu, OIB 24954429930 zastupanog po punomoćniku Kristijan Sakač</izvorni_sadrzaj>
    <derivirana_varijabla naziv="DomainObject.Predmet.ProtustrankaFormatedOIB_1">  SAKY jednostavno društvo s ograničenom odgovornošću za proizvodnju, usluge i trgovinu, OIB 24954429930 zastupanog po punomoćniku Kristijan Sakač</derivirana_varijabla>
  </DomainObject.Predmet.ProtustrankaFormatedOIB>
  <DomainObject.Predmet.ProtustrankaFormatedWithAdress>
    <izvorni_sadrzaj> SAKY jednostavno društvo s ograničenom odgovornošću za proizvodnju, usluge i trgovinu, Zagrebačka 43/A, 42220 Ljubešćica zastupanog po punomoćniku Kristijan Sakač</izvorni_sadrzaj>
    <derivirana_varijabla naziv="DomainObject.Predmet.ProtustrankaFormatedWithAdress_1"> SAKY jednostavno društvo s ograničenom odgovornošću za proizvodnju, usluge i trgovinu, Zagrebačka 43/A, 42220 Ljubešćica zastupanog po punomoćniku Kristijan Sakač</derivirana_varijabla>
  </DomainObject.Predmet.ProtustrankaFormatedWithAdress>
  <DomainObject.Predmet.ProtustrankaFormatedWithAdressOIB>
    <izvorni_sadrzaj> SAKY jednostavno društvo s ograničenom odgovornošću za proizvodnju, usluge i trgovinu, OIB 24954429930, Zagrebačka 43/A, 42220 Ljubešćica zastupanog po punomoćniku Kristijan Sakač</izvorni_sadrzaj>
    <derivirana_varijabla naziv="DomainObject.Predmet.ProtustrankaFormatedWithAdressOIB_1"> SAKY jednostavno društvo s ograničenom odgovornošću za proizvodnju, usluge i trgovinu, OIB 24954429930, Zagrebačka 43/A, 42220 Ljubešćica zastupanog po punomoćniku Kristijan Sakač</derivirana_varijabla>
  </DomainObject.Predmet.ProtustrankaFormatedWithAdressOIB>
  <DomainObject.Predmet.ProtustrankaWithAdress>
    <izvorni_sadrzaj>SAKY jednostavno društvo s ograničenom odgovornošću za proizvodnju, usluge i trgovinu Zagrebačka 43/A, 42220 Ljubešćica</izvorni_sadrzaj>
    <derivirana_varijabla naziv="DomainObject.Predmet.ProtustrankaWithAdress_1">SAKY jednostavno društvo s ograničenom odgovornošću za proizvodnju, usluge i trgovinu Zagrebačka 43/A, 42220 Ljubešćica</derivirana_varijabla>
  </DomainObject.Predmet.ProtustrankaWithAdress>
  <DomainObject.Predmet.ProtustrankaWithAdressOIB>
    <izvorni_sadrzaj>SAKY jednostavno društvo s ograničenom odgovornošću za proizvodnju, usluge i trgovinu, OIB 24954429930, Zagrebačka 43/A, 42220 Ljubešćica</izvorni_sadrzaj>
    <derivirana_varijabla naziv="DomainObject.Predmet.ProtustrankaWithAdressOIB_1">SAKY jednostavno društvo s ograničenom odgovornošću za proizvodnju, usluge i trgovinu, OIB 24954429930, Zagrebačka 43/A, 42220 Ljubešćica</derivirana_varijabla>
  </DomainObject.Predmet.ProtustrankaWithAdressOIB>
  <DomainObject.Predmet.ProtustrankaNazivFormated>
    <izvorni_sadrzaj>SAKY jednostavno društvo s ograničenom odgovornošću za proizvodnju, usluge i trgovinu</izvorni_sadrzaj>
    <derivirana_varijabla naziv="DomainObject.Predmet.ProtustrankaNazivFormated_1">SAKY jednostavno društvo s ograničenom odgovornošću za proizvodnju, usluge i trgovinu</derivirana_varijabla>
  </DomainObject.Predmet.ProtustrankaNazivFormated>
  <DomainObject.Predmet.ProtustrankaNazivFormatedOIB>
    <izvorni_sadrzaj>SAKY jednostavno društvo s ograničenom odgovornošću za proizvodnju, usluge i trgovinu, OIB 24954429930</izvorni_sadrzaj>
    <derivirana_varijabla naziv="DomainObject.Predmet.ProtustrankaNazivFormatedOIB_1">SAKY jednostavno društvo s ograničenom odgovornošću za proizvodnju, usluge i trgovinu, OIB 24954429930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521401.38</izvorni_sadrzaj>
    <derivirana_varijabla naziv="DomainObject.Predmet.TrenutnaVrijednost_1">521401.38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SAKY jednostavno društvo s ograničenom odgovornošću za proizvodnju, usluge i trgovinu zastupanog po punomoćniku Kristijan Sakač</item>
    </izvorni_sadrzaj>
    <derivirana_varijabla naziv="DomainObject.Predmet.ProtuStrankaListFormated_1">
      <item>SAKY jednostavno društvo s ograničenom odgovornošću za proizvodnju, usluge i trgovinu zastupanog po punomoćniku Kristijan Sakač</item>
    </derivirana_varijabla>
  </DomainObject.Predmet.ProtuStrankaListFormated>
  <DomainObject.Predmet.ProtuStrankaListFormatedOIB>
    <izvorni_sadrzaj>
      <item>SAKY jednostavno društvo s ograničenom odgovornošću za proizvodnju, usluge i trgovinu, OIB 24954429930 zastupanog po punomoćniku Kristijan Sakač</item>
    </izvorni_sadrzaj>
    <derivirana_varijabla naziv="DomainObject.Predmet.ProtuStrankaListFormatedOIB_1">
      <item>SAKY jednostavno društvo s ograničenom odgovornošću za proizvodnju, usluge i trgovinu, OIB 24954429930 zastupanog po punomoćniku Kristijan Sakač</item>
    </derivirana_varijabla>
  </DomainObject.Predmet.ProtuStrankaListFormatedOIB>
  <DomainObject.Predmet.ProtuStrankaListFormatedWithAdress>
    <izvorni_sadrzaj>
      <item>SAKY jednostavno društvo s ograničenom odgovornošću za proizvodnju, usluge i trgovinu, Zagrebačka 43/A, 42220 Ljubešćica zastupanog po punomoćniku Kristijan Sakač</item>
    </izvorni_sadrzaj>
    <derivirana_varijabla naziv="DomainObject.Predmet.ProtuStrankaListFormatedWithAdress_1">
      <item>SAKY jednostavno društvo s ograničenom odgovornošću za proizvodnju, usluge i trgovinu, Zagrebačka 43/A, 42220 Ljubešćica zastupanog po punomoćniku Kristijan Sakač</item>
    </derivirana_varijabla>
  </DomainObject.Predmet.ProtuStrankaListFormatedWithAdress>
  <DomainObject.Predmet.ProtuStrankaListFormatedWithAdressOIB>
    <izvorni_sadrzaj>
      <item>SAKY jednostavno društvo s ograničenom odgovornošću za proizvodnju, usluge i trgovinu, OIB 24954429930, Zagrebačka 43/A, 42220 Ljubešćica zastupanog po punomoćniku Kristijan Sakač</item>
    </izvorni_sadrzaj>
    <derivirana_varijabla naziv="DomainObject.Predmet.ProtuStrankaListFormatedWithAdressOIB_1">
      <item>SAKY jednostavno društvo s ograničenom odgovornošću za proizvodnju, usluge i trgovinu, OIB 24954429930, Zagrebačka 43/A, 42220 Ljubešćica zastupanog po punomoćniku Kristijan Sakač</item>
    </derivirana_varijabla>
  </DomainObject.Predmet.ProtuStrankaListFormatedWithAdressOIB>
  <DomainObject.Predmet.ProtuStrankaListNazivFormated>
    <izvorni_sadrzaj>
      <item>SAKY jednostavno društvo s ograničenom odgovornošću za proizvodnju, usluge i trgovinu</item>
    </izvorni_sadrzaj>
    <derivirana_varijabla naziv="DomainObject.Predmet.ProtuStrankaListNazivFormated_1">
      <item>SAKY jednostavno društvo s ograničenom odgovornošću za proizvodnju, usluge i trgovinu</item>
    </derivirana_varijabla>
  </DomainObject.Predmet.ProtuStrankaListNazivFormated>
  <DomainObject.Predmet.ProtuStrankaListNazivFormatedOIB>
    <izvorni_sadrzaj>
      <item>SAKY jednostavno društvo s ograničenom odgovornošću za proizvodnju, usluge i trgovinu, OIB 24954429930</item>
    </izvorni_sadrzaj>
    <derivirana_varijabla naziv="DomainObject.Predmet.ProtuStrankaListNazivFormatedOIB_1">
      <item>SAKY jednostavno društvo s ograničenom odgovornošću za proizvodnju, usluge i trgovinu, OIB 24954429930</item>
    </derivirana_varijabla>
  </DomainObject.Predmet.ProtuStrankaListNazivFormatedOIB>
  <DomainObject.Predmet.OstaliListFormated>
    <izvorni_sadrzaj>
      <item>Sudski registar</item>
      <item>Kristijan Sakač punomoćnik sudionika u postupku SAKY jednostavno društvo s ograničenom odgovornošću za proizvodnju, usluge i trgovinu</item>
    </izvorni_sadrzaj>
    <derivirana_varijabla naziv="DomainObject.Predmet.OstaliListFormated_1">
      <item>Sudski registar</item>
      <item>Kristijan Sakač punomoćnik sudionika u postupku SAKY jednostavno društvo s ograničenom odgovornošću za proizvodnju, usluge i trgovinu</item>
    </derivirana_varijabla>
  </DomainObject.Predmet.OstaliListFormated>
  <DomainObject.Predmet.OstaliListFormatedOIB>
    <izvorni_sadrzaj>
      <item>Sudski registar</item>
      <item>Kristijan Sakač, OIB 57977049782 punomoćnik sudionika u postupku SAKY jednostavno društvo s ograničenom odgovornošću za proizvodnju, usluge i trgovinu</item>
    </izvorni_sadrzaj>
    <derivirana_varijabla naziv="DomainObject.Predmet.OstaliListFormatedOIB_1">
      <item>Sudski registar</item>
      <item>Kristijan Sakač, OIB 57977049782 punomoćnik sudionika u postupku SAKY jednostavno društvo s ograničenom odgovornošću za proizvodnju, usluge i trgovinu</item>
    </derivirana_varijabla>
  </DomainObject.Predmet.OstaliListFormatedOIB>
  <DomainObject.Predmet.OstaliListFormatedWithAdress>
    <izvorni_sadrzaj>
      <item>Sudski registar</item>
      <item>Kristijan Sakač, Zagrebačka Ulica 43 A, 42220 Ljubešćica punomoćnik sudionika u postupku SAKY jednostavno društvo s ograničenom odgovornošću za proizvodnju, usluge i trgovinu</item>
    </izvorni_sadrzaj>
    <derivirana_varijabla naziv="DomainObject.Predmet.OstaliListFormatedWithAdress_1">
      <item>Sudski registar</item>
      <item>Kristijan Sakač, Zagrebačka Ulica 43 A, 42220 Ljubešćica punomoćnik sudionika u postupku SAKY jednostavno društvo s ograničenom odgovornošću za proizvodnju, usluge i trgovinu</item>
    </derivirana_varijabla>
  </DomainObject.Predmet.OstaliListFormatedWithAdress>
  <DomainObject.Predmet.OstaliListFormatedWithAdressOIB>
    <izvorni_sadrzaj>
      <item>Sudski registar</item>
      <item>Kristijan Sakač, OIB 57977049782, Zagrebačka Ulica 43 A, 42220 Ljubešćica punomoćnik sudionika u postupku SAKY jednostavno društvo s ograničenom odgovornošću za proizvodnju, usluge i trgovinu</item>
    </izvorni_sadrzaj>
    <derivirana_varijabla naziv="DomainObject.Predmet.OstaliListFormatedWithAdressOIB_1">
      <item>Sudski registar</item>
      <item>Kristijan Sakač, OIB 57977049782, Zagrebačka Ulica 43 A, 42220 Ljubešćica punomoćnik sudionika u postupku SAKY jednostavno društvo s ograničenom odgovornošću za proizvodnju, usluge i trgovinu</item>
    </derivirana_varijabla>
  </DomainObject.Predmet.OstaliListFormatedWithAdressOIB>
  <DomainObject.Predmet.OstaliListNazivFormated>
    <izvorni_sadrzaj>
      <item>Sudski registar</item>
      <item>Kristijan Sakač</item>
    </izvorni_sadrzaj>
    <derivirana_varijabla naziv="DomainObject.Predmet.OstaliListNazivFormated_1">
      <item>Sudski registar</item>
      <item>Kristijan Sakač</item>
    </derivirana_varijabla>
  </DomainObject.Predmet.OstaliListNazivFormated>
  <DomainObject.Predmet.OstaliListNazivFormatedOIB>
    <izvorni_sadrzaj>
      <item>Sudski registar</item>
      <item>Kristijan Sakač, OIB 57977049782</item>
    </izvorni_sadrzaj>
    <derivirana_varijabla naziv="DomainObject.Predmet.OstaliListNazivFormatedOIB_1">
      <item>Sudski registar</item>
      <item>Kristijan Sakač, OIB 57977049782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SAKY jednostavno društvo s ograničenom odgovornošću za proizvodnju, usluge i trgovinu</izvorni_sadrzaj>
    <derivirana_varijabla naziv="DomainObject.Predmet.ProtustrankaIDrugi_1">SAKY jednostavno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SAKY jednostavno društvo s ograničenom odgovornošću za proizvodnju, usluge i trgovinu, OIB 24954429930, Zagrebačka 43/A, 42220 Ljubešćica</izvorni_sadrzaj>
    <derivirana_varijabla naziv="DomainObject.Predmet.ProtustrankaIDrugiAdressOIB_1">SAKY jednostavno društvo s ograničenom odgovornošću za proizvodnju, usluge i trgovinu, OIB 24954429930, Zagrebačka 43/A,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SAKY jednostavno društvo s ograničenom odgovornošću za proizvodnju, usluge i trgovinu</item>
      <item>Sudski registar</item>
      <item>Kristijan Sakač</item>
    </izvorni_sadrzaj>
    <derivirana_varijabla naziv="DomainObject.Predmet.SudioniciListNaziv_1">
      <item>Financijska agencija</item>
      <item>SAKY jednostavno društvo s ograničenom odgovornošću za proizvodnju, usluge i trgovinu</item>
      <item>Sudski registar</item>
      <item>Kristijan Sakač</item>
    </derivirana_varijabla>
  </DomainObject.Predmet.SudioniciListNaziv>
  <DomainObject.Predmet.SudioniciListAdressOIB>
    <izvorni_sadrzaj>
      <item>Financijska agencija, OIB 85821130368, A. Cesarca 2,42000 Varaždin</item>
      <item>SAKY jednostavno društvo s ograničenom odgovornošću za proizvodnju, usluge i trgovinu, OIB 24954429930, Zagrebačka 43/A,42220 Ljubešćica</item>
      <item>Sudski registar</item>
      <item>Kristijan Sakač, OIB 57977049782, Zagrebačka Ulica 43 A,42220 Ljubešćica</item>
    </izvorni_sadrzaj>
    <derivirana_varijabla naziv="DomainObject.Predmet.SudioniciListAdressOIB_1">
      <item>Financijska agencija, OIB 85821130368, A. Cesarca 2,42000 Varaždin</item>
      <item>SAKY jednostavno društvo s ograničenom odgovornošću za proizvodnju, usluge i trgovinu, OIB 24954429930, Zagrebačka 43/A,42220 Ljubešćica</item>
      <item>Sudski registar</item>
      <item>Kristijan Sakač, OIB 57977049782, Zagrebačka Ulica 43 A,42220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24954429930</item>
      <item>, OIB null</item>
      <item>, OIB 57977049782</item>
    </izvorni_sadrzaj>
    <derivirana_varijabla naziv="DomainObject.Predmet.SudioniciListNazivOIB_1">
      <item>, OIB 85821130368</item>
      <item>, OIB 24954429930</item>
      <item>, OIB null</item>
      <item>, OIB 57977049782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EDD42-0B82-4752-9C8B-D3FF703C0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2360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2018-11-30T10:52:00Z</dcterms:created>
  <dc:creator>Mirjana Mlinarić</dc:creator>
  <cp:lastModifiedBy>Nevenka Vuković</cp:lastModifiedBy>
  <cp:lastPrinted>2018-11-30T10:56:00Z</cp:lastPrinted>
  <dcterms:modified xmlns:xsi="http://www.w3.org/2001/XMLSchema-instance" xsi:type="dcterms:W3CDTF">2018-11-30T10:57:00Z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(St-449-18-3 oglas od 30.11.18.docx)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