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da47" w14:paraId="102da47" w:rsidRDefault="007022A3" w:rsidP="007022A3" w:rsidR="007022A3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7022A3" w:rsidP="007022A3" w:rsidR="007022A3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7022A3" w:rsidP="007022A3" w:rsidR="007022A3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7022A3" w:rsidP="007022A3" w:rsidR="007022A3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 </w:t>
      </w:r>
      <w:r w:rsidRPr="00ED131D">
        <w:rPr>
          <w:sz w:val="23"/>
          <w:szCs w:val="23"/>
        </w:rPr>
        <w:t>Posl.br.: 2 St-</w:t>
      </w:r>
      <w:r>
        <w:rPr>
          <w:sz w:val="23"/>
          <w:szCs w:val="23"/>
        </w:rPr>
        <w:t>879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6-10</w:t>
      </w:r>
    </w:p>
    <w:p w:rsidRDefault="007022A3" w:rsidP="007022A3" w:rsidR="007022A3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7022A3" w:rsidP="007022A3" w:rsidR="007022A3" w:rsidRPr="00ED131D">
      <w:pPr>
        <w:jc w:val="both"/>
        <w:rPr>
          <w:sz w:val="23"/>
          <w:szCs w:val="23"/>
        </w:rPr>
      </w:pPr>
    </w:p>
    <w:p w:rsidRDefault="007022A3" w:rsidP="007022A3" w:rsidR="007022A3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7022A3" w:rsidP="007022A3" w:rsidR="007022A3" w:rsidRPr="00ED131D">
      <w:pPr>
        <w:rPr>
          <w:sz w:val="23"/>
          <w:szCs w:val="23"/>
        </w:rPr>
      </w:pPr>
    </w:p>
    <w:p w:rsidRDefault="007022A3" w:rsidP="007022A3" w:rsidR="007022A3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7022A3" w:rsidP="007022A3" w:rsidR="007022A3" w:rsidRPr="00ED131D">
      <w:pPr>
        <w:rPr>
          <w:sz w:val="23"/>
          <w:szCs w:val="23"/>
        </w:rPr>
      </w:pPr>
    </w:p>
    <w:p w:rsidRDefault="007022A3" w:rsidP="007022A3" w:rsidR="007022A3" w:rsidRPr="007D009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LENS PUBLIC j.d.o.o. Pula, Negrijeva 1, OIB: 80409375143</w:t>
      </w:r>
      <w:r w:rsidRPr="007D009E">
        <w:rPr>
          <w:sz w:val="23"/>
          <w:szCs w:val="23"/>
        </w:rPr>
        <w:t xml:space="preserve">, </w:t>
      </w:r>
      <w:r w:rsidR="003172CC" w:rsidRPr="00E8157E">
        <w:rPr>
          <w:sz w:val="23"/>
          <w:szCs w:val="23"/>
        </w:rPr>
        <w:t>28</w:t>
      </w:r>
      <w:r w:rsidRPr="00E8157E">
        <w:rPr>
          <w:sz w:val="23"/>
          <w:szCs w:val="23"/>
        </w:rPr>
        <w:t xml:space="preserve">. studenog </w:t>
      </w:r>
      <w:r w:rsidRPr="007D009E">
        <w:rPr>
          <w:sz w:val="23"/>
          <w:szCs w:val="23"/>
        </w:rPr>
        <w:t xml:space="preserve">2016. </w:t>
      </w:r>
    </w:p>
    <w:p w:rsidRDefault="007022A3" w:rsidP="007022A3" w:rsidR="007022A3" w:rsidRPr="00ED131D">
      <w:pPr>
        <w:jc w:val="both"/>
        <w:rPr>
          <w:sz w:val="23"/>
          <w:szCs w:val="23"/>
        </w:rPr>
      </w:pPr>
    </w:p>
    <w:p w:rsidRDefault="007022A3" w:rsidP="007022A3" w:rsidR="007022A3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7022A3" w:rsidP="007022A3" w:rsidR="007022A3" w:rsidRPr="00ED131D">
      <w:pPr>
        <w:jc w:val="center"/>
        <w:rPr>
          <w:sz w:val="23"/>
          <w:szCs w:val="23"/>
        </w:rPr>
      </w:pPr>
    </w:p>
    <w:p w:rsidRDefault="007022A3" w:rsidP="007022A3" w:rsidR="007022A3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dužnikom LENS PUBLIC j.d.o.o. Pula, Negrijeva 1, OIB: 80409375143</w:t>
      </w:r>
      <w:r w:rsidRPr="00ED131D">
        <w:rPr>
          <w:sz w:val="23"/>
          <w:szCs w:val="23"/>
        </w:rPr>
        <w:t>.</w:t>
      </w:r>
    </w:p>
    <w:p w:rsidRDefault="007022A3" w:rsidP="007022A3" w:rsidR="007022A3" w:rsidRPr="00ED131D">
      <w:pPr>
        <w:ind w:firstLine="720"/>
        <w:jc w:val="both"/>
        <w:rPr>
          <w:sz w:val="23"/>
          <w:szCs w:val="23"/>
        </w:rPr>
      </w:pPr>
    </w:p>
    <w:p w:rsidRDefault="007022A3" w:rsidP="007022A3" w:rsidR="007022A3" w:rsidRPr="00E8157E">
      <w:pPr>
        <w:ind w:firstLine="720"/>
        <w:jc w:val="both"/>
        <w:rPr>
          <w:sz w:val="23"/>
          <w:szCs w:val="23"/>
        </w:rPr>
      </w:pPr>
      <w:r w:rsidRPr="00AF773B">
        <w:rPr>
          <w:sz w:val="23"/>
          <w:szCs w:val="23"/>
        </w:rPr>
        <w:t>II.</w:t>
      </w:r>
      <w:r w:rsidRPr="00AF773B">
        <w:rPr>
          <w:sz w:val="23"/>
          <w:szCs w:val="23"/>
        </w:rPr>
        <w:tab/>
        <w:t xml:space="preserve">Za stečajnog upravitelja imenuje se </w:t>
      </w:r>
      <w:r w:rsidR="00E8157E" w:rsidRPr="00E8157E">
        <w:rPr>
          <w:sz w:val="23"/>
          <w:szCs w:val="23"/>
        </w:rPr>
        <w:t>Alein Khan, Rijeka, Trg sv. Barbare 1, OIB: 25613472359.</w:t>
      </w:r>
    </w:p>
    <w:p w:rsidRDefault="007022A3" w:rsidP="007022A3" w:rsidR="007022A3" w:rsidRPr="00AF773B">
      <w:pPr>
        <w:ind w:firstLine="720"/>
        <w:jc w:val="both"/>
        <w:rPr>
          <w:bCs w:val="false"/>
          <w:sz w:val="23"/>
          <w:szCs w:val="23"/>
        </w:rPr>
      </w:pPr>
    </w:p>
    <w:p w:rsidRDefault="007022A3" w:rsidP="007022A3" w:rsidR="007022A3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LENS PUBLIC j.d.o.o. Pula, Negrijeva 1, OIB: 80409375143</w:t>
      </w:r>
      <w:r w:rsidRPr="00ED131D">
        <w:rPr>
          <w:sz w:val="23"/>
          <w:szCs w:val="23"/>
        </w:rPr>
        <w:t>.</w:t>
      </w:r>
    </w:p>
    <w:p w:rsidRDefault="007022A3" w:rsidP="007022A3" w:rsidR="007022A3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7022A3" w:rsidP="007022A3" w:rsidR="007022A3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7022A3" w:rsidP="007022A3" w:rsidR="007022A3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7022A3" w:rsidP="007022A3" w:rsidR="007022A3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3172CC" w:rsidP="007022A3" w:rsidR="003172CC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3172CC" w:rsidP="007022A3" w:rsidR="003172CC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VI.  </w:t>
      </w:r>
      <w:r>
        <w:rPr>
          <w:sz w:val="23"/>
          <w:szCs w:val="23"/>
        </w:rPr>
        <w:tab/>
      </w:r>
      <w:r>
        <w:t>Nalaže se Financijskoj agenciji, OIB: 85821130368, da naloži bankama prijenos zaplijenjenog iznosa predujma za namirenje troškova stečajnog postupka na račun Trgovačkog suda u Pazinu broj HR43 2390001 1300029763, poziv na broj odobrenja 020-879-16 i da obustavi daljnju pljenidbu do iznosa iz st. 1. čl. 112. SZ-a ako iznos predujma nije zaplijenjen u cijelosti.</w:t>
      </w:r>
    </w:p>
    <w:p w:rsidRDefault="007022A3" w:rsidP="007022A3" w:rsidR="007022A3" w:rsidRPr="00ED131D">
      <w:pPr>
        <w:jc w:val="both"/>
        <w:rPr>
          <w:bCs w:val="false"/>
          <w:sz w:val="23"/>
          <w:szCs w:val="23"/>
        </w:rPr>
      </w:pPr>
    </w:p>
    <w:p w:rsidRDefault="007022A3" w:rsidP="007022A3" w:rsidR="007022A3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7022A3" w:rsidP="007022A3" w:rsidR="007022A3" w:rsidRPr="00ED131D">
      <w:pPr>
        <w:rPr>
          <w:bCs w:val="false"/>
          <w:sz w:val="23"/>
          <w:szCs w:val="23"/>
        </w:rPr>
      </w:pPr>
    </w:p>
    <w:p w:rsidRDefault="007022A3" w:rsidP="007022A3" w:rsidR="007022A3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879/16-3 od 1. srpnja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LENS PUBLIC j.d.o.o. Pula, Negrijeva 1, OIB: 80409375143.</w:t>
      </w:r>
    </w:p>
    <w:p w:rsidRDefault="007022A3" w:rsidP="007022A3" w:rsidR="007022A3" w:rsidRPr="002D0105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29. rujna 2016. </w:t>
      </w:r>
      <w:r w:rsidRPr="00B60E64">
        <w:rPr>
          <w:sz w:val="23"/>
          <w:szCs w:val="23"/>
        </w:rPr>
        <w:t>nije pristupio nitko niti je zakonski zastupnik dužnika dostavio popis imovine</w:t>
      </w:r>
      <w:r>
        <w:rPr>
          <w:sz w:val="23"/>
          <w:szCs w:val="23"/>
        </w:rPr>
        <w:t>, već je u pisanom podnesku naveo da dužnik nema dugotrajne imovine</w:t>
      </w:r>
      <w:r w:rsidRPr="00B60E64">
        <w:rPr>
          <w:sz w:val="23"/>
          <w:szCs w:val="23"/>
        </w:rPr>
        <w:t>.</w:t>
      </w:r>
    </w:p>
    <w:p w:rsidRDefault="007022A3" w:rsidP="007022A3" w:rsidR="007022A3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F73CD7">
        <w:rPr>
          <w:sz w:val="23"/>
          <w:szCs w:val="23"/>
        </w:rPr>
        <w:t xml:space="preserve">Prema odredbi 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 xml:space="preserve">koja bi ušla u stečajnu masu nije dovoljna ni za </w:t>
      </w:r>
      <w:r w:rsidRPr="00ED131D">
        <w:rPr>
          <w:sz w:val="23"/>
          <w:szCs w:val="23"/>
        </w:rPr>
        <w:lastRenderedPageBreak/>
        <w:t>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7022A3" w:rsidP="007022A3" w:rsidR="007022A3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 su rješenjem posl.br. 2 St-879/16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30. rujna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30. rujna 2016. </w:t>
      </w:r>
    </w:p>
    <w:p w:rsidRDefault="007022A3" w:rsidP="007022A3" w:rsidR="007022A3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7022A3" w:rsidP="007022A3" w:rsidR="007022A3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7022A3" w:rsidP="007022A3" w:rsidR="007022A3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3172CC" w:rsidP="003172CC" w:rsidR="003172CC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Temeljem odredbe čl. 112. st. 6. SZ-a donesena je odluka u točki VI. izreke.</w:t>
      </w:r>
    </w:p>
    <w:p w:rsidRDefault="003172CC" w:rsidP="003172CC" w:rsidR="003172CC" w:rsidRPr="00ED131D">
      <w:pPr>
        <w:jc w:val="center"/>
        <w:rPr>
          <w:sz w:val="23"/>
          <w:szCs w:val="23"/>
        </w:rPr>
      </w:pPr>
    </w:p>
    <w:p w:rsidRDefault="007022A3" w:rsidP="007022A3" w:rsidR="007022A3" w:rsidRPr="00ED131D">
      <w:pPr>
        <w:jc w:val="center"/>
        <w:rPr>
          <w:sz w:val="23"/>
          <w:szCs w:val="23"/>
        </w:rPr>
      </w:pPr>
    </w:p>
    <w:p w:rsidRDefault="007022A3" w:rsidP="007022A3" w:rsidR="007022A3" w:rsidRPr="00ED131D">
      <w:pPr>
        <w:jc w:val="center"/>
        <w:rPr>
          <w:sz w:val="23"/>
          <w:szCs w:val="23"/>
        </w:rPr>
      </w:pPr>
    </w:p>
    <w:p w:rsidRDefault="007022A3" w:rsidP="007022A3" w:rsidR="007022A3" w:rsidRPr="00ED131D">
      <w:pPr>
        <w:rPr>
          <w:sz w:val="23"/>
          <w:szCs w:val="23"/>
        </w:rPr>
      </w:pPr>
    </w:p>
    <w:p w:rsidRDefault="007022A3" w:rsidP="007022A3" w:rsidR="007022A3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 xml:space="preserve">Pazinu, </w:t>
      </w:r>
      <w:r w:rsidR="003172CC" w:rsidRPr="00E8157E">
        <w:rPr>
          <w:sz w:val="23"/>
          <w:szCs w:val="23"/>
        </w:rPr>
        <w:t>28</w:t>
      </w:r>
      <w:r w:rsidRPr="00E8157E">
        <w:rPr>
          <w:sz w:val="23"/>
          <w:szCs w:val="23"/>
        </w:rPr>
        <w:t xml:space="preserve">. studenog </w:t>
      </w:r>
      <w:r w:rsidRPr="00FC789B">
        <w:rPr>
          <w:sz w:val="23"/>
          <w:szCs w:val="23"/>
        </w:rPr>
        <w:t>2016.</w:t>
      </w:r>
    </w:p>
    <w:p w:rsidRDefault="007022A3" w:rsidP="007022A3" w:rsidR="007022A3" w:rsidRPr="00ED131D">
      <w:pPr>
        <w:ind w:firstLine="720" w:left="2880"/>
        <w:jc w:val="both"/>
        <w:rPr>
          <w:sz w:val="23"/>
          <w:szCs w:val="23"/>
        </w:rPr>
      </w:pPr>
    </w:p>
    <w:p w:rsidRDefault="007022A3" w:rsidP="007022A3" w:rsidR="007022A3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7022A3" w:rsidP="007022A3" w:rsidR="007022A3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7022A3" w:rsidP="007022A3" w:rsidR="007022A3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7022A3" w:rsidP="007022A3" w:rsidR="007022A3">
      <w:pPr>
        <w:jc w:val="both"/>
        <w:rPr>
          <w:sz w:val="23"/>
          <w:szCs w:val="23"/>
        </w:rPr>
      </w:pPr>
    </w:p>
    <w:p w:rsidRDefault="007022A3" w:rsidP="007022A3" w:rsidR="007022A3" w:rsidRPr="00ED131D">
      <w:pPr>
        <w:jc w:val="both"/>
        <w:rPr>
          <w:sz w:val="23"/>
          <w:szCs w:val="23"/>
        </w:rPr>
      </w:pPr>
    </w:p>
    <w:p w:rsidRDefault="007022A3" w:rsidP="007022A3" w:rsidR="007022A3" w:rsidRPr="00ED131D">
      <w:pPr>
        <w:jc w:val="both"/>
        <w:rPr>
          <w:sz w:val="23"/>
          <w:szCs w:val="23"/>
        </w:rPr>
      </w:pPr>
    </w:p>
    <w:p w:rsidRDefault="007022A3" w:rsidP="007022A3" w:rsidR="007022A3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7022A3" w:rsidP="007022A3" w:rsidR="007022A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7022A3" w:rsidP="007022A3" w:rsidR="007022A3" w:rsidRPr="00EA6F91">
      <w:pPr>
        <w:jc w:val="both"/>
        <w:rPr>
          <w:sz w:val="23"/>
          <w:szCs w:val="23"/>
        </w:rPr>
      </w:pPr>
    </w:p>
    <w:p w:rsidRDefault="007022A3" w:rsidP="007022A3" w:rsidR="007022A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7022A3" w:rsidP="007022A3" w:rsidR="007022A3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LENS PUBLIC j.d.o.o. Pula, Negrijeva 1</w:t>
      </w:r>
    </w:p>
    <w:p w:rsidRDefault="007022A3" w:rsidP="007022A3" w:rsidR="007022A3" w:rsidRPr="00AF773B">
      <w:pPr>
        <w:jc w:val="both"/>
        <w:rPr>
          <w:sz w:val="23"/>
          <w:szCs w:val="23"/>
        </w:rPr>
      </w:pPr>
      <w:r w:rsidRPr="00AF773B">
        <w:rPr>
          <w:sz w:val="23"/>
          <w:szCs w:val="23"/>
        </w:rPr>
        <w:t xml:space="preserve">- stečajni upravitelj </w:t>
      </w:r>
      <w:r w:rsidR="00E8157E" w:rsidRPr="00E8157E">
        <w:rPr>
          <w:sz w:val="23"/>
          <w:szCs w:val="23"/>
        </w:rPr>
        <w:t>Alein Khan, Rijeka, Trg sv. Barbare 1</w:t>
      </w:r>
    </w:p>
    <w:p w:rsidRDefault="007022A3" w:rsidP="007022A3" w:rsidR="007022A3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7022A3" w:rsidP="007022A3" w:rsidR="007022A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7022A3" w:rsidP="007022A3" w:rsidR="007022A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7022A3" w:rsidP="007022A3" w:rsidR="007022A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7022A3" w:rsidP="007022A3" w:rsidR="007022A3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7022A3" w:rsidP="007022A3" w:rsidR="007022A3"/>
    <w:p w:rsidRDefault="007022A3" w:rsidP="007022A3" w:rsidR="007022A3"/>
    <w:p w:rsidRDefault="00DB1D90" w:rsidR="00DB1D90"/>
    <w:sectPr w:rsidSect="004523B8" w:rsidR="00DB1D90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490" w:rsidR="00847D4E">
      <w:r>
        <w:separator/>
      </w:r>
    </w:p>
  </w:endnote>
  <w:endnote w:id="0" w:type="continuationSeparator">
    <w:p w:rsidRDefault="00A32490" w:rsidR="00847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490" w:rsidR="00847D4E">
      <w:r>
        <w:separator/>
      </w:r>
    </w:p>
  </w:footnote>
  <w:footnote w:id="0" w:type="continuationSeparator">
    <w:p w:rsidRDefault="00A32490" w:rsidR="00847D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7022A3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C4AE6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 w:rsidR="00A32490">
          <w:rPr>
            <w:sz w:val="23"/>
            <w:szCs w:val="23"/>
          </w:rPr>
          <w:t>879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6-10</w:t>
        </w:r>
      </w:p>
    </w:sdtContent>
  </w:sdt>
  <w:p w:rsidRDefault="000C4AE6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22A3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2A3"/>
    <w:rsid w:val="000C4AE6"/>
    <w:rsid w:val="003172CC"/>
    <w:rsid w:val="007022A3"/>
    <w:rsid w:val="00847D4E"/>
    <w:rsid w:val="00A32490"/>
    <w:rsid w:val="00DB1D90"/>
    <w:rsid w:val="00E8157E"/>
    <w:rsid w:val="00FC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2A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2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22A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2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22A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24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249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4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AE6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AE6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AE6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AE6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2A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2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22A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2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22A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24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249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4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AE6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AE6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AE6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AE6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St-879/2016</izvorni_sadrzaj>
    <derivirana_varijabla naziv="DomainObject.Predmet.OznakaBroj_1">St-879/2016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LENS PUBLIC j.d.o.o. PULA</izvorni_sadrzaj>
    <derivirana_varijabla naziv="DomainObject.Predmet.ProtustrankaFormated_1">  LENS PUBLIC j.d.o.o. PULA</derivirana_varijabla>
  </DomainObject.Predmet.ProtustrankaFormated>
  <DomainObject.Predmet.ProtustrankaFormatedOIB>
    <izvorni_sadrzaj>  LENS PUBLIC j.d.o.o. PULA, OIB 80409375143</izvorni_sadrzaj>
    <derivirana_varijabla naziv="DomainObject.Predmet.ProtustrankaFormatedOIB_1">  LENS PUBLIC j.d.o.o. PULA, OIB 80409375143</derivirana_varijabla>
  </DomainObject.Predmet.ProtustrankaFormatedOIB>
  <DomainObject.Predmet.ProtustrankaFormatedWithAdress>
    <izvorni_sadrzaj> LENS PUBLIC j.d.o.o. PULA, Negrijeva 1, 52100 Pula</izvorni_sadrzaj>
    <derivirana_varijabla naziv="DomainObject.Predmet.ProtustrankaFormatedWithAdress_1"> LENS PUBLIC j.d.o.o. PULA, Negrijeva 1, 52100 Pula</derivirana_varijabla>
  </DomainObject.Predmet.ProtustrankaFormatedWithAdress>
  <DomainObject.Predmet.ProtustrankaFormatedWithAdressOIB>
    <izvorni_sadrzaj> LENS PUBLIC j.d.o.o. PULA, OIB 80409375143, Negrijeva 1, 52100 Pula</izvorni_sadrzaj>
    <derivirana_varijabla naziv="DomainObject.Predmet.ProtustrankaFormatedWithAdressOIB_1"> LENS PUBLIC j.d.o.o. PULA, OIB 80409375143, Negrijeva 1, 52100 Pula</derivirana_varijabla>
  </DomainObject.Predmet.ProtustrankaFormatedWithAdressOIB>
  <DomainObject.Predmet.ProtustrankaWithAdress>
    <izvorni_sadrzaj>LENS PUBLIC j.d.o.o. PULA Negrijeva 1, 52100 Pula</izvorni_sadrzaj>
    <derivirana_varijabla naziv="DomainObject.Predmet.ProtustrankaWithAdress_1">LENS PUBLIC j.d.o.o. PULA Negrijeva 1, 52100 Pula</derivirana_varijabla>
  </DomainObject.Predmet.ProtustrankaWithAdress>
  <DomainObject.Predmet.ProtustrankaWithAdressOIB>
    <izvorni_sadrzaj>LENS PUBLIC j.d.o.o. PULA, OIB 80409375143, Negrijeva 1, 52100 Pula</izvorni_sadrzaj>
    <derivirana_varijabla naziv="DomainObject.Predmet.ProtustrankaWithAdressOIB_1">LENS PUBLIC j.d.o.o. PULA, OIB 80409375143, Negrijeva 1, 52100 Pula</derivirana_varijabla>
  </DomainObject.Predmet.ProtustrankaWithAdressOIB>
  <DomainObject.Predmet.ProtustrankaNazivFormated>
    <izvorni_sadrzaj>LENS PUBLIC j.d.o.o. PULA</izvorni_sadrzaj>
    <derivirana_varijabla naziv="DomainObject.Predmet.ProtustrankaNazivFormated_1">LENS PUBLIC j.d.o.o. PULA</derivirana_varijabla>
  </DomainObject.Predmet.ProtustrankaNazivFormated>
  <DomainObject.Predmet.ProtustrankaNazivFormatedOIB>
    <izvorni_sadrzaj>LENS PUBLIC j.d.o.o. PULA, OIB 80409375143</izvorni_sadrzaj>
    <derivirana_varijabla naziv="DomainObject.Predmet.ProtustrankaNazivFormatedOIB_1">LENS PUBLIC j.d.o.o. PULA, OIB 80409375143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47964.38</izvorni_sadrzaj>
    <derivirana_varijabla naziv="DomainObject.Predmet.TrenutnaVrijednost_1">47964.38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LENS PUBLIC j.d.o.o. PULA</item>
    </izvorni_sadrzaj>
    <derivirana_varijabla naziv="DomainObject.Predmet.ProtuStrankaListFormated_1">
      <item>LENS PUBLIC j.d.o.o. PULA</item>
    </derivirana_varijabla>
  </DomainObject.Predmet.ProtuStrankaListFormated>
  <DomainObject.Predmet.ProtuStrankaListFormatedOIB>
    <izvorni_sadrzaj>
      <item>LENS PUBLIC j.d.o.o. PULA, OIB 80409375143</item>
    </izvorni_sadrzaj>
    <derivirana_varijabla naziv="DomainObject.Predmet.ProtuStrankaListFormatedOIB_1">
      <item>LENS PUBLIC j.d.o.o. PULA, OIB 80409375143</item>
    </derivirana_varijabla>
  </DomainObject.Predmet.ProtuStrankaListFormatedOIB>
  <DomainObject.Predmet.ProtuStrankaListFormatedWithAdress>
    <izvorni_sadrzaj>
      <item>LENS PUBLIC j.d.o.o. PULA, Negrijeva 1, 52100 Pula</item>
    </izvorni_sadrzaj>
    <derivirana_varijabla naziv="DomainObject.Predmet.ProtuStrankaListFormatedWithAdress_1">
      <item>LENS PUBLIC j.d.o.o. PULA, Negrijeva 1, 52100 Pula</item>
    </derivirana_varijabla>
  </DomainObject.Predmet.ProtuStrankaListFormatedWithAdress>
  <DomainObject.Predmet.ProtuStrankaListFormatedWithAdressOIB>
    <izvorni_sadrzaj>
      <item>LENS PUBLIC j.d.o.o. PULA, OIB 80409375143, Negrijeva 1, 52100 Pula</item>
    </izvorni_sadrzaj>
    <derivirana_varijabla naziv="DomainObject.Predmet.ProtuStrankaListFormatedWithAdressOIB_1">
      <item>LENS PUBLIC j.d.o.o. PULA, OIB 80409375143, Negrijeva 1, 52100 Pula</item>
    </derivirana_varijabla>
  </DomainObject.Predmet.ProtuStrankaListFormatedWithAdressOIB>
  <DomainObject.Predmet.ProtuStrankaListNazivFormated>
    <izvorni_sadrzaj>
      <item>LENS PUBLIC j.d.o.o. PULA</item>
    </izvorni_sadrzaj>
    <derivirana_varijabla naziv="DomainObject.Predmet.ProtuStrankaListNazivFormated_1">
      <item>LENS PUBLIC j.d.o.o. PULA</item>
    </derivirana_varijabla>
  </DomainObject.Predmet.ProtuStrankaListNazivFormated>
  <DomainObject.Predmet.ProtuStrankaListNazivFormatedOIB>
    <izvorni_sadrzaj>
      <item>LENS PUBLIC j.d.o.o. PULA, OIB 80409375143</item>
    </izvorni_sadrzaj>
    <derivirana_varijabla naziv="DomainObject.Predmet.ProtuStrankaListNazivFormatedOIB_1">
      <item>LENS PUBLIC j.d.o.o. PULA, OIB 80409375143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LENS PUBLIC j.d.o.o. PULA</izvorni_sadrzaj>
    <derivirana_varijabla naziv="DomainObject.Predmet.ProtustrankaIDrugi_1">LENS PUBLIC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LENS PUBLIC j.d.o.o. PULA, OIB 80409375143, Negrijeva 1, 52100 Pula</izvorni_sadrzaj>
    <derivirana_varijabla naziv="DomainObject.Predmet.ProtustrankaIDrugiAdressOIB_1">LENS PUBLIC j.d.o.o. PULA, OIB 80409375143, Negrijeva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LENS PUBLIC j.d.o.o. PULA</item>
    </izvorni_sadrzaj>
    <derivirana_varijabla naziv="DomainObject.Predmet.SudioniciListNaziv_1">
      <item>FINANCIJSKA AGENCIJA, RC RIJEKA, PODRUŽNICA PULA, PULA</item>
      <item>LENS PUBLIC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LENS PUBLIC j.d.o.o. PULA, OIB 80409375143, Negrijeva 1,52100 Pula</item>
    </izvorni_sadrzaj>
    <derivirana_varijabla naziv="DomainObject.Predmet.SudioniciListAdressOIB_1">
      <item>FINANCIJSKA AGENCIJA, RC RIJEKA, PODRUŽNICA PULA, PULA, OIB 85821130368, Giardini 5,52100 Pula</item>
      <item>LENS PUBLIC j.d.o.o. PULA, OIB 80409375143, Negrijeva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80409375143</item>
    </izvorni_sadrzaj>
    <derivirana_varijabla naziv="DomainObject.Predmet.SudioniciListNazivOIB_1">
      <item>, OIB 85821130368</item>
      <item>, OIB 80409375143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724</properties:Words>
  <properties:Characters>3769</properties:Characters>
  <properties:Lines>97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2016-11-17T08:59:00Z</dcterms:created>
  <dc:creator>Jasmina Matika</dc:creator>
  <cp:lastModifiedBy>Jasmina Matika</cp:lastModifiedBy>
  <cp:lastPrinted>2016-11-28T11:52:00Z</cp:lastPrinted>
  <dcterms:modified xmlns:xsi="http://www.w3.org/2001/XMLSchema-instance" xsi:type="dcterms:W3CDTF">2016-11-28T11:52:00Z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