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f91c" w14:paraId="241f91c" w:rsidRDefault="00515F3E" w:rsidR="00515F3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270EE9">
        <w:rPr>
          <w:sz w:val="24"/>
          <w:szCs w:val="24"/>
        </w:rPr>
        <w:t xml:space="preserve">                     67. St-495/15</w:t>
      </w:r>
      <w:r w:rsidR="00515F3E">
        <w:rPr>
          <w:sz w:val="24"/>
          <w:szCs w:val="24"/>
        </w:rPr>
        <w:t>-37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270EE9" w:rsidP="00F36B69" w:rsidR="00270EE9">
      <w:pPr>
        <w:jc w:val="center"/>
        <w:rPr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270EE9" w:rsidRPr="005E08B7">
        <w:rPr>
          <w:bCs/>
          <w:lang w:val="pt-BR"/>
        </w:rPr>
        <w:t>EXPERT ADRIA d.o.o. u stečaju, Zagreb, Ilica 253, OIB:</w:t>
      </w:r>
      <w:r w:rsidR="00270EE9" w:rsidRPr="005E08B7">
        <w:rPr>
          <w:bCs/>
        </w:rPr>
        <w:t xml:space="preserve"> 15082151562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270EE9">
        <w:rPr>
          <w:sz w:val="22"/>
          <w:szCs w:val="22"/>
        </w:rPr>
        <w:br/>
      </w:r>
      <w:r w:rsidR="00270EE9">
        <w:t>13</w:t>
      </w:r>
      <w:r w:rsidR="00935DAD">
        <w:t>. srpnja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F65407" w:rsidP="00F65407" w:rsidR="00F65407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270EE9" w:rsidP="00270EE9" w:rsidR="00270EE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Vodoopskrba i odvodnja d.o.o., Zagreb, Folnegovićeva 1, u iznosu od 1.325,72 kn,</w:t>
      </w:r>
    </w:p>
    <w:p w:rsidRDefault="00270EE9" w:rsidP="00270EE9" w:rsidR="00270EE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Miele trgovina i servis d.o.o., Zagreb, Buzinski prilaz 32, u iznosu od 14.544,34 kn,</w:t>
      </w:r>
    </w:p>
    <w:p w:rsidRDefault="00270EE9" w:rsidP="00270EE9" w:rsidR="00270EE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Gemma B&amp;D d.o.o., Zagreb, Prisavlje 2, u iznosu od 12.568,19 kn.</w:t>
      </w:r>
    </w:p>
    <w:p w:rsidRDefault="00F65407" w:rsidP="00F36B69" w:rsidR="00F65407">
      <w:pPr>
        <w:rPr>
          <w:sz w:val="24"/>
          <w:szCs w:val="24"/>
        </w:rPr>
      </w:pPr>
    </w:p>
    <w:p w:rsidRDefault="00935DAD" w:rsidP="00F36B69" w:rsidR="00935DAD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270EE9">
        <w:rPr>
          <w:sz w:val="24"/>
          <w:szCs w:val="24"/>
        </w:rPr>
        <w:t>13</w:t>
      </w:r>
      <w:r w:rsidR="00935DAD">
        <w:rPr>
          <w:sz w:val="24"/>
          <w:szCs w:val="24"/>
        </w:rPr>
        <w:t>. srpnja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935DAD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Tražbine navedene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utvrđene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tražbine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tražbine navedene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 w:rsidR="009C41A8">
        <w:rPr>
          <w:sz w:val="24"/>
          <w:szCs w:val="24"/>
        </w:rPr>
        <w:t xml:space="preserve"> </w:t>
      </w:r>
      <w:r>
        <w:rPr>
          <w:sz w:val="24"/>
          <w:szCs w:val="24"/>
        </w:rPr>
        <w:t>utvrđeni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AE5236">
        <w:rPr>
          <w:sz w:val="24"/>
          <w:szCs w:val="24"/>
        </w:rPr>
        <w:t>13</w:t>
      </w:r>
      <w:r w:rsidR="00935DAD">
        <w:rPr>
          <w:sz w:val="24"/>
          <w:szCs w:val="24"/>
        </w:rPr>
        <w:t>. srpnja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515F3E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515F3E" w:rsidR="008A7C5A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   </w:t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515F3E">
        <w:rPr>
          <w:sz w:val="24"/>
          <w:szCs w:val="24"/>
        </w:rPr>
        <w:t xml:space="preserve">     Gordan Zubak, v.r. </w:t>
      </w:r>
    </w:p>
    <w:p w:rsidRDefault="00515F3E" w:rsidP="00515F3E" w:rsidR="00515F3E" w:rsidRPr="008C26A5">
      <w:pPr>
        <w:jc w:val="right"/>
        <w:rPr>
          <w:sz w:val="24"/>
          <w:szCs w:val="24"/>
        </w:rPr>
      </w:pP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</w:p>
    <w:p w:rsidRDefault="008A7C5A" w:rsidP="008A7C5A" w:rsidR="008A7C5A">
      <w:pPr>
        <w:rPr>
          <w:sz w:val="24"/>
          <w:szCs w:val="24"/>
        </w:rPr>
      </w:pPr>
    </w:p>
    <w:p w:rsidRDefault="00515F3E" w:rsidP="001745C1" w:rsidR="00515F3E" w:rsidRPr="00515F3E">
      <w:pPr>
        <w:jc w:val="right"/>
        <w:rPr>
          <w:sz w:val="24"/>
        </w:rPr>
      </w:pPr>
      <w:r w:rsidRPr="00515F3E">
        <w:rPr>
          <w:sz w:val="24"/>
        </w:rPr>
        <w:t>Za točnost otpravka-ovlašteni službenik:</w:t>
      </w:r>
      <w:r w:rsidRPr="00515F3E">
        <w:rPr>
          <w:sz w:val="24"/>
        </w:rPr>
        <w:br/>
        <w:t>Ivana Rogić</w:t>
      </w:r>
    </w:p>
    <w:p w:rsidRDefault="00515F3E" w:rsidP="008A7C5A" w:rsidR="00515F3E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03B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03B" w:rsidP="00676948" w:rsidR="0045562C" w:rsidRPr="00515F3E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15F3E">
      <w:rPr>
        <w:rStyle w:val="Brojstranice"/>
        <w:sz w:val="24"/>
      </w:rPr>
      <w:fldChar w:fldCharType="begin"/>
    </w:r>
    <w:r w:rsidR="0045562C" w:rsidRPr="00515F3E">
      <w:rPr>
        <w:rStyle w:val="Brojstranice"/>
        <w:sz w:val="24"/>
      </w:rPr>
      <w:instrText xml:space="preserve">PAGE  </w:instrText>
    </w:r>
    <w:r w:rsidRPr="00515F3E">
      <w:rPr>
        <w:rStyle w:val="Brojstranice"/>
        <w:sz w:val="24"/>
      </w:rPr>
      <w:fldChar w:fldCharType="separate"/>
    </w:r>
    <w:r w:rsidR="00515F3E">
      <w:rPr>
        <w:rStyle w:val="Brojstranice"/>
        <w:noProof/>
        <w:sz w:val="24"/>
      </w:rPr>
      <w:t>2</w:t>
    </w:r>
    <w:r w:rsidRPr="00515F3E">
      <w:rPr>
        <w:rStyle w:val="Brojstranice"/>
        <w:sz w:val="24"/>
      </w:rPr>
      <w:fldChar w:fldCharType="end"/>
    </w:r>
  </w:p>
  <w:p w:rsidRDefault="00270EE9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St-495/15</w:t>
    </w:r>
    <w:r w:rsidR="00515F3E">
      <w:rPr>
        <w:sz w:val="24"/>
        <w:szCs w:val="24"/>
      </w:rPr>
      <w:t>-37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0EE9"/>
    <w:rsid w:val="00275E0C"/>
    <w:rsid w:val="0028353E"/>
    <w:rsid w:val="002C419D"/>
    <w:rsid w:val="002D4BCC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5F3E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855BE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35DAD"/>
    <w:rsid w:val="009C1076"/>
    <w:rsid w:val="009C41A8"/>
    <w:rsid w:val="00A15A1D"/>
    <w:rsid w:val="00A453D2"/>
    <w:rsid w:val="00A504ED"/>
    <w:rsid w:val="00A67962"/>
    <w:rsid w:val="00AA404C"/>
    <w:rsid w:val="00AE5236"/>
    <w:rsid w:val="00B0292A"/>
    <w:rsid w:val="00B43FE8"/>
    <w:rsid w:val="00B75B61"/>
    <w:rsid w:val="00BB0019"/>
    <w:rsid w:val="00BF2DE7"/>
    <w:rsid w:val="00C00CB9"/>
    <w:rsid w:val="00C10E5E"/>
    <w:rsid w:val="00C62820"/>
    <w:rsid w:val="00C6603B"/>
    <w:rsid w:val="00C70715"/>
    <w:rsid w:val="00CA675A"/>
    <w:rsid w:val="00CB2EE2"/>
    <w:rsid w:val="00D05780"/>
    <w:rsid w:val="00D32F37"/>
    <w:rsid w:val="00D414F4"/>
    <w:rsid w:val="00D642BB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F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F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F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F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15F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5F3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1654</properties:Characters>
  <properties:Lines>66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2016-07-17T21:00:00Z</dcterms:created>
  <dc:creator>nmarkovic</dc:creator>
  <cp:lastModifiedBy>Ivana Rogić</cp:lastModifiedBy>
  <cp:lastPrinted>2016-07-18T12:12:00Z</cp:lastPrinted>
  <dcterms:modified xmlns:xsi="http://www.w3.org/2001/XMLSchema-instance" xsi:type="dcterms:W3CDTF">2016-07-18T12:13:00Z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