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87f4" w14:paraId="a5b87f4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8A5ADA">
        <w:t>VIZIJA j.d.o.o. Buje, Epulo 3, OIB: 99566242702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A5ADA">
        <w:t>VIZIJA j.d.o.o. Buje, Epulo 3, OIB: 99566242702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8A5ADA">
        <w:t>Sanjin Dinko Dorčić iz Rijeke, Mosorska 9, OIB: 71306347942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8A5ADA">
        <w:t>VIZIJA j.d.o.o. Buje, Epulo 3, OIB: 99566242702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A5ADA">
        <w:t>301/18-5 od 14. rujna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A5ADA">
        <w:t>18.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>na listu 5 do 7</w:t>
      </w:r>
      <w:r w:rsidR="00EE5CCD">
        <w:t xml:space="preserve"> </w:t>
      </w:r>
      <w:r w:rsidR="001D7758">
        <w:t>spisa</w:t>
      </w:r>
      <w:r w:rsidR="008A5ADA">
        <w:t xml:space="preserve"> i uvjerenje Stanice za tehnički pregled na listu 16 spisa).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8A5ADA">
        <w:t>301/18-11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11.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B25E6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5E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B25E6">
      <w:rPr>
        <w:sz w:val="23"/>
        <w:szCs w:val="23"/>
      </w:rPr>
      <w:t>Poslovni broj: 4 St-301/18-12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B25E6">
      <w:rPr>
        <w:sz w:val="23"/>
        <w:szCs w:val="23"/>
      </w:rPr>
      <w:t>301/18-12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25E6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j.d.o.o. BUJE zastupanog po punomoćniku Bogdan Podgajski</izvorni_sadrzaj>
    <derivirana_varijabla naziv="DomainObject.Predmet.ProtustrankaFormated_1">  VIZIJA j.d.o.o. BUJE zastupanog po punomoćniku Bogdan Podgajski</derivirana_varijabla>
  </DomainObject.Predmet.ProtustrankaFormated>
  <DomainObject.Predmet.ProtustrankaFormatedOIB>
    <izvorni_sadrzaj>  VIZIJA j.d.o.o. BUJE, OIB 99566242702 zastupanog po punomoćniku Bogdan Podgajski</izvorni_sadrzaj>
    <derivirana_varijabla naziv="DomainObject.Predmet.ProtustrankaFormatedOIB_1">  VIZIJA j.d.o.o. BUJE, OIB 99566242702 zastupanog po punomoćniku Bogdan Podgajski</derivirana_varijabla>
  </DomainObject.Predmet.ProtustrankaFormatedOIB>
  <DomainObject.Predmet.ProtustrankaFormatedWithAdress>
    <izvorni_sadrzaj> VIZIJA j.d.o.o. BUJE, Epulo 3, 52460 Buje zastupanog po punomoćniku Bogdan Podgajski</izvorni_sadrzaj>
    <derivirana_varijabla naziv="DomainObject.Predmet.ProtustrankaFormatedWithAdress_1"> VIZIJA j.d.o.o. BUJE, Epulo 3, 52460 Buje zastupanog po punomoćniku Bogdan Podgajski</derivirana_varijabla>
  </DomainObject.Predmet.ProtustrankaFormatedWithAdress>
  <DomainObject.Predmet.ProtustrankaFormatedWithAdressOIB>
    <izvorni_sadrzaj> VIZIJA j.d.o.o. BUJE, OIB 99566242702, Epulo 3, 52460 Buje zastupanog po punomoćniku Bogdan Podgajski</izvorni_sadrzaj>
    <derivirana_varijabla naziv="DomainObject.Predmet.ProtustrankaFormatedWithAdressOIB_1"> VIZIJA j.d.o.o. BUJE, OIB 99566242702, Epulo 3, 52460 Buje zastupanog po punomoćniku Bogdan Podgajski</derivirana_varijabla>
  </DomainObject.Predmet.ProtustrankaFormatedWithAdressOIB>
  <DomainObject.Predmet.ProtustrankaWithAdress>
    <izvorni_sadrzaj>VIZIJA j.d.o.o. BUJE Epulo 3, 52460 Buje</izvorni_sadrzaj>
    <derivirana_varijabla naziv="DomainObject.Predmet.ProtustrankaWithAdress_1">VIZIJA j.d.o.o. BUJE Epulo 3, 52460 Buje</derivirana_varijabla>
  </DomainObject.Predmet.ProtustrankaWithAdress>
  <DomainObject.Predmet.ProtustrankaWithAdressOIB>
    <izvorni_sadrzaj>VIZIJA j.d.o.o. BUJE, OIB 99566242702, Epulo 3, 52460 Buje</izvorni_sadrzaj>
    <derivirana_varijabla naziv="DomainObject.Predmet.ProtustrankaWithAdressOIB_1">VIZIJA j.d.o.o. BUJE, OIB 99566242702, Epulo 3, 52460 Buje</derivirana_varijabla>
  </DomainObject.Predmet.ProtustrankaWithAdressOIB>
  <DomainObject.Predmet.ProtustrankaNazivFormated>
    <izvorni_sadrzaj>VIZIJA j.d.o.o. BUJE</izvorni_sadrzaj>
    <derivirana_varijabla naziv="DomainObject.Predmet.ProtustrankaNazivFormated_1">VIZIJA j.d.o.o. BUJE</derivirana_varijabla>
  </DomainObject.Predmet.ProtustrankaNazivFormated>
  <DomainObject.Predmet.ProtustrankaNazivFormatedOIB>
    <izvorni_sadrzaj>VIZIJA j.d.o.o. BUJE, OIB 99566242702</izvorni_sadrzaj>
    <derivirana_varijabla naziv="DomainObject.Predmet.ProtustrankaNazivFormatedOIB_1">VIZIJA j.d.o.o. BUJE, OIB 99566242702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17989.71</izvorni_sadrzaj>
    <derivirana_varijabla naziv="DomainObject.Predmet.TrenutnaVrijednost_1">17989.71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VIZIJA j.d.o.o. BUJE zastupanog po punomoćniku Bogdan Podgajski</item>
    </izvorni_sadrzaj>
    <derivirana_varijabla naziv="DomainObject.Predmet.ProtuStrankaListFormated_1">
      <item>VIZIJA j.d.o.o. BUJE zastupanog po punomoćniku Bogdan Podgajski</item>
    </derivirana_varijabla>
  </DomainObject.Predmet.ProtuStrankaListFormated>
  <DomainObject.Predmet.ProtuStrankaListFormatedOIB>
    <izvorni_sadrzaj>
      <item>VIZIJA j.d.o.o. BUJE, OIB 99566242702 zastupanog po punomoćniku Bogdan Podgajski</item>
    </izvorni_sadrzaj>
    <derivirana_varijabla naziv="DomainObject.Predmet.ProtuStrankaListFormatedOIB_1">
      <item>VIZIJA j.d.o.o. BUJE, OIB 99566242702 zastupanog po punomoćniku Bogdan Podgajski</item>
    </derivirana_varijabla>
  </DomainObject.Predmet.ProtuStrankaListFormatedOIB>
  <DomainObject.Predmet.ProtuStrankaListFormatedWithAdress>
    <izvorni_sadrzaj>
      <item>VIZIJA j.d.o.o. BUJE, Epulo 3, 52460 Buje zastupanog po punomoćniku Bogdan Podgajski</item>
    </izvorni_sadrzaj>
    <derivirana_varijabla naziv="DomainObject.Predmet.ProtuStrankaListFormatedWithAdress_1">
      <item>VIZIJA j.d.o.o. BUJE, Epulo 3, 52460 Buje zastupanog po punomoćniku Bogdan Podgajski</item>
    </derivirana_varijabla>
  </DomainObject.Predmet.ProtuStrankaListFormatedWithAdress>
  <DomainObject.Predmet.ProtuStrankaListFormatedWithAdressOIB>
    <izvorni_sadrzaj>
      <item>VIZIJA j.d.o.o. BUJE, OIB 99566242702, Epulo 3, 52460 Buje zastupanog po punomoćniku Bogdan Podgajski</item>
    </izvorni_sadrzaj>
    <derivirana_varijabla naziv="DomainObject.Predmet.ProtuStrankaListFormatedWithAdressOIB_1">
      <item>VIZIJA j.d.o.o. BUJE, OIB 99566242702, Epulo 3, 52460 Buje zastupanog po punomoćniku Bogdan Podgajski</item>
    </derivirana_varijabla>
  </DomainObject.Predmet.ProtuStrankaListFormatedWithAdressOIB>
  <DomainObject.Predmet.ProtuStrankaListNazivFormated>
    <izvorni_sadrzaj>
      <item>VIZIJA j.d.o.o. BUJE</item>
    </izvorni_sadrzaj>
    <derivirana_varijabla naziv="DomainObject.Predmet.ProtuStrankaListNazivFormated_1">
      <item>VIZIJA j.d.o.o. BUJE</item>
    </derivirana_varijabla>
  </DomainObject.Predmet.ProtuStrankaListNazivFormated>
  <DomainObject.Predmet.ProtuStrankaListNazivFormatedOIB>
    <izvorni_sadrzaj>
      <item>VIZIJA j.d.o.o. BUJE, OIB 99566242702</item>
    </izvorni_sadrzaj>
    <derivirana_varijabla naziv="DomainObject.Predmet.ProtuStrankaListNazivFormatedOIB_1">
      <item>VIZIJA j.d.o.o. BUJE, OIB 99566242702</item>
    </derivirana_varijabla>
  </DomainObject.Predmet.ProtuStrankaListNazivFormatedOIB>
  <DomainObject.Predmet.OstaliListFormated>
    <izvorni_sadrzaj>
      <item>Bogdan Podgajski punomoćnik sudionika u postupku VIZIJA j.d.o.o. BUJE</item>
    </izvorni_sadrzaj>
    <derivirana_varijabla naziv="DomainObject.Predmet.OstaliListFormated_1">
      <item>Bogdan Podgajski punomoćnik sudionika u postupku VIZIJA j.d.o.o. BUJE</item>
    </derivirana_varijabla>
  </DomainObject.Predmet.OstaliListFormated>
  <DomainObject.Predmet.OstaliListFormatedOIB>
    <izvorni_sadrzaj>
      <item>Bogdan Podgajski, OIB 71407392160 punomoćnik sudionika u postupku VIZIJA j.d.o.o. BUJE</item>
    </izvorni_sadrzaj>
    <derivirana_varijabla naziv="DomainObject.Predmet.OstaliListFormatedOIB_1">
      <item>Bogdan Podgajski, OIB 71407392160 punomoćnik sudionika u postupku VIZIJA j.d.o.o. BUJE</item>
    </derivirana_varijabla>
  </DomainObject.Predmet.OstaliListFormatedOIB>
  <DomainObject.Predmet.OstaliListFormatedWithAdress>
    <izvorni_sadrzaj>
      <item>Bogdan Podgajski, Epulo 3, 52460 Buje punomoćnik sudionika u postupku VIZIJA j.d.o.o. BUJE</item>
    </izvorni_sadrzaj>
    <derivirana_varijabla naziv="DomainObject.Predmet.OstaliListFormatedWithAdress_1">
      <item>Bogdan Podgajski, Epulo 3, 52460 Buje punomoćnik sudionika u postupku VIZIJA j.d.o.o. BUJE</item>
    </derivirana_varijabla>
  </DomainObject.Predmet.OstaliListFormatedWithAdress>
  <DomainObject.Predmet.OstaliListFormatedWithAdressOIB>
    <izvorni_sadrzaj>
      <item>Bogdan Podgajski, OIB 71407392160, Epulo 3, 52460 Buje punomoćnik sudionika u postupku VIZIJA j.d.o.o. BUJE</item>
    </izvorni_sadrzaj>
    <derivirana_varijabla naziv="DomainObject.Predmet.OstaliListFormatedWithAdressOIB_1">
      <item>Bogdan Podgajski, OIB 71407392160, Epulo 3, 52460 Buje punomoćnik sudionika u postupku VIZIJA j.d.o.o. BUJE</item>
    </derivirana_varijabla>
  </DomainObject.Predmet.OstaliListFormatedWithAdressOIB>
  <DomainObject.Predmet.OstaliListNazivFormated>
    <izvorni_sadrzaj>
      <item>Bogdan Podgajski</item>
    </izvorni_sadrzaj>
    <derivirana_varijabla naziv="DomainObject.Predmet.OstaliListNazivFormated_1">
      <item>Bogdan Podgajski</item>
    </derivirana_varijabla>
  </DomainObject.Predmet.OstaliListNazivFormated>
  <DomainObject.Predmet.OstaliListNazivFormatedOIB>
    <izvorni_sadrzaj>
      <item>Bogdan Podgajski, OIB 71407392160</item>
    </izvorni_sadrzaj>
    <derivirana_varijabla naziv="DomainObject.Predmet.OstaliListNazivFormatedOIB_1">
      <item>Bogdan Podgajski, OIB 71407392160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VIZIJA j.d.o.o. BUJE</izvorni_sadrzaj>
    <derivirana_varijabla naziv="DomainObject.Predmet.ProtustrankaIDrugi_1">VIZIJA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VIZIJA j.d.o.o. BUJE, OIB 99566242702, Epulo 3, 52460 Buje</izvorni_sadrzaj>
    <derivirana_varijabla naziv="DomainObject.Predmet.ProtustrankaIDrugiAdressOIB_1">VIZIJA j.d.o.o. BUJE, OIB 99566242702,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VIZIJA j.d.o.o. BUJE</item>
      <item>Bogdan Podgajski</item>
    </izvorni_sadrzaj>
    <derivirana_varijabla naziv="DomainObject.Predmet.SudioniciListNaziv_1">
      <item>FINANCIJSKA AGENCIJA, RC RIJEKA, PODRUŽNICA PULA, PULA</item>
      <item>VIZIJA j.d.o.o. BUJE</item>
      <item>Bogdan Podgajski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VIZIJA j.d.o.o. BUJE, OIB 99566242702, Epulo 3,52460 Buje</item>
      <item>Bogdan Podgajski, OIB 71407392160, Epulo 3,52460 Buje</item>
    </izvorni_sadrzaj>
    <derivirana_varijabla naziv="DomainObject.Predmet.SudioniciListAdressOIB_1">
      <item>FINANCIJSKA AGENCIJA, RC RIJEKA, PODRUŽNICA PULA, PULA, OIB 85821130368, F.KURELCA 8,51000 Rijeka</item>
      <item>VIZIJA j.d.o.o. BUJE, OIB 99566242702, Epulo 3,52460 Buje</item>
      <item>Bogdan Podgajski, OIB 71407392160,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99566242702</item>
      <item>, OIB 71407392160</item>
    </izvorni_sadrzaj>
    <derivirana_varijabla naziv="DomainObject.Predmet.SudioniciListNazivOIB_1">
      <item>, OIB 85821130368</item>
      <item>, OIB 99566242702</item>
      <item>, OIB 71407392160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St-301/2018-5</izvorni_sadrzaj>
    <derivirana_varijabla naziv="DomainObject.PredzadnjaOdlukaIzPredmeta.Oznaka_1">St-301/2018-5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0E0A7-2F27-4687-8162-29D85D1E1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3321</properties:Characters>
  <properties:Lines>94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2018-12-11T13:17:00Z</dcterms:created>
  <dc:creator>msimicic</dc:creator>
  <cp:lastModifiedBy>Sanja Prodan</cp:lastModifiedBy>
  <cp:lastPrinted>2018-12-11T13:59:00Z</cp:lastPrinted>
  <dcterms:modified xmlns:xsi="http://www.w3.org/2001/XMLSchema-instance" xsi:type="dcterms:W3CDTF">2018-12-11T13:59:00Z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(st30118, vizija,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