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e00f" w14:paraId="c2ee00f" w:rsidRDefault="006657FF" w:rsidP="006657FF" w:rsidR="006657FF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6657FF" w:rsidP="006657FF" w:rsidR="006657F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6657FF" w:rsidP="006657FF" w:rsidR="006657FF">
      <w:pPr>
        <w:rPr>
          <w:rFonts w:cs="Arial" w:hAnsi="Arial" w:ascii="Arial"/>
          <w:lang w:val="hr-HR"/>
        </w:rPr>
      </w:pPr>
    </w:p>
    <w:p w:rsidRDefault="006657FF" w:rsidP="006657FF" w:rsidR="006657FF">
      <w:pPr>
        <w:rPr>
          <w:rFonts w:cs="Arial" w:hAnsi="Arial" w:ascii="Arial"/>
          <w:lang w:val="hr-HR"/>
        </w:rPr>
      </w:pPr>
    </w:p>
    <w:p w:rsidRDefault="006657FF" w:rsidP="006657FF" w:rsidR="006657F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St-481/2016.</w:t>
      </w:r>
    </w:p>
    <w:p w:rsidRDefault="006657FF" w:rsidP="006657FF" w:rsidR="006657FF">
      <w:pPr>
        <w:rPr>
          <w:rFonts w:cs="Arial" w:hAnsi="Arial" w:ascii="Arial"/>
          <w:lang w:val="hr-HR"/>
        </w:rPr>
      </w:pPr>
    </w:p>
    <w:p w:rsidRDefault="006657FF" w:rsidP="006657FF" w:rsidR="006657F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Predlagatelj:H-ABDUCO d.o.o. iz Zagreba, Slavonska avenija 6/a.</w:t>
      </w:r>
    </w:p>
    <w:p w:rsidRDefault="006657FF" w:rsidP="006657FF" w:rsidR="006657FF">
      <w:pPr>
        <w:rPr>
          <w:rFonts w:cs="Arial" w:hAnsi="Arial" w:ascii="Arial"/>
          <w:lang w:val="hr-HR"/>
        </w:rPr>
      </w:pPr>
    </w:p>
    <w:p w:rsidRDefault="006657FF" w:rsidP="006657FF" w:rsidR="006657F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Dužnik: R.S.KABEL d.o.o. iz Zagreba, Savska cesta 41/VI.     </w:t>
      </w:r>
    </w:p>
    <w:p w:rsidRDefault="006657FF" w:rsidP="006657FF" w:rsidR="006657FF">
      <w:pPr>
        <w:ind w:left="2160"/>
        <w:rPr>
          <w:rFonts w:cs="Arial" w:hAnsi="Arial" w:ascii="Arial"/>
          <w:lang w:val="hr-HR"/>
        </w:rPr>
      </w:pPr>
    </w:p>
    <w:p w:rsidRDefault="006657FF" w:rsidP="006657FF" w:rsidR="006657FF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rasprave o uvjetima za otvaranje stečajnog postupka</w:t>
      </w:r>
    </w:p>
    <w:p w:rsidRDefault="006657FF" w:rsidP="006657FF" w:rsidR="006657FF">
      <w:pPr>
        <w:rPr>
          <w:rFonts w:cs="Arial" w:hAnsi="Arial" w:ascii="Arial"/>
          <w:lang w:val="hr-HR"/>
        </w:rPr>
      </w:pPr>
    </w:p>
    <w:p w:rsidRDefault="006657FF" w:rsidP="006657FF" w:rsidR="006657FF">
      <w:pPr>
        <w:rPr>
          <w:rFonts w:cs="Arial" w:hAnsi="Arial" w:ascii="Arial"/>
          <w:lang w:val="hr-HR"/>
        </w:rPr>
      </w:pPr>
    </w:p>
    <w:p w:rsidRDefault="006657FF" w:rsidP="006657FF" w:rsidR="006657FF">
      <w:pPr>
        <w:pStyle w:val="Naslov1"/>
        <w:jc w:val="center"/>
        <w:rPr>
          <w:rFonts w:cs="Arial" w:hAnsi="Arial" w:ascii="Arial"/>
        </w:rPr>
      </w:pPr>
      <w:bookmarkStart w:name="_GoBack" w:id="0"/>
      <w:bookmarkEnd w:id="0"/>
      <w:r>
        <w:rPr>
          <w:rFonts w:cs="Arial" w:hAnsi="Arial" w:ascii="Arial"/>
        </w:rPr>
        <w:t>P O Z I V</w:t>
      </w:r>
    </w:p>
    <w:p w:rsidRDefault="006657FF" w:rsidP="006657FF" w:rsidR="006657FF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6657FF" w:rsidP="006657FF" w:rsidR="006657FF">
      <w:pPr>
        <w:jc w:val="center"/>
        <w:rPr>
          <w:rFonts w:cs="Arial" w:hAnsi="Arial" w:ascii="Arial"/>
          <w:b/>
          <w:lang w:val="hr-HR"/>
        </w:rPr>
      </w:pPr>
    </w:p>
    <w:p w:rsidRDefault="006657FF" w:rsidP="006657FF" w:rsidR="006657FF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H-ABDUCO d.o.o.</w:t>
      </w:r>
    </w:p>
    <w:p w:rsidRDefault="006657FF" w:rsidP="006657FF" w:rsidR="006657FF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(predlagatelj)</w:t>
      </w:r>
    </w:p>
    <w:p w:rsidRDefault="006657FF" w:rsidP="006657FF" w:rsidR="006657FF">
      <w:pPr>
        <w:jc w:val="center"/>
        <w:rPr>
          <w:rFonts w:cs="Arial" w:hAnsi="Arial" w:ascii="Arial"/>
          <w:lang w:val="hr-HR"/>
        </w:rPr>
      </w:pPr>
    </w:p>
    <w:p w:rsidRDefault="006657FF" w:rsidP="006657FF" w:rsidR="006657FF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Zagreb, Slavonska avenija 6/a.</w:t>
      </w:r>
    </w:p>
    <w:p w:rsidRDefault="006657FF" w:rsidP="006657FF" w:rsidR="006657FF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6657FF" w:rsidP="006657FF" w:rsidR="006657FF">
      <w:pPr>
        <w:rPr>
          <w:rFonts w:cs="Arial" w:hAnsi="Arial" w:ascii="Arial"/>
          <w:lang w:val="hr-HR"/>
        </w:rPr>
      </w:pPr>
    </w:p>
    <w:p w:rsidRDefault="006657FF" w:rsidP="006657FF" w:rsidR="006657FF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rasprave o uvjetima za otvaranje stečajnog postupka u ovom predmetu na dan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</w:p>
    <w:p w:rsidRDefault="006657FF" w:rsidP="006657FF" w:rsidR="006657FF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16. svibnja 2017. godine u 09,00 sati,</w:t>
      </w:r>
    </w:p>
    <w:p w:rsidRDefault="006657FF" w:rsidP="006657FF" w:rsidR="006657FF">
      <w:pPr>
        <w:jc w:val="center"/>
        <w:rPr>
          <w:rFonts w:cs="Arial" w:hAnsi="Arial" w:ascii="Arial"/>
          <w:b/>
          <w:lang w:val="hr-HR"/>
        </w:rPr>
      </w:pPr>
    </w:p>
    <w:p w:rsidRDefault="006657FF" w:rsidP="006657FF" w:rsidR="006657FF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6657FF" w:rsidP="006657FF" w:rsidR="006657FF">
      <w:pPr>
        <w:jc w:val="both"/>
        <w:rPr>
          <w:rFonts w:cs="Arial" w:hAnsi="Arial" w:ascii="Arial"/>
        </w:rPr>
      </w:pP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10. travnja 2017. godine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      S U D A C 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ovlašteni službenik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6657FF" w:rsidP="006657FF" w:rsidR="006657F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Dna:poslano poštom i putem e-oglasne ploče ovog suda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6657FF" w:rsidP="006657FF" w:rsidR="006657FF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Bj.10.04.2017.g.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7FF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657FF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657FF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1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Slavonska avenija 6A</izvorni_sadrzaj>
    <derivirana_varijabla naziv="DomainObject.UcesnikSudskeRadnje.Adresa.UlicaIKBR_1">Slavonska avenija 6A</derivirana_varijabla>
  </DomainObject.UcesnikSudskeRadnje.Adresa.UlicaIKBR>
  <DomainObject.UcesnikSudskeRadnje.Naziv>
    <izvorni_sadrzaj>H-ABDUCO društvo s ograničenom odgovornošću za usluge</izvorni_sadrzaj>
    <derivirana_varijabla naziv="DomainObject.UcesnikSudskeRadnje.Naziv_1">H-ABDUCO društvo s ograničenom odgovornošću za usluge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16. svibnja 2017.</izvorni_sadrzaj>
    <derivirana_varijabla naziv="DomainObject.UcesnikSudskeRadnje.SudskaRadnja.PlaniraniZavrsetakDatum_1">16. svibnja 2017.</derivirana_varijabla>
  </DomainObject.UcesnikSudskeRadnje.SudskaRadnja.PlaniraniZavrsetakDatum>
  <DomainObject.UcesnikSudskeRadnje.SudskaRadnja.PlaniraniPocetakDatum>
    <izvorni_sadrzaj>16. svibnja 2017.</izvorni_sadrzaj>
    <derivirana_varijabla naziv="DomainObject.UcesnikSudskeRadnje.SudskaRadnja.PlaniraniPocetakDatum_1">16. svibnja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R.S. KABEL d.o.o. zastupanog po punomoćniku Slobodan Rajić</izvorni_sadrzaj>
    <derivirana_varijabla naziv="DomainObject.Predmet.ProtustrankaFormated_1">  R.S. KABEL d.o.o. zastupanog po punomoćniku Slobodan Rajić</derivirana_varijabla>
  </DomainObject.Predmet.ProtustrankaFormated>
  <DomainObject.Predmet.ProtustrankaFormatedOIB>
    <izvorni_sadrzaj>  R.S. KABEL d.o.o., OIB 30460731848 zastupanog po punomoćniku Slobodan Rajić</izvorni_sadrzaj>
    <derivirana_varijabla naziv="DomainObject.Predmet.ProtustrankaFormatedOIB_1">  R.S. KABEL d.o.o., OIB 30460731848 zastupanog po punomoćniku Slobodan Rajić</derivirana_varijabla>
  </DomainObject.Predmet.ProtustrankaFormatedOIB>
  <DomainObject.Predmet.ProtustrankaFormatedWithAdress>
    <izvorni_sadrzaj> R.S. KABEL d.o.o., Savska cesta 41/VI, 10000 Zagreb zastupanog po punomoćniku Slobodan Rajić</izvorni_sadrzaj>
    <derivirana_varijabla naziv="DomainObject.Predmet.ProtustrankaFormatedWithAdress_1"> R.S. KABEL d.o.o., Savska cesta 41/VI, 10000 Zagreb zastupanog po punomoćniku Slobodan Rajić</derivirana_varijabla>
  </DomainObject.Predmet.ProtustrankaFormatedWithAdress>
  <DomainObject.Predmet.ProtustrankaFormatedWithAdressOIB>
    <izvorni_sadrzaj> R.S. KABEL d.o.o., OIB 30460731848, Savska cesta 41/VI, 10000 Zagreb zastupanog po punomoćniku Slobodan Rajić</izvorni_sadrzaj>
    <derivirana_varijabla naziv="DomainObject.Predmet.ProtustrankaFormatedWithAdressOIB_1"> R.S. KABEL d.o.o., OIB 30460731848, Savska cesta 41/VI, 10000 Zagreb zastupanog po punomoćniku Slobodan Rajić</derivirana_varijabla>
  </DomainObject.Predmet.ProtustrankaFormatedWithAdressOIB>
  <DomainObject.Predmet.ProtustrankaWithAdress>
    <izvorni_sadrzaj>R.S. KABEL d.o.o. Savska cesta 41/VI, 10000 Zagreb</izvorni_sadrzaj>
    <derivirana_varijabla naziv="DomainObject.Predmet.ProtustrankaWithAdress_1">R.S. KABEL d.o.o. Savska cesta 41/VI, 10000 Zagreb</derivirana_varijabla>
  </DomainObject.Predmet.ProtustrankaWithAdress>
  <DomainObject.Predmet.ProtustrankaWithAdressOIB>
    <izvorni_sadrzaj>R.S. KABEL d.o.o., OIB 30460731848, Savska cesta 41/VI, 10000 Zagreb</izvorni_sadrzaj>
    <derivirana_varijabla naziv="DomainObject.Predmet.ProtustrankaWithAdressOIB_1">R.S. KABEL d.o.o., OIB 30460731848, Savska cesta 41/VI, 10000 Zagreb</derivirana_varijabla>
  </DomainObject.Predmet.ProtustrankaWithAdressOIB>
  <DomainObject.Predmet.ProtustrankaNazivFormated>
    <izvorni_sadrzaj>R.S. KABEL d.o.o.</izvorni_sadrzaj>
    <derivirana_varijabla naziv="DomainObject.Predmet.ProtustrankaNazivFormated_1">R.S. KABEL d.o.o.</derivirana_varijabla>
  </DomainObject.Predmet.ProtustrankaNazivFormated>
  <DomainObject.Predmet.ProtustrankaNazivFormatedOIB>
    <izvorni_sadrzaj>R.S. KABEL d.o.o., OIB 30460731848</izvorni_sadrzaj>
    <derivirana_varijabla naziv="DomainObject.Predmet.ProtustrankaNazivFormatedOIB_1">R.S. KABEL d.o.o., OIB 30460731848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Zagreb,H-ABDUCO društvo s ograničenom odgovornošću za usluge Slavonska avenija 6A,10000 Zagreb</izvorni_sadrzaj>
    <derivirana_varijabla naziv="DomainObject.Predmet.StrankaWithAdress_1">FINA Regionalni centar Zagreb Trg svibanjskih žrtava 1995. br.1,10000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R.S. KABEL d.o.o. zastupanog po punomoćniku Slobodan Rajić</item>
    </izvorni_sadrzaj>
    <derivirana_varijabla naziv="DomainObject.Predmet.ProtuStrankaListFormated_1">
      <item>R.S. KABEL d.o.o. zastupanog po punomoćniku Slobodan Rajić</item>
    </derivirana_varijabla>
  </DomainObject.Predmet.ProtuStrankaListFormated>
  <DomainObject.Predmet.ProtuStrankaListFormatedOIB>
    <izvorni_sadrzaj>
      <item>R.S. KABEL d.o.o., OIB 30460731848 zastupanog po punomoćniku Slobodan Rajić</item>
    </izvorni_sadrzaj>
    <derivirana_varijabla naziv="DomainObject.Predmet.ProtuStrankaListFormatedOIB_1">
      <item>R.S. KABEL d.o.o., OIB 30460731848 zastupanog po punomoćniku Slobodan Rajić</item>
    </derivirana_varijabla>
  </DomainObject.Predmet.ProtuStrankaListFormatedOIB>
  <DomainObject.Predmet.ProtuStrankaListFormatedWithAdress>
    <izvorni_sadrzaj>
      <item>R.S. KABEL d.o.o., Savska cesta 41/VI, 10000 Zagreb zastupanog po punomoćniku Slobodan Rajić</item>
    </izvorni_sadrzaj>
    <derivirana_varijabla naziv="DomainObject.Predmet.ProtuStrankaListFormatedWithAdress_1">
      <item>R.S. KABEL d.o.o., Savska cesta 41/VI, 10000 Zagreb zastupanog po punomoćniku Slobodan Rajić</item>
    </derivirana_varijabla>
  </DomainObject.Predmet.ProtuStrankaListFormatedWithAdress>
  <DomainObject.Predmet.ProtuStrankaListFormatedWithAdressOIB>
    <izvorni_sadrzaj>
      <item>R.S. KABEL d.o.o., OIB 30460731848, Savska cesta 41/VI, 10000 Zagreb zastupanog po punomoćniku Slobodan Rajić</item>
    </izvorni_sadrzaj>
    <derivirana_varijabla naziv="DomainObject.Predmet.ProtuStrankaListFormatedWithAdressOIB_1">
      <item>R.S. KABEL d.o.o., OIB 30460731848, Savska cesta 41/VI, 10000 Zagreb zastupanog po punomoćniku Slobodan Rajić</item>
    </derivirana_varijabla>
  </DomainObject.Predmet.ProtuStrankaListFormatedWithAdressOIB>
  <DomainObject.Predmet.ProtuStrankaListNazivFormated>
    <izvorni_sadrzaj>
      <item>R.S. KABEL d.o.o.</item>
    </izvorni_sadrzaj>
    <derivirana_varijabla naziv="DomainObject.Predmet.ProtuStrankaListNazivFormated_1">
      <item>R.S. KABEL d.o.o.</item>
    </derivirana_varijabla>
  </DomainObject.Predmet.ProtuStrankaListNazivFormated>
  <DomainObject.Predmet.ProtuStrankaListNazivFormatedOIB>
    <izvorni_sadrzaj>
      <item>R.S. KABEL d.o.o., OIB 30460731848</item>
    </izvorni_sadrzaj>
    <derivirana_varijabla naziv="DomainObject.Predmet.ProtuStrankaListNazivFormatedOIB_1">
      <item>R.S. KABEL d.o.o., OIB 30460731848</item>
    </derivirana_varijabla>
  </DomainObject.Predmet.ProtuStrankaListNazivFormatedOIB>
  <DomainObject.Predmet.OstaliListFormated>
    <izvorni_sadrzaj>
      <item>Slobodan Rajić punomoćnik sudionika u postupku R.S. KABEL d.o.o.</item>
    </izvorni_sadrzaj>
    <derivirana_varijabla naziv="DomainObject.Predmet.OstaliListFormated_1">
      <item>Slobodan Rajić punomoćnik sudionika u postupku R.S. KABEL d.o.o.</item>
    </derivirana_varijabla>
  </DomainObject.Predmet.OstaliListFormated>
  <DomainObject.Predmet.OstaliListFormatedOIB>
    <izvorni_sadrzaj>
      <item>Slobodan Rajić, OIB 57454226390 punomoćnik sudionika u postupku R.S. KABEL d.o.o.</item>
    </izvorni_sadrzaj>
    <derivirana_varijabla naziv="DomainObject.Predmet.OstaliListFormatedOIB_1">
      <item>Slobodan Rajić, OIB 57454226390 punomoćnik sudionika u postupku R.S. KABEL d.o.o.</item>
    </derivirana_varijabla>
  </DomainObject.Predmet.OstaliListFormatedOIB>
  <DomainObject.Predmet.OstaliListFormatedWithAdress>
    <izvorni_sadrzaj>
      <item>Slobodan Rajić, Svačićev Trg 12, 10000 Zagreb punomoćnik sudionika u postupku R.S. KABEL d.o.o.</item>
    </izvorni_sadrzaj>
    <derivirana_varijabla naziv="DomainObject.Predmet.OstaliListFormatedWithAdress_1">
      <item>Slobodan Rajić, Svačićev Trg 12, 10000 Zagreb punomoćnik sudionika u postupku R.S. KABEL d.o.o.</item>
    </derivirana_varijabla>
  </DomainObject.Predmet.OstaliListFormatedWithAdress>
  <DomainObject.Predmet.OstaliListFormatedWithAdressOIB>
    <izvorni_sadrzaj>
      <item>Slobodan Rajić, OIB 57454226390, Svačićev Trg 12, 10000 Zagreb punomoćnik sudionika u postupku R.S. KABEL d.o.o.</item>
    </izvorni_sadrzaj>
    <derivirana_varijabla naziv="DomainObject.Predmet.OstaliListFormatedWithAdressOIB_1">
      <item>Slobodan Rajić, OIB 57454226390, Svačićev Trg 12, 10000 Zagreb punomoćnik sudionika u postupku R.S. KABEL d.o.o.</item>
    </derivirana_varijabla>
  </DomainObject.Predmet.OstaliListFormatedWithAdressOIB>
  <DomainObject.Predmet.OstaliListNazivFormated>
    <izvorni_sadrzaj>
      <item>Slobodan Rajić</item>
    </izvorni_sadrzaj>
    <derivirana_varijabla naziv="DomainObject.Predmet.OstaliListNazivFormated_1">
      <item>Slobodan Rajić</item>
    </derivirana_varijabla>
  </DomainObject.Predmet.OstaliListNazivFormated>
  <DomainObject.Predmet.OstaliListNazivFormatedOIB>
    <izvorni_sadrzaj>
      <item>Slobodan Rajić, OIB 57454226390</item>
    </izvorni_sadrzaj>
    <derivirana_varijabla naziv="DomainObject.Predmet.OstaliListNazivFormatedOIB_1">
      <item>Slobodan Rajić, OIB 57454226390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R.S. KABEL d.o.o.</izvorni_sadrzaj>
    <derivirana_varijabla naziv="DomainObject.Predmet.ProtustrankaIDrugi_1">R.S. KABEL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R.S. KABEL d.o.o., OIB 30460731848, Savska cesta 41/VI, 10000 Zagreb</izvorni_sadrzaj>
    <derivirana_varijabla naziv="DomainObject.Predmet.ProtustrankaIDrugiAdressOIB_1">R.S. KABEL d.o.o., OIB 30460731848, Savska cesta 41/VI,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R.S. KABEL d.o.o.</item>
      <item>FINA Regionalni centar Zagreb</item>
      <item>Slobodan Rajić</item>
      <item>H-ABDUCO društvo s ograničenom odgovornošću za usluge</item>
    </izvorni_sadrzaj>
    <derivirana_varijabla naziv="DomainObject.Predmet.SudioniciListNaziv_1">
      <item>R.S. KABEL d.o.o.</item>
      <item>FINA Regionalni centar Zagreb</item>
      <item>Slobodan Rajić</item>
      <item>H-ABDUCO društvo s ograničenom odgovornošću za usluge</item>
    </derivirana_varijabla>
  </DomainObject.Predmet.SudioniciListNaziv>
  <DomainObject.Predmet.SudioniciListAdressOIB>
    <izvorni_sadrzaj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izvorni_sadrzaj>
    <derivirana_varijabla naziv="DomainObject.Predmet.SudioniciListAdressOIB_1">
      <item>R.S. KABEL d.o.o., OIB 30460731848, Savska cesta 41/VI,10000 Zagreb</item>
      <item>FINA Regionalni centar Zagreb, OIB 85821130368, Trg svibanjskih žrtava 1995. br.1,10000 Zagreb</item>
      <item>Slobodan Rajić, OIB 57454226390, Svačićev Trg 12,10000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>H-ABDUCO društvo s ograničenom odgovornošću za usluge, OIB 13667298928, Slavonska avenija 6A,10000 Zagreb</izvorni_sadrzaj>
    <derivirana_varijabla naziv="DomainObject.UcesnikSudskeRadnje.NazivFormated_1">H-ABDUCO društvo s ograničenom odgovornošću za usluge, OIB 13667298928, Slavonska avenija 6A,10000 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5D181-DE34-4DEC-A5D4-041969D41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119</properties:Words>
  <properties:Characters>668</properties:Characters>
  <properties:Lines>46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2017-04-10T07:04:00Z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H-ABDUCO društvo s ograničenom odgovornošću za usluge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