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a036" w14:paraId="79ba036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982A36">
        <w:t>1033/15-3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982A36" w:rsidRPr="00982A36">
        <w:t>MaNiAnDa d.o.o.</w:t>
      </w:r>
      <w:r w:rsidR="00982A36">
        <w:t xml:space="preserve"> Mraclin, Ladislava Galekovića 13, </w:t>
      </w:r>
      <w:r w:rsidR="00AC4B5D">
        <w:t xml:space="preserve">MBS: </w:t>
      </w:r>
      <w:r w:rsidR="00982A36" w:rsidRPr="00982A36">
        <w:t>080745698</w:t>
      </w:r>
      <w:r w:rsidR="00982A36">
        <w:t xml:space="preserve"> </w:t>
      </w:r>
      <w:r w:rsidR="00AC4B5D">
        <w:t xml:space="preserve">OIB: </w:t>
      </w:r>
      <w:r w:rsidR="00982A36" w:rsidRPr="00982A36">
        <w:t>03548995994</w:t>
      </w:r>
      <w:r w:rsidR="007C5FF6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982A36">
        <w:t>Nada Vulić, Mraclin, Ladislava Galekovća 13</w:t>
      </w:r>
      <w:r w:rsidR="007C5FF6">
        <w:t xml:space="preserve"> </w:t>
      </w:r>
      <w:r w:rsidR="00323852">
        <w:t xml:space="preserve"> </w:t>
      </w:r>
      <w:r w:rsidR="007C5FF6">
        <w:t xml:space="preserve">OIB: </w:t>
      </w:r>
      <w:r w:rsidR="00982A36">
        <w:t>25021295738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982A36" w:rsidRPr="00982A36">
        <w:t>MaNiAnDa d.o.o.</w:t>
      </w:r>
      <w:r w:rsidR="00982A36">
        <w:t xml:space="preserve"> Mraclin, Ladislava Galekovića 13, MBS: </w:t>
      </w:r>
      <w:r w:rsidR="00982A36" w:rsidRPr="00982A36">
        <w:t>080745698</w:t>
      </w:r>
      <w:r w:rsidR="00982A36">
        <w:t xml:space="preserve"> OIB: </w:t>
      </w:r>
      <w:r w:rsidR="00982A36" w:rsidRPr="00982A36">
        <w:t>03548995994</w:t>
      </w:r>
      <w:r w:rsidR="00982A36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982A36" w:rsidRPr="00982A36">
        <w:t>MaNiAnDa d.o.o.</w:t>
      </w:r>
      <w:r w:rsidR="00982A36">
        <w:t xml:space="preserve"> Mraclin, Ladislava Galekovića 13, MBS: </w:t>
      </w:r>
      <w:r w:rsidR="00982A36" w:rsidRPr="00982A36">
        <w:t>080745698</w:t>
      </w:r>
      <w:r w:rsidR="00982A36">
        <w:t xml:space="preserve"> OIB: </w:t>
      </w:r>
      <w:r w:rsidR="00982A36" w:rsidRPr="00982A36">
        <w:t>03548995994</w:t>
      </w:r>
      <w:r w:rsidR="00982A36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982A36">
        <w:t>114.888,80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1518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15182A">
        <w:t>,v.r.</w:t>
      </w:r>
    </w:p>
    <w:p w:rsidRDefault="0015182A" w:rsidR="001518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5182A" w:rsidP="0015182A" w:rsidR="0015182A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37370"/>
    <w:rsid w:val="0015182A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8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8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St-1033/2015</izvorni_sadrzaj>
    <derivirana_varijabla naziv="DomainObject.Predmet.OznakaBroj_1">St-1033/2015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MaNiAnDa d.o.o.</izvorni_sadrzaj>
    <derivirana_varijabla naziv="DomainObject.Predmet.ProtustrankaFormated_1">  MaNiAnDa d.o.o.</derivirana_varijabla>
  </DomainObject.Predmet.ProtustrankaFormated>
  <DomainObject.Predmet.ProtustrankaFormatedOIB>
    <izvorni_sadrzaj>  MaNiAnDa d.o.o., OIB 03548995994</izvorni_sadrzaj>
    <derivirana_varijabla naziv="DomainObject.Predmet.ProtustrankaFormatedOIB_1">  MaNiAnDa d.o.o., OIB 03548995994</derivirana_varijabla>
  </DomainObject.Predmet.ProtustrankaFormatedOIB>
  <DomainObject.Predmet.ProtustrankaFormatedWithAdress>
    <izvorni_sadrzaj> MaNiAnDa d.o.o., Ladislava Galekovića 13, 10410 Mraclin</izvorni_sadrzaj>
    <derivirana_varijabla naziv="DomainObject.Predmet.ProtustrankaFormatedWithAdress_1"> MaNiAnDa d.o.o., Ladislava Galekovića 13, 10410 Mraclin</derivirana_varijabla>
  </DomainObject.Predmet.ProtustrankaFormatedWithAdress>
  <DomainObject.Predmet.ProtustrankaFormatedWithAdressOIB>
    <izvorni_sadrzaj> MaNiAnDa d.o.o., OIB 03548995994, Ladislava Galekovića 13, 10410 Mraclin</izvorni_sadrzaj>
    <derivirana_varijabla naziv="DomainObject.Predmet.ProtustrankaFormatedWithAdressOIB_1"> MaNiAnDa d.o.o., OIB 03548995994, Ladislava Galekovića 13, 10410 Mraclin</derivirana_varijabla>
  </DomainObject.Predmet.ProtustrankaFormatedWithAdressOIB>
  <DomainObject.Predmet.ProtustrankaWithAdress>
    <izvorni_sadrzaj>MaNiAnDa d.o.o. Ladislava Galekovića 13, 10410 Mraclin</izvorni_sadrzaj>
    <derivirana_varijabla naziv="DomainObject.Predmet.ProtustrankaWithAdress_1">MaNiAnDa d.o.o. Ladislava Galekovića 13, 10410 Mraclin</derivirana_varijabla>
  </DomainObject.Predmet.ProtustrankaWithAdress>
  <DomainObject.Predmet.ProtustrankaWithAdressOIB>
    <izvorni_sadrzaj>MaNiAnDa d.o.o., OIB 03548995994, Ladislava Galekovića 13, 10410 Mraclin</izvorni_sadrzaj>
    <derivirana_varijabla naziv="DomainObject.Predmet.ProtustrankaWithAdressOIB_1">MaNiAnDa d.o.o., OIB 03548995994, Ladislava Galekovića 13, 10410 Mraclin</derivirana_varijabla>
  </DomainObject.Predmet.ProtustrankaWithAdressOIB>
  <DomainObject.Predmet.ProtustrankaNazivFormated>
    <izvorni_sadrzaj>MaNiAnDa d.o.o.</izvorni_sadrzaj>
    <derivirana_varijabla naziv="DomainObject.Predmet.ProtustrankaNazivFormated_1">MaNiAnDa d.o.o.</derivirana_varijabla>
  </DomainObject.Predmet.ProtustrankaNazivFormated>
  <DomainObject.Predmet.ProtustrankaNazivFormatedOIB>
    <izvorni_sadrzaj>MaNiAnDa d.o.o., OIB 03548995994</izvorni_sadrzaj>
    <derivirana_varijabla naziv="DomainObject.Predmet.ProtustrankaNazivFormatedOIB_1">MaNiAnDa d.o.o., OIB 03548995994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MaNiAnDa d.o.o.</item>
    </izvorni_sadrzaj>
    <derivirana_varijabla naziv="DomainObject.Predmet.ProtuStrankaListFormated_1">
      <item>MaNiAnDa d.o.o.</item>
    </derivirana_varijabla>
  </DomainObject.Predmet.ProtuStrankaListFormated>
  <DomainObject.Predmet.ProtuStrankaListFormatedOIB>
    <izvorni_sadrzaj>
      <item>MaNiAnDa d.o.o., OIB 03548995994</item>
    </izvorni_sadrzaj>
    <derivirana_varijabla naziv="DomainObject.Predmet.ProtuStrankaListFormatedOIB_1">
      <item>MaNiAnDa d.o.o., OIB 03548995994</item>
    </derivirana_varijabla>
  </DomainObject.Predmet.ProtuStrankaListFormatedOIB>
  <DomainObject.Predmet.ProtuStrankaListFormatedWithAdress>
    <izvorni_sadrzaj>
      <item>MaNiAnDa d.o.o., Ladislava Galekovića 13, 10410 Mraclin</item>
    </izvorni_sadrzaj>
    <derivirana_varijabla naziv="DomainObject.Predmet.ProtuStrankaListFormatedWithAdress_1">
      <item>MaNiAnDa d.o.o., Ladislava Galekovića 13, 10410 Mraclin</item>
    </derivirana_varijabla>
  </DomainObject.Predmet.ProtuStrankaListFormatedWithAdress>
  <DomainObject.Predmet.ProtuStrankaListFormatedWithAdressOIB>
    <izvorni_sadrzaj>
      <item>MaNiAnDa d.o.o., OIB 03548995994, Ladislava Galekovića 13, 10410 Mraclin</item>
    </izvorni_sadrzaj>
    <derivirana_varijabla naziv="DomainObject.Predmet.ProtuStrankaListFormatedWithAdressOIB_1">
      <item>MaNiAnDa d.o.o., OIB 03548995994, Ladislava Galekovića 13, 10410 Mraclin</item>
    </derivirana_varijabla>
  </DomainObject.Predmet.ProtuStrankaListFormatedWithAdressOIB>
  <DomainObject.Predmet.ProtuStrankaListNazivFormated>
    <izvorni_sadrzaj>
      <item>MaNiAnDa d.o.o.</item>
    </izvorni_sadrzaj>
    <derivirana_varijabla naziv="DomainObject.Predmet.ProtuStrankaListNazivFormated_1">
      <item>MaNiAnDa d.o.o.</item>
    </derivirana_varijabla>
  </DomainObject.Predmet.ProtuStrankaListNazivFormated>
  <DomainObject.Predmet.ProtuStrankaListNazivFormatedOIB>
    <izvorni_sadrzaj>
      <item>MaNiAnDa d.o.o., OIB 03548995994</item>
    </izvorni_sadrzaj>
    <derivirana_varijabla naziv="DomainObject.Predmet.ProtuStrankaListNazivFormatedOIB_1">
      <item>MaNiAnDa d.o.o., OIB 03548995994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MaNiAnDa d.o.o.</izvorni_sadrzaj>
    <derivirana_varijabla naziv="DomainObject.Predmet.ProtustrankaIDrugi_1">MaNiAnDa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MaNiAnDa d.o.o., OIB 03548995994, Ladislava Galekovića 13, 10410 Mraclin</izvorni_sadrzaj>
    <derivirana_varijabla naziv="DomainObject.Predmet.ProtustrankaIDrugiAdressOIB_1">MaNiAnDa d.o.o., OIB 03548995994, Ladislava Galekovića 13,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MaNiAnDa d.o.o.</item>
    </izvorni_sadrzaj>
    <derivirana_varijabla naziv="DomainObject.Predmet.SudioniciListNaziv_1">
      <item>FINA Regionalni centar Zagreb</item>
      <item>MaNiAnDa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MaNiAnDa d.o.o., OIB 03548995994, Ladislava Galekovića 13,10410 Mraclin</item>
    </izvorni_sadrzaj>
    <derivirana_varijabla naziv="DomainObject.Predmet.SudioniciListAdressOIB_1">
      <item>FINA Regionalni centar Zagreb, OIB 85821130368, Trg svibanjskih žrtava 1995.1,10000 Zagreb</item>
      <item>MaNiAnDa d.o.o., OIB 03548995994, Ladislava Galekovića 13,10410 Mraclin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03548995994</item>
    </izvorni_sadrzaj>
    <derivirana_varijabla naziv="DomainObject.Predmet.SudioniciListNazivOIB_1">
      <item>, OIB 85821130368</item>
      <item>, OIB 03548995994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1988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2015-12-17T11:16:00Z</dcterms:created>
  <dc:creator>Vinka Mihalinčić</dc:creator>
  <cp:lastModifiedBy>Vinka Mihalinčić</cp:lastModifiedBy>
  <cp:lastPrinted>2015-12-17T11:12:00Z</cp:lastPrinted>
  <dcterms:modified xmlns:xsi="http://www.w3.org/2001/XMLSchema-instance" xsi:type="dcterms:W3CDTF">2015-12-17T11:17:00Z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