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c0ab5" w14:paraId="fdc0ab5"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pPr>
        <w:jc w:val="both"/>
        <w:rPr>
          <w:rStyle w:val="Naglaeno"/>
          <w:b w:val="false"/>
          <w:sz w:val="22"/>
          <w:szCs w:val="22"/>
        </w:rPr>
      </w:pPr>
    </w:p>
    <w:p w:rsidRDefault="007F67C6" w:rsidP="006F308D" w:rsidR="007F67C6"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8C263B" w:rsidP="008C263B" w:rsidR="00BC548C" w:rsidRPr="008C263B">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QUALITY CARS d.o.o., Višnjevac, Kneza Trpimira 16, MBS: 030158305, OIB: 81474728694</w:t>
      </w:r>
      <w:r>
        <w:rPr>
          <w:color w:val="000000"/>
        </w:rPr>
        <w:t>, dana 6. studenog 2018. godine</w:t>
      </w:r>
    </w:p>
    <w:p w:rsidRDefault="007235F3" w:rsidP="00BC548C" w:rsidR="007235F3"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8C263B">
        <w:t xml:space="preserve">direktoru Sandrinu </w:t>
      </w:r>
      <w:proofErr w:type="spellStart"/>
      <w:r w:rsidR="008C263B">
        <w:t>Bućan</w:t>
      </w:r>
      <w:proofErr w:type="spellEnd"/>
      <w:r w:rsidR="008C263B">
        <w:t>, OIB: 61610088065, Bilje, Školska 41</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F84A34">
        <w:t>QUALITY CARS d.o.o., Višnjevac, Kneza Trpimira 16, MBS: 030158305, OIB: 81474728694</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rsidRPr="009B5E0F">
        <w:t xml:space="preserve">Dana </w:t>
      </w:r>
      <w:r w:rsidR="00075E2B">
        <w:t>0</w:t>
      </w:r>
      <w:r w:rsidR="000D5435">
        <w:t>7</w:t>
      </w:r>
      <w:r w:rsidR="009B5E0F" w:rsidRPr="009B5E0F">
        <w:t>. kolovoza</w:t>
      </w:r>
      <w:r w:rsidRPr="009B5E0F">
        <w:t xml:space="preserve"> 2018. godine zaprimljen je na ovome sudu prijedlog FINANCIJSKE AGENCIJE </w:t>
      </w:r>
      <w:r w:rsidR="003962E6" w:rsidRPr="009B5E0F">
        <w:t xml:space="preserve">OIB: 85821130368, </w:t>
      </w:r>
      <w:r w:rsidRPr="009B5E0F">
        <w:t xml:space="preserve">Regionalni centar Osijek, Podružnica Osijek, L. </w:t>
      </w:r>
      <w:proofErr w:type="spellStart"/>
      <w:r w:rsidRPr="009B5E0F">
        <w:t>Jägera</w:t>
      </w:r>
      <w:proofErr w:type="spellEnd"/>
      <w:r w:rsidRPr="009B5E0F">
        <w:t xml:space="preserve"> 3, Osijek, klasa: 110-07/18-01/0</w:t>
      </w:r>
      <w:r w:rsidR="000D5435">
        <w:t>5</w:t>
      </w:r>
      <w:r w:rsidRPr="009B5E0F">
        <w:t xml:space="preserve"> </w:t>
      </w:r>
      <w:proofErr w:type="spellStart"/>
      <w:r w:rsidRPr="009B5E0F">
        <w:t>Ur</w:t>
      </w:r>
      <w:proofErr w:type="spellEnd"/>
      <w:r w:rsidRPr="009B5E0F">
        <w:t>. broj 04-06-18-</w:t>
      </w:r>
      <w:r w:rsidR="00A13D97" w:rsidRPr="009B5E0F">
        <w:t>3</w:t>
      </w:r>
      <w:r w:rsidR="009B5E0F">
        <w:t>3</w:t>
      </w:r>
      <w:r w:rsidR="000D5435">
        <w:t>84</w:t>
      </w:r>
      <w:r w:rsidRPr="009B5E0F">
        <w:t xml:space="preserve"> od </w:t>
      </w:r>
      <w:r w:rsidR="00075E2B">
        <w:t>0</w:t>
      </w:r>
      <w:r w:rsidR="00CE70E2">
        <w:t>6</w:t>
      </w:r>
      <w:r w:rsidR="00075E2B">
        <w:t>. kolovoza</w:t>
      </w:r>
      <w:r w:rsidRPr="009B5E0F">
        <w:t xml:space="preserve"> 2018. godine, za otvaranje stečajnog postupka nad dužnikom </w:t>
      </w:r>
      <w:r w:rsidR="00CE70E2">
        <w:t>QUALITY CARS d.o.o., Višnjevac, Kneza Trpimira 16, MBS: 030158305, OIB: 81474728694</w:t>
      </w:r>
      <w:r w:rsidRPr="009B5E0F">
        <w:t>.</w:t>
      </w:r>
      <w:r>
        <w:t xml:space="preserve">  </w:t>
      </w:r>
      <w:r w:rsidR="00DA40AD">
        <w:t xml:space="preserve"> </w:t>
      </w:r>
      <w:r w:rsidR="00CE70E2">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CC6EED">
        <w:t>0</w:t>
      </w:r>
      <w:r w:rsidR="00CE70E2">
        <w:t>2</w:t>
      </w:r>
      <w:r w:rsidR="00CC6EED">
        <w:t>. kolovoza</w:t>
      </w:r>
      <w:r w:rsidR="00CC6EED" w:rsidRPr="009B5E0F">
        <w:t xml:space="preserve"> </w:t>
      </w:r>
      <w:r w:rsidRPr="00B45CC3">
        <w:t xml:space="preserve">2018. godine dužnik u Očevidniku redoslijeda osnova za plaćanje ima evidentirane neizvršene osnove za plaćanje u neprekinutom razdoblju od </w:t>
      </w:r>
      <w:r w:rsidR="00CC6EED">
        <w:t>1</w:t>
      </w:r>
      <w:r w:rsidR="00CE70E2">
        <w:t>22</w:t>
      </w:r>
      <w:r w:rsidRPr="00B45CC3">
        <w:t xml:space="preserve"> dana, u ukupnom iznosu</w:t>
      </w:r>
      <w:r>
        <w:t xml:space="preserve"> od </w:t>
      </w:r>
      <w:r w:rsidR="00CE70E2">
        <w:t>3.052.916,37</w:t>
      </w:r>
      <w:r>
        <w:t xml:space="preserve"> kn, u koji iznos je uračunata kamata i naknada FINE za provedbu ovrhe na novčanim sredstvima dužnika. Navodi da dužnik ima </w:t>
      </w:r>
      <w:r w:rsidR="00CE70E2">
        <w:t>6</w:t>
      </w:r>
      <w:r>
        <w:t xml:space="preserve"> zaposlen</w:t>
      </w:r>
      <w:r w:rsidR="00CE70E2">
        <w:t>ih</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E16D6E">
        <w:t>0</w:t>
      </w:r>
      <w:r w:rsidR="004B731B">
        <w:t>2</w:t>
      </w:r>
      <w:r w:rsidR="00E16D6E">
        <w:t xml:space="preserve">. kolovoza </w:t>
      </w:r>
      <w:r>
        <w:t xml:space="preserve">2018. godine te u svom podnesku od </w:t>
      </w:r>
      <w:r w:rsidR="000F63B6">
        <w:t>0</w:t>
      </w:r>
      <w:r w:rsidR="004B731B">
        <w:t>6</w:t>
      </w:r>
      <w:r w:rsidR="000F63B6">
        <w:t xml:space="preserve">. kolovoza </w:t>
      </w:r>
      <w:r>
        <w:t xml:space="preserve">2018. godine navodi da dužnik na dan </w:t>
      </w:r>
      <w:r w:rsidR="00CB5CC0">
        <w:t>0</w:t>
      </w:r>
      <w:r w:rsidR="004B731B">
        <w:t>2</w:t>
      </w:r>
      <w:r w:rsidR="00CB5CC0">
        <w:t xml:space="preserve">. kolovoza </w:t>
      </w:r>
      <w:r>
        <w:t xml:space="preserve">2018. godine u Jedinstvenom registru računa ima otvorene sljedeće račune i oročena novčana sredstva: </w:t>
      </w:r>
      <w:r w:rsidR="004B731B">
        <w:t>HR1223400091110716458 Privredna banka Zagreb d.d., HR8923600001102591172 Zagrebačka banka d.d.</w:t>
      </w:r>
      <w:r w:rsidR="009E02BD">
        <w:rPr>
          <w:color w:val="000000"/>
        </w:rPr>
        <w:t xml:space="preserve"> </w:t>
      </w:r>
      <w:r>
        <w:t xml:space="preserve">te da na temelju čl. 112. st. 5. Stečajnog zakona dužnik na dan </w:t>
      </w:r>
      <w:r w:rsidR="009E02BD">
        <w:t>0</w:t>
      </w:r>
      <w:r w:rsidR="004B731B">
        <w:t>2</w:t>
      </w:r>
      <w:r w:rsidR="009E02BD">
        <w:t xml:space="preserve">. kolovoza </w:t>
      </w:r>
      <w:r>
        <w:t xml:space="preserve">2018. godine na ime predujma za namirenje troškova stečajnog postupka </w:t>
      </w:r>
      <w:r w:rsidR="00DE70E0">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7F23E8">
        <w:t>6</w:t>
      </w:r>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rsidRPr="00DE70E0">
      <w:pPr>
        <w:jc w:val="both"/>
      </w:pPr>
      <w:r w:rsidRPr="00134321">
        <w:t xml:space="preserve">1. </w:t>
      </w:r>
      <w:r w:rsidR="002E65BF" w:rsidRPr="00972651">
        <w:rPr>
          <w:color w:val="000000"/>
        </w:rPr>
        <w:t>zakonski zastupnik dužnika</w:t>
      </w:r>
      <w:r w:rsidR="002E65BF" w:rsidRPr="00134321">
        <w:t xml:space="preserve"> </w:t>
      </w:r>
      <w:r w:rsidR="004C6CCD">
        <w:t xml:space="preserve">Sandrino </w:t>
      </w:r>
      <w:proofErr w:type="spellStart"/>
      <w:r w:rsidR="004C6CCD">
        <w:t>Bućan</w:t>
      </w:r>
      <w:proofErr w:type="spellEnd"/>
      <w:r w:rsidR="004C6CCD">
        <w:t>,</w:t>
      </w:r>
      <w:r w:rsidR="004C6CCD" w:rsidRPr="004C6CCD">
        <w:t xml:space="preserve"> </w:t>
      </w:r>
      <w:r w:rsidR="004C6CCD">
        <w:t>Bilje, Školska 41</w:t>
      </w:r>
    </w:p>
    <w:p w:rsidRDefault="00BC548C" w:rsidP="00BC548C" w:rsidR="009E02BD">
      <w:pPr>
        <w:jc w:val="both"/>
      </w:pPr>
      <w:r w:rsidRPr="00047B69">
        <w:t xml:space="preserve">2. </w:t>
      </w:r>
      <w:r w:rsidR="00D17B8F">
        <w:t>dužnik</w:t>
      </w:r>
      <w:r w:rsidR="003A6EEB">
        <w:t xml:space="preserve"> </w:t>
      </w:r>
      <w:r w:rsidR="004C6CCD">
        <w:t>QUALITY CARS d.o.o., Višnjevac, Kneza Trpimira 16</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82C7D">
        <w:rPr>
          <w:color w:val="000000"/>
        </w:rPr>
        <w:t>0</w:t>
      </w:r>
      <w:r w:rsidR="009E02BD">
        <w:rPr>
          <w:color w:val="000000"/>
        </w:rPr>
        <w:t>5</w:t>
      </w:r>
      <w:r w:rsidR="00482C7D">
        <w:rPr>
          <w:color w:val="000000"/>
        </w:rPr>
        <w:t>.12</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65F0" w:rsidR="001965F0">
      <w:r>
        <w:separator/>
      </w:r>
    </w:p>
  </w:endnote>
  <w:endnote w:id="0" w:type="continuationSeparator">
    <w:p w:rsidRDefault="001965F0" w:rsidR="001965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65F0" w:rsidR="001965F0">
      <w:r>
        <w:separator/>
      </w:r>
    </w:p>
  </w:footnote>
  <w:footnote w:id="0" w:type="continuationSeparator">
    <w:p w:rsidRDefault="001965F0" w:rsidR="001965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4BAA">
      <w:rPr>
        <w:rStyle w:val="Brojstranice"/>
        <w:noProof/>
      </w:rPr>
      <w:t>2</w:t>
    </w:r>
    <w:r>
      <w:rPr>
        <w:rStyle w:val="Brojstranice"/>
      </w:rPr>
      <w:fldChar w:fldCharType="end"/>
    </w:r>
  </w:p>
  <w:p w:rsidRDefault="00BB2C5A" w:rsidP="00BB2C5A" w:rsidR="00BB2C5A">
    <w:pPr>
      <w:jc w:val="right"/>
    </w:pPr>
    <w:r>
      <w:t>7 St-1061/18-9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2C5A" w:rsidP="00BB2C5A" w:rsidR="00BB2C5A">
    <w:pPr>
      <w:jc w:val="right"/>
    </w:pPr>
    <w:r>
      <w:t>7 St-1061/18-9</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42"/>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5E2B"/>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435"/>
    <w:rsid w:val="000D55A8"/>
    <w:rsid w:val="000D67AE"/>
    <w:rsid w:val="000D6AEE"/>
    <w:rsid w:val="000D7671"/>
    <w:rsid w:val="000D7898"/>
    <w:rsid w:val="000D7B70"/>
    <w:rsid w:val="000E0248"/>
    <w:rsid w:val="000E2803"/>
    <w:rsid w:val="000E46E4"/>
    <w:rsid w:val="000E59F3"/>
    <w:rsid w:val="000E6266"/>
    <w:rsid w:val="000E7B50"/>
    <w:rsid w:val="000F1047"/>
    <w:rsid w:val="000F16D0"/>
    <w:rsid w:val="000F1A1C"/>
    <w:rsid w:val="000F37ED"/>
    <w:rsid w:val="000F3AFA"/>
    <w:rsid w:val="000F5003"/>
    <w:rsid w:val="000F561B"/>
    <w:rsid w:val="000F63B6"/>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5F0"/>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0D53"/>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198"/>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63A6"/>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2C7D"/>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B731B"/>
    <w:rsid w:val="004C1D6C"/>
    <w:rsid w:val="004C28A4"/>
    <w:rsid w:val="004C6CCD"/>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5A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90A"/>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35F3"/>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BFC"/>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3E8"/>
    <w:rsid w:val="007F2C1D"/>
    <w:rsid w:val="007F4B7C"/>
    <w:rsid w:val="007F67C6"/>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5B3"/>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63B"/>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17F58"/>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7D5"/>
    <w:rsid w:val="0099783C"/>
    <w:rsid w:val="00997C8E"/>
    <w:rsid w:val="009A0956"/>
    <w:rsid w:val="009A1504"/>
    <w:rsid w:val="009A1BF1"/>
    <w:rsid w:val="009A7277"/>
    <w:rsid w:val="009B1BB6"/>
    <w:rsid w:val="009B20D7"/>
    <w:rsid w:val="009B27F6"/>
    <w:rsid w:val="009B498A"/>
    <w:rsid w:val="009B4A86"/>
    <w:rsid w:val="009B4EBF"/>
    <w:rsid w:val="009B5CB5"/>
    <w:rsid w:val="009B5E0F"/>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2BD"/>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2C5A"/>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5CC0"/>
    <w:rsid w:val="00CB7057"/>
    <w:rsid w:val="00CC0427"/>
    <w:rsid w:val="00CC31B6"/>
    <w:rsid w:val="00CC3A70"/>
    <w:rsid w:val="00CC4017"/>
    <w:rsid w:val="00CC6031"/>
    <w:rsid w:val="00CC6DCF"/>
    <w:rsid w:val="00CC6EED"/>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E70E2"/>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6E"/>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4BAA"/>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5638"/>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84A34"/>
    <w:rsid w:val="00F90246"/>
    <w:rsid w:val="00F92006"/>
    <w:rsid w:val="00F9354C"/>
    <w:rsid w:val="00F93D8A"/>
    <w:rsid w:val="00F94499"/>
    <w:rsid w:val="00FA0930"/>
    <w:rsid w:val="00FA1E75"/>
    <w:rsid w:val="00FA227C"/>
    <w:rsid w:val="00FA7B04"/>
    <w:rsid w:val="00FB0A06"/>
    <w:rsid w:val="00FB127A"/>
    <w:rsid w:val="00FB1764"/>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B2C5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E74BAA"/>
    <w:rPr>
      <w:color w:val="808080"/>
      <w:bdr w:space="0" w:sz="0" w:color="auto" w:val="none"/>
      <w:shd w:fill="CCFFFF" w:color="auto" w:val="clear"/>
    </w:rPr>
  </w:style>
  <w:style w:customStyle="true" w:styleId="eSPISCCParagraphDefaultFont" w:type="character">
    <w:name w:val="eSPIS_CC_Paragraph Default Font"/>
    <w:basedOn w:val="Naglaeno"/>
    <w:rsid w:val="00E74BAA"/>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E74BAA"/>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74BAA"/>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74BAA"/>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B2C5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E74BAA"/>
    <w:rPr>
      <w:color w:val="808080"/>
      <w:bdr w:color="auto" w:space="0" w:sz="0" w:val="none"/>
      <w:shd w:color="auto" w:fill="CCFFFF" w:val="clear"/>
    </w:rPr>
  </w:style>
  <w:style w:customStyle="1" w:styleId="eSPISCCParagraphDefaultFont" w:type="character">
    <w:name w:val="eSPIS_CC_Paragraph Default Font"/>
    <w:basedOn w:val="Naglaeno"/>
    <w:rsid w:val="00E74BAA"/>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E74BAA"/>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74BAA"/>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74BAA"/>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58880574">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88207655">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8584569">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17725256">
      <w:bodyDiv w:val="true"/>
      <w:marLeft w:val="0"/>
      <w:marRight w:val="0"/>
      <w:marTop w:val="0"/>
      <w:marBottom w:val="0"/>
      <w:divBdr>
        <w:top w:space="0" w:sz="0" w:color="auto" w:val="none"/>
        <w:left w:space="0" w:sz="0" w:color="auto" w:val="none"/>
        <w:bottom w:space="0" w:sz="0" w:color="auto" w:val="none"/>
        <w:right w:space="0" w:sz="0" w:color="auto" w:val="none"/>
      </w:divBdr>
    </w:div>
    <w:div w:id="826751606">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44484162">
      <w:bodyDiv w:val="true"/>
      <w:marLeft w:val="0"/>
      <w:marRight w:val="0"/>
      <w:marTop w:val="0"/>
      <w:marBottom w:val="0"/>
      <w:divBdr>
        <w:top w:space="0" w:sz="0" w:color="auto" w:val="none"/>
        <w:left w:space="0" w:sz="0" w:color="auto" w:val="none"/>
        <w:bottom w:space="0" w:sz="0" w:color="auto" w:val="none"/>
        <w:right w:space="0" w:sz="0" w:color="auto" w:val="none"/>
      </w:divBdr>
    </w:div>
    <w:div w:id="1245258957">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48070389">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71466903">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 w:id="2138906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1061</izvorni_sadrzaj>
    <derivirana_varijabla naziv="DomainObject.Predmet.Broj_1">1061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2018.</izvorni_sadrzaj>
    <derivirana_varijabla naziv="DomainObject.Predmet.DatumOsnivanja_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St-1061/2018</izvorni_sadrzaj>
    <derivirana_varijabla naziv="DomainObject.Predmet.OznakaBroj_1">St-1061/2018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7st-251/2018</izvorni_sadrzaj>
    <derivirana_varijabla naziv="DomainObject.Predmet.PrimjedbaSuca_1">Postoji 7st-251/2018</derivirana_varijabla>
  </DomainObject.Predmet.PrimjedbaSuca>
  <DomainObject.Predmet.ProtustrankaFormated>
    <izvorni_sadrzaj>  QUALITY CARS d.o.o. za trgovinu i usluge</izvorni_sadrzaj>
    <derivirana_varijabla naziv="DomainObject.Predmet.ProtustrankaFormated_1">  QUALITY CARS d.o.o. za trgovinu i usluge</derivirana_varijabla>
  </DomainObject.Predmet.ProtustrankaFormated>
  <DomainObject.Predmet.ProtustrankaFormatedOIB>
    <izvorni_sadrzaj>  QUALITY CARS d.o.o. za trgovinu i usluge, OIB 81474728694</izvorni_sadrzaj>
    <derivirana_varijabla naziv="DomainObject.Predmet.ProtustrankaFormatedOIB_1">  QUALITY CARS d.o.o. za trgovinu i usluge, OIB 81474728694</derivirana_varijabla>
  </DomainObject.Predmet.ProtustrankaFormatedOIB>
  <DomainObject.Predmet.ProtustrankaFormatedWithAdress>
    <izvorni_sadrzaj> QUALITY CARS d.o.o. za trgovinu i usluge, Kneza Trpimira 16, 31220 Višnjevac</izvorni_sadrzaj>
    <derivirana_varijabla naziv="DomainObject.Predmet.ProtustrankaFormatedWithAdress_1"> QUALITY CARS d.o.o. za trgovinu i usluge, Kneza Trpimira 16, 31220 Višnjevac</derivirana_varijabla>
  </DomainObject.Predmet.ProtustrankaFormatedWithAdress>
  <DomainObject.Predmet.ProtustrankaFormatedWithAdressOIB>
    <izvorni_sadrzaj> QUALITY CARS d.o.o. za trgovinu i usluge, OIB 81474728694, Kneza Trpimira 16, 31220 Višnjevac</izvorni_sadrzaj>
    <derivirana_varijabla naziv="DomainObject.Predmet.ProtustrankaFormatedWithAdressOIB_1"> QUALITY CARS d.o.o. za trgovinu i usluge, OIB 81474728694, Kneza Trpimira 16, 31220 Višnjevac</derivirana_varijabla>
  </DomainObject.Predmet.ProtustrankaFormatedWithAdressOIB>
  <DomainObject.Predmet.ProtustrankaWithAdress>
    <izvorni_sadrzaj>QUALITY CARS d.o.o. za trgovinu i usluge Kneza Trpimira 16, 31220 Višnjevac</izvorni_sadrzaj>
    <derivirana_varijabla naziv="DomainObject.Predmet.ProtustrankaWithAdress_1">QUALITY CARS d.o.o. za trgovinu i usluge Kneza Trpimira 16, 31220 Višnjevac</derivirana_varijabla>
  </DomainObject.Predmet.ProtustrankaWithAdress>
  <DomainObject.Predmet.ProtustrankaWithAdressOIB>
    <izvorni_sadrzaj>QUALITY CARS d.o.o. za trgovinu i usluge, OIB 81474728694, Kneza Trpimira 16, 31220 Višnjevac</izvorni_sadrzaj>
    <derivirana_varijabla naziv="DomainObject.Predmet.ProtustrankaWithAdressOIB_1">QUALITY CARS d.o.o. za trgovinu i usluge, OIB 81474728694, Kneza Trpimira 16, 31220 Višnjevac</derivirana_varijabla>
  </DomainObject.Predmet.ProtustrankaWithAdressOIB>
  <DomainObject.Predmet.ProtustrankaNazivFormated>
    <izvorni_sadrzaj>QUALITY CARS d.o.o. za trgovinu i usluge</izvorni_sadrzaj>
    <derivirana_varijabla naziv="DomainObject.Predmet.ProtustrankaNazivFormated_1">QUALITY CARS d.o.o. za trgovinu i usluge</derivirana_varijabla>
  </DomainObject.Predmet.ProtustrankaNazivFormated>
  <DomainObject.Predmet.ProtustrankaNazivFormatedOIB>
    <izvorni_sadrzaj>QUALITY CARS d.o.o. za trgovinu i usluge, OIB 81474728694</izvorni_sadrzaj>
    <derivirana_varijabla naziv="DomainObject.Predmet.ProtustrankaNazivFormatedOIB_1">QUALITY CARS d.o.o. za trgovinu i usluge, OIB 81474728694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QUALITY CARS d.o.o. za trgovinu i usluge</item>
    </izvorni_sadrzaj>
    <derivirana_varijabla naziv="DomainObject.Predmet.ProtuStrankaListFormated_1">
      <item>QUALITY CARS d.o.o. za trgovinu i usluge</item>
    </derivirana_varijabla>
  </DomainObject.Predmet.ProtuStrankaListFormated>
  <DomainObject.Predmet.ProtuStrankaListFormatedOIB>
    <izvorni_sadrzaj>
      <item>QUALITY CARS d.o.o. za trgovinu i usluge, OIB 81474728694</item>
    </izvorni_sadrzaj>
    <derivirana_varijabla naziv="DomainObject.Predmet.ProtuStrankaListFormatedOIB_1">
      <item>QUALITY CARS d.o.o. za trgovinu i usluge, OIB 81474728694</item>
    </derivirana_varijabla>
  </DomainObject.Predmet.ProtuStrankaListFormatedOIB>
  <DomainObject.Predmet.ProtuStrankaListFormatedWithAdress>
    <izvorni_sadrzaj>
      <item>QUALITY CARS d.o.o. za trgovinu i usluge, Kneza Trpimira 16, 31220 Višnjevac</item>
    </izvorni_sadrzaj>
    <derivirana_varijabla naziv="DomainObject.Predmet.ProtuStrankaListFormatedWithAdress_1">
      <item>QUALITY CARS d.o.o. za trgovinu i usluge, Kneza Trpimira 16, 31220 Višnjevac</item>
    </derivirana_varijabla>
  </DomainObject.Predmet.ProtuStrankaListFormatedWithAdress>
  <DomainObject.Predmet.ProtuStrankaListFormatedWithAdressOIB>
    <izvorni_sadrzaj>
      <item>QUALITY CARS d.o.o. za trgovinu i usluge, OIB 81474728694, Kneza Trpimira 16, 31220 Višnjevac</item>
    </izvorni_sadrzaj>
    <derivirana_varijabla naziv="DomainObject.Predmet.ProtuStrankaListFormatedWithAdressOIB_1">
      <item>QUALITY CARS d.o.o. za trgovinu i usluge, OIB 81474728694, Kneza Trpimira 16, 31220 Višnjevac</item>
    </derivirana_varijabla>
  </DomainObject.Predmet.ProtuStrankaListFormatedWithAdressOIB>
  <DomainObject.Predmet.ProtuStrankaListNazivFormated>
    <izvorni_sadrzaj>
      <item>QUALITY CARS d.o.o. za trgovinu i usluge</item>
    </izvorni_sadrzaj>
    <derivirana_varijabla naziv="DomainObject.Predmet.ProtuStrankaListNazivFormated_1">
      <item>QUALITY CARS d.o.o. za trgovinu i usluge</item>
    </derivirana_varijabla>
  </DomainObject.Predmet.ProtuStrankaListNazivFormated>
  <DomainObject.Predmet.ProtuStrankaListNazivFormatedOIB>
    <izvorni_sadrzaj>
      <item>QUALITY CARS d.o.o. za trgovinu i usluge, OIB 81474728694</item>
    </izvorni_sadrzaj>
    <derivirana_varijabla naziv="DomainObject.Predmet.ProtuStrankaListNazivFormatedOIB_1">
      <item>QUALITY CARS d.o.o. za trgovinu i usluge, OIB 81474728694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QUALITY CARS d.o.o. za trgovinu i usluge</izvorni_sadrzaj>
    <derivirana_varijabla naziv="DomainObject.Predmet.ProtustrankaIDrugi_1">QUALITY CARS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QUALITY CARS d.o.o. za trgovinu i usluge, OIB 81474728694, Kneza Trpimira 16, 31220 Višnjevac</izvorni_sadrzaj>
    <derivirana_varijabla naziv="DomainObject.Predmet.ProtustrankaIDrugiAdressOIB_1">QUALITY CARS d.o.o. za trgovinu i usluge, OIB 81474728694, Kneza Trpimira 16,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QUALITY CARS d.o.o. za trgovinu i usluge</item>
    </izvorni_sadrzaj>
    <derivirana_varijabla naziv="DomainObject.Predmet.SudioniciListNaziv_1">
      <item>FINA RC OSIJEK</item>
      <item>QUALITY CARS d.o.o. za trgovinu i usluge</item>
    </derivirana_varijabla>
  </DomainObject.Predmet.SudioniciListNaziv>
  <DomainObject.Predmet.SudioniciListAdressOIB>
    <izvorni_sadrzaj>
      <item>FINA RC OSIJEK, OIB 85821130368</item>
      <item>QUALITY CARS d.o.o. za trgovinu i usluge, OIB 81474728694, Kneza Trpimira 16,31220 Višnjevac</item>
    </izvorni_sadrzaj>
    <derivirana_varijabla naziv="DomainObject.Predmet.SudioniciListAdressOIB_1">
      <item>FINA RC OSIJEK, OIB 85821130368</item>
      <item>QUALITY CARS d.o.o. za trgovinu i usluge, OIB 81474728694, Kneza Trpimira 16,31220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81474728694</item>
    </izvorni_sadrzaj>
    <derivirana_varijabla naziv="DomainObject.Predmet.SudioniciListNazivOIB_1">
      <item>, OIB 85821130368</item>
      <item>, OIB 81474728694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St-1061/2018-7</izvorni_sadrzaj>
    <derivirana_varijabla naziv="DomainObject.PredzadnjaOdlukaIzPredmeta.Oznaka_1">St-1061/2018-7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652F5A-70DC-4A26-810A-CE8F167B4E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838</properties:Words>
  <properties:Characters>4603</properties:Characters>
  <properties:Lines>136</properties:Lines>
  <properties:Paragraphs>41</properties:Paragraphs>
  <properties:TotalTime>762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2018-11-06T09:54:00Z</cp:lastPrinted>
  <dcterms:modified xmlns:xsi="http://www.w3.org/2001/XMLSchema-instance" xsi:type="dcterms:W3CDTF">2018-11-07T06:05:00Z</dcterms:modified>
  <cp:revision>855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(1061-18 ZK popis imovine i obveza (-9).docx)</vt:lpwstr>
  </prop:property>
  <prop:property name="CC_coloring" pid="4" fmtid="{D5CDD505-2E9C-101B-9397-08002B2CF9AE}">
    <vt:bool>true</vt:bool>
  </prop:property>
  <prop:property name="BrojStranica" pid="5" fmtid="{D5CDD505-2E9C-101B-9397-08002B2CF9AE}">
    <vt:i4>3</vt:i4>
  </prop:property>
</prop:Properties>
</file>