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d52a" w14:paraId="cc1d52a" w:rsidRDefault="003F0827" w:rsidP="003F0827" w:rsidR="003F082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F0827" w:rsidP="003F0827" w:rsidR="003F082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F0827" w:rsidP="003F0827" w:rsidR="003F082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F0827" w:rsidP="003F0827" w:rsidR="003F082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St-837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F0827" w:rsidP="003F0827" w:rsidR="003F082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F0827" w:rsidP="003F0827" w:rsidR="003F0827" w:rsidRPr="004C4B9E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F0827" w:rsidP="003F0827" w:rsidR="003F0827" w:rsidRPr="004C4B9E">
      <w:pPr>
        <w:rPr>
          <w:sz w:val="23"/>
          <w:szCs w:val="23"/>
        </w:rPr>
      </w:pPr>
    </w:p>
    <w:p w:rsidRDefault="003F0827" w:rsidP="003F0827" w:rsidR="003F082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F0827" w:rsidP="003F0827" w:rsidR="003F0827" w:rsidRPr="004C4B9E">
      <w:pPr>
        <w:rPr>
          <w:sz w:val="23"/>
          <w:szCs w:val="23"/>
        </w:rPr>
      </w:pPr>
    </w:p>
    <w:p w:rsidRDefault="003F0827" w:rsidP="003F0827" w:rsidR="003F0827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AUTO – COLOR d.o.o., Rovinj, Braće Brajković bb, OIB: 71429670148, dana 3. lipnja</w:t>
      </w:r>
      <w:r w:rsidRPr="009C66D8">
        <w:rPr>
          <w:sz w:val="23"/>
          <w:szCs w:val="23"/>
        </w:rPr>
        <w:t xml:space="preserve"> 2016. </w:t>
      </w:r>
    </w:p>
    <w:p w:rsidRDefault="003F0827" w:rsidP="003F0827" w:rsidR="003F0827" w:rsidRPr="009C66D8">
      <w:pPr>
        <w:jc w:val="both"/>
        <w:rPr>
          <w:sz w:val="23"/>
          <w:szCs w:val="23"/>
        </w:rPr>
      </w:pPr>
    </w:p>
    <w:p w:rsidRDefault="003F0827" w:rsidP="003F0827" w:rsidR="003F0827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3F0827" w:rsidP="003F0827" w:rsidR="003F0827" w:rsidRPr="009C66D8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AUTO – COLOR d.o.o., Rovinj, Braće Brajković bb, OIB: 71429670148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12:15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F0827" w:rsidP="003F0827" w:rsidR="003F082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3F0827" w:rsidP="003F0827" w:rsidR="003F082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AUTO – COLOR d.o.o., Rovinj, Braće Brajković bb, OIB: 71429670148, </w:t>
      </w:r>
    </w:p>
    <w:p w:rsidRDefault="003F0827" w:rsidP="003F0827" w:rsidR="003F082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Arcadio Hrelja, Rovinj, Braće Brajković bb,</w:t>
      </w:r>
    </w:p>
    <w:p w:rsidRDefault="003F0827" w:rsidP="003F0827" w:rsidR="003F082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F0827" w:rsidP="003F0827" w:rsidR="003F0827" w:rsidRPr="004040C4">
      <w:pPr>
        <w:jc w:val="both"/>
        <w:rPr>
          <w:sz w:val="23"/>
          <w:szCs w:val="23"/>
          <w:lang w:val="sv-SE"/>
        </w:rPr>
      </w:pPr>
    </w:p>
    <w:p w:rsidRDefault="003F0827" w:rsidP="003F0827" w:rsidR="003F0827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AUTO – COLOR d.o.o., Rovinj, Braće Brajković bb, OIB: 71429670148,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3F0827" w:rsidP="003F0827" w:rsidR="003F0827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F0827" w:rsidP="003F0827" w:rsidR="003F0827">
      <w:pPr>
        <w:jc w:val="both"/>
        <w:rPr>
          <w:sz w:val="23"/>
          <w:szCs w:val="23"/>
        </w:rPr>
      </w:pPr>
    </w:p>
    <w:p w:rsidRDefault="003F0827" w:rsidP="003F0827" w:rsidR="003F0827" w:rsidRPr="00D10EBB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3F0827" w:rsidP="003F0827" w:rsidR="003F082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F0827" w:rsidP="003F0827" w:rsidR="003F082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F0827" w:rsidP="003F0827" w:rsidR="003F082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F0827" w:rsidP="003F0827" w:rsidR="003F0827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F0827" w:rsidP="003F0827" w:rsidR="003F082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F0827" w:rsidP="003F0827" w:rsidR="003F0827" w:rsidRPr="004C4B9E">
      <w:pPr>
        <w:jc w:val="both"/>
        <w:rPr>
          <w:sz w:val="23"/>
          <w:szCs w:val="23"/>
        </w:rPr>
      </w:pPr>
    </w:p>
    <w:p w:rsidRDefault="003F0827" w:rsidP="003F0827" w:rsidR="003F082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F0827" w:rsidP="003F0827" w:rsidR="003F082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3F0827" w:rsidP="003F0827" w:rsidR="003F082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AUTO – COLOR d.o.o., Rovinj, Braće Brajković bb</w:t>
      </w:r>
    </w:p>
    <w:p w:rsidRDefault="003F0827" w:rsidP="003F0827" w:rsidR="003F0827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Arcadio Hrelja, Rovinj, Braće Brajković bb</w:t>
      </w:r>
    </w:p>
    <w:p w:rsidRDefault="003F0827" w:rsidP="003F0827" w:rsidR="003F0827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F0827" w:rsidP="003F0827" w:rsidR="003F0827"/>
    <w:p w:rsidRDefault="003F0827" w:rsidP="003F0827" w:rsidR="003F0827"/>
    <w:p w:rsidRDefault="008033C7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3C7" w:rsidR="00000000">
      <w:r>
        <w:separator/>
      </w:r>
    </w:p>
  </w:endnote>
  <w:endnote w:id="0" w:type="continuationSeparator">
    <w:p w:rsidRDefault="008033C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3C7" w:rsidR="00000000">
      <w:r>
        <w:separator/>
      </w:r>
    </w:p>
  </w:footnote>
  <w:footnote w:id="0" w:type="continuationSeparator">
    <w:p w:rsidRDefault="008033C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F082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033C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827"/>
    <w:rsid w:val="003F0827"/>
    <w:rsid w:val="00554328"/>
    <w:rsid w:val="008033C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082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08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082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08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082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3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3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3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3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082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08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082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08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082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3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3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3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3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COLOR d.o.o. ROVINJ</izvorni_sadrzaj>
    <derivirana_varijabla naziv="DomainObject.Predmet.ProtustrankaFormated_1">  AUTO - COLOR d.o.o. ROVINJ</derivirana_varijabla>
  </DomainObject.Predmet.ProtustrankaFormated>
  <DomainObject.Predmet.ProtustrankaFormatedOIB>
    <izvorni_sadrzaj>  AUTO - COLOR d.o.o. ROVINJ, OIB 71429670148</izvorni_sadrzaj>
    <derivirana_varijabla naziv="DomainObject.Predmet.ProtustrankaFormatedOIB_1">  AUTO - COLOR d.o.o. ROVINJ, OIB 71429670148</derivirana_varijabla>
  </DomainObject.Predmet.ProtustrankaFormatedOIB>
  <DomainObject.Predmet.ProtustrankaFormatedWithAdress>
    <izvorni_sadrzaj> AUTO - COLOR d.o.o. ROVINJ, Braće Brajković/bb, 52210 Rovinj</izvorni_sadrzaj>
    <derivirana_varijabla naziv="DomainObject.Predmet.ProtustrankaFormatedWithAdress_1"> AUTO - COLOR d.o.o. ROVINJ, Braće Brajković/bb, 52210 Rovinj</derivirana_varijabla>
  </DomainObject.Predmet.ProtustrankaFormatedWithAdress>
  <DomainObject.Predmet.ProtustrankaFormatedWithAdressOIB>
    <izvorni_sadrzaj> AUTO - COLOR d.o.o. ROVINJ, OIB 71429670148, Braće Brajković/bb, 52210 Rovinj</izvorni_sadrzaj>
    <derivirana_varijabla naziv="DomainObject.Predmet.ProtustrankaFormatedWithAdressOIB_1"> AUTO - COLOR d.o.o. ROVINJ, OIB 71429670148, Braće Brajković/bb, 52210 Rovinj</derivirana_varijabla>
  </DomainObject.Predmet.ProtustrankaFormatedWithAdressOIB>
  <DomainObject.Predmet.ProtustrankaWithAdress>
    <izvorni_sadrzaj>AUTO - COLOR d.o.o. ROVINJ Braće Brajković/bb, 52210 Rovinj</izvorni_sadrzaj>
    <derivirana_varijabla naziv="DomainObject.Predmet.ProtustrankaWithAdress_1">AUTO - COLOR d.o.o. ROVINJ Braće Brajković/bb, 52210 Rovinj</derivirana_varijabla>
  </DomainObject.Predmet.ProtustrankaWithAdress>
  <DomainObject.Predmet.ProtustrankaWithAdressOIB>
    <izvorni_sadrzaj>AUTO - COLOR d.o.o. ROVINJ, OIB 71429670148, Braće Brajković/bb, 52210 Rovinj</izvorni_sadrzaj>
    <derivirana_varijabla naziv="DomainObject.Predmet.ProtustrankaWithAdressOIB_1">AUTO - COLOR d.o.o. ROVINJ, OIB 71429670148, Braće Brajković/bb, 52210 Rovinj</derivirana_varijabla>
  </DomainObject.Predmet.ProtustrankaWithAdressOIB>
  <DomainObject.Predmet.ProtustrankaNazivFormated>
    <izvorni_sadrzaj>AUTO - COLOR d.o.o. ROVINJ</izvorni_sadrzaj>
    <derivirana_varijabla naziv="DomainObject.Predmet.ProtustrankaNazivFormated_1">AUTO - COLOR d.o.o. ROVINJ</derivirana_varijabla>
  </DomainObject.Predmet.ProtustrankaNazivFormated>
  <DomainObject.Predmet.ProtustrankaNazivFormatedOIB>
    <izvorni_sadrzaj>AUTO - COLOR d.o.o. ROVINJ, OIB 71429670148</izvorni_sadrzaj>
    <derivirana_varijabla naziv="DomainObject.Predmet.ProtustrankaNazivFormatedOIB_1">AUTO - COLOR d.o.o. ROVINJ, OIB 71429670148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22848.79</izvorni_sadrzaj>
    <derivirana_varijabla naziv="DomainObject.Predmet.TrenutnaVrijednost_1">22848.79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- COLOR d.o.o. ROVINJ</item>
    </izvorni_sadrzaj>
    <derivirana_varijabla naziv="DomainObject.Predmet.ProtuStrankaListFormated_1">
      <item>AUTO - COLOR d.o.o. ROVINJ</item>
    </derivirana_varijabla>
  </DomainObject.Predmet.ProtuStrankaListFormated>
  <DomainObject.Predmet.ProtuStrankaListFormatedOIB>
    <izvorni_sadrzaj>
      <item>AUTO - COLOR d.o.o. ROVINJ, OIB 71429670148</item>
    </izvorni_sadrzaj>
    <derivirana_varijabla naziv="DomainObject.Predmet.ProtuStrankaListFormatedOIB_1">
      <item>AUTO - COLOR d.o.o. ROVINJ, OIB 71429670148</item>
    </derivirana_varijabla>
  </DomainObject.Predmet.ProtuStrankaListFormatedOIB>
  <DomainObject.Predmet.ProtuStrankaListFormatedWithAdress>
    <izvorni_sadrzaj>
      <item>AUTO - COLOR d.o.o. ROVINJ, Braće Brajković/bb, 52210 Rovinj</item>
    </izvorni_sadrzaj>
    <derivirana_varijabla naziv="DomainObject.Predmet.ProtuStrankaListFormatedWithAdress_1">
      <item>AUTO - COLOR d.o.o. ROVINJ, Braće Brajković/bb, 52210 Rovinj</item>
    </derivirana_varijabla>
  </DomainObject.Predmet.ProtuStrankaListFormatedWithAdress>
  <DomainObject.Predmet.ProtuStrankaListFormatedWithAdressOIB>
    <izvorni_sadrzaj>
      <item>AUTO - COLOR d.o.o. ROVINJ, OIB 71429670148, Braće Brajković/bb, 52210 Rovinj</item>
    </izvorni_sadrzaj>
    <derivirana_varijabla naziv="DomainObject.Predmet.ProtuStrankaListFormatedWithAdressOIB_1">
      <item>AUTO - COLOR d.o.o. ROVINJ, OIB 71429670148, Braće Brajković/bb, 52210 Rovinj</item>
    </derivirana_varijabla>
  </DomainObject.Predmet.ProtuStrankaListFormatedWithAdressOIB>
  <DomainObject.Predmet.ProtuStrankaListNazivFormated>
    <izvorni_sadrzaj>
      <item>AUTO - COLOR d.o.o. ROVINJ</item>
    </izvorni_sadrzaj>
    <derivirana_varijabla naziv="DomainObject.Predmet.ProtuStrankaListNazivFormated_1">
      <item>AUTO - COLOR d.o.o. ROVINJ</item>
    </derivirana_varijabla>
  </DomainObject.Predmet.ProtuStrankaListNazivFormated>
  <DomainObject.Predmet.ProtuStrankaListNazivFormatedOIB>
    <izvorni_sadrzaj>
      <item>AUTO - COLOR d.o.o. ROVINJ, OIB 71429670148</item>
    </izvorni_sadrzaj>
    <derivirana_varijabla naziv="DomainObject.Predmet.ProtuStrankaListNazivFormatedOIB_1">
      <item>AUTO - COLOR d.o.o. ROVINJ, OIB 71429670148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- COLOR d.o.o. ROVINJ</izvorni_sadrzaj>
    <derivirana_varijabla naziv="DomainObject.Predmet.ProtustrankaIDrugi_1">AUTO - COLOR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- COLOR d.o.o. ROVINJ, OIB 71429670148, Braće Brajković/bb, 52210 Rovinj</izvorni_sadrzaj>
    <derivirana_varijabla naziv="DomainObject.Predmet.ProtustrankaIDrugiAdressOIB_1">AUTO - COLOR d.o.o. ROVINJ, OIB 71429670148, Braće Brajković/bb,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- COLOR d.o.o. ROVINJ</item>
    </izvorni_sadrzaj>
    <derivirana_varijabla naziv="DomainObject.Predmet.SudioniciListNaziv_1">
      <item>FINANCIJSKA AGENCIJA, RC RIJEKA, PODRUŽNICA PULA, PULA</item>
      <item>AUTO - COLOR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- COLOR d.o.o. ROVINJ, OIB 71429670148, Braće Brajković/bb,52210 Rovinj</item>
    </izvorni_sadrzaj>
    <derivirana_varijabla naziv="DomainObject.Predmet.SudioniciListAdressOIB_1">
      <item>FINANCIJSKA AGENCIJA, RC RIJEKA, PODRUŽNICA PULA, PULA, OIB 85821130368, Giardini 5,52100 Pula</item>
      <item>AUTO - COLOR d.o.o. ROVINJ, OIB 71429670148, Braće Brajković/bb,52210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71429670148</item>
    </izvorni_sadrzaj>
    <derivirana_varijabla naziv="DomainObject.Predmet.SudioniciListNazivOIB_1">
      <item>, OIB 85821130368</item>
      <item>, OIB 71429670148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1609</properties:Characters>
  <properties:Lines>51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2016-06-03T11:08:00Z</dcterms:created>
  <dc:creator>Jasmina Matika</dc:creator>
  <cp:lastModifiedBy>Jasmina Matika</cp:lastModifiedBy>
  <dcterms:modified xmlns:xsi="http://www.w3.org/2001/XMLSchema-instance" xsi:type="dcterms:W3CDTF">2016-06-03T11:14:00Z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