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9379" w14:paraId="a06937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2A5FF8">
        <w:t>1</w:t>
      </w:r>
      <w:r w:rsidR="00B04EA9">
        <w:t>6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B04EA9">
        <w:t>FIP-ING jednostavno d</w:t>
      </w:r>
      <w:r w:rsidR="002A5FF8">
        <w:t xml:space="preserve">ruštvo s ograničenom odgovornošću za </w:t>
      </w:r>
      <w:r w:rsidR="00B04EA9">
        <w:t xml:space="preserve">graditeljstvo, trgovinu i </w:t>
      </w:r>
      <w:r w:rsidR="002A5FF8">
        <w:t xml:space="preserve">usluge </w:t>
      </w:r>
      <w:proofErr w:type="spellStart"/>
      <w:r w:rsidR="00B04EA9">
        <w:t>Konjščina</w:t>
      </w:r>
      <w:proofErr w:type="spellEnd"/>
      <w:r w:rsidR="00B04EA9">
        <w:t>, Varaždinska 30</w:t>
      </w:r>
      <w:r w:rsidR="002A5FF8">
        <w:t xml:space="preserve">, </w:t>
      </w:r>
      <w:r w:rsidR="000F65C8">
        <w:t xml:space="preserve">OIB </w:t>
      </w:r>
      <w:r w:rsidR="00B04EA9">
        <w:t>88808402835</w:t>
      </w:r>
      <w:r w:rsidR="007D569A">
        <w:t>, MBS 080</w:t>
      </w:r>
      <w:r w:rsidR="00B04EA9">
        <w:t>903637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04EA9">
        <w:t xml:space="preserve">FIP-ING jednostavno društvo s ograničenom odgovornošću za graditeljstvo, trgovinu i usluge </w:t>
      </w:r>
      <w:proofErr w:type="spellStart"/>
      <w:r w:rsidR="00B04EA9">
        <w:t>Konjščina</w:t>
      </w:r>
      <w:proofErr w:type="spellEnd"/>
      <w:r w:rsidR="00B04EA9">
        <w:t>, Varaždinska 30, OIB 88808402835, MBS 080903637</w:t>
      </w:r>
      <w:r w:rsidR="000F65C8">
        <w:t xml:space="preserve"> </w:t>
      </w:r>
      <w:r w:rsidR="007D569A">
        <w:t>i</w:t>
      </w:r>
      <w:r>
        <w:t>znosi</w:t>
      </w:r>
      <w:r w:rsidR="00B04EA9">
        <w:t>40.570,15</w:t>
      </w:r>
      <w:r w:rsidR="002A5FF8">
        <w:t xml:space="preserve"> </w:t>
      </w:r>
      <w:r w:rsidR="000F65C8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DA0E98">
        <w:t xml:space="preserve">Filip </w:t>
      </w:r>
      <w:proofErr w:type="spellStart"/>
      <w:r w:rsidR="00DA0E98">
        <w:t>Pluščec</w:t>
      </w:r>
      <w:proofErr w:type="spellEnd"/>
      <w:r w:rsidR="00DA0E98">
        <w:t xml:space="preserve"> iz </w:t>
      </w:r>
      <w:proofErr w:type="spellStart"/>
      <w:r w:rsidR="00DA0E98">
        <w:t>Konjščine</w:t>
      </w:r>
      <w:proofErr w:type="spellEnd"/>
      <w:r w:rsidR="00DA0E98">
        <w:t xml:space="preserve"> </w:t>
      </w:r>
      <w:r w:rsidR="00641AE0">
        <w:t>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DA0E98">
        <w:t>16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DA0E9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DA0E98" w:rsidP="00DA0E98" w:rsidR="00DA0E98"/>
    <w:p w:rsidRDefault="00DA0E98" w:rsidP="00DA0E98" w:rsidR="00DA0E98" w:rsidRPr="00DA0E98">
      <w:r>
        <w:t xml:space="preserve"> </w:t>
      </w:r>
    </w:p>
    <w:sectPr w:rsidSect="00F2165F" w:rsidR="00DA0E98" w:rsidRPr="00DA0E9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04EA9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0E98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St-1916/2016</izvorni_sadrzaj>
    <derivirana_varijabla naziv="DomainObject.Predmet.OznakaBroj_1">St-1916/2016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FIP-ING jednostavno društvo s ograničenom odgovornošću za graditeljstvo, trgovinu i usluge</izvorni_sadrzaj>
    <derivirana_varijabla naziv="DomainObject.Predmet.ProtustrankaFormated_1">  FIP-ING jednostavno društvo s ograničenom odgovornošću za graditeljstvo, trgovinu i usluge</derivirana_varijabla>
  </DomainObject.Predmet.ProtustrankaFormated>
  <DomainObject.Predmet.ProtustrankaFormatedOIB>
    <izvorni_sadrzaj>  FIP-ING jednostavno društvo s ograničenom odgovornošću za graditeljstvo, trgovinu i usluge, OIB 88808402835</izvorni_sadrzaj>
    <derivirana_varijabla naziv="DomainObject.Predmet.ProtustrankaFormatedOIB_1">  FIP-ING jednostavno društvo s ograničenom odgovornošću za graditeljstvo, trgovinu i usluge, OIB 88808402835</derivirana_varijabla>
  </DomainObject.Predmet.ProtustrankaFormatedOIB>
  <DomainObject.Predmet.ProtustrankaFormatedWithAdress>
    <izvorni_sadrzaj> FIP-ING jednostavno društvo s ograničenom odgovornošću za graditeljstvo, trgovinu i usluge, Varaždinska 30, 49282 Konjščina</izvorni_sadrzaj>
    <derivirana_varijabla naziv="DomainObject.Predmet.ProtustrankaFormatedWithAdress_1"> FIP-ING jednostavno društvo s ograničenom odgovornošću za graditeljstvo, trgovinu i usluge, Varaždinska 30, 49282 Konjščina</derivirana_varijabla>
  </DomainObject.Predmet.ProtustrankaFormatedWithAdress>
  <DomainObject.Predmet.ProtustrankaFormatedWithAdressOIB>
    <izvorni_sadrzaj> FIP-ING jednostavno društvo s ograničenom odgovornošću za graditeljstvo, trgovinu i usluge, OIB 88808402835, Varaždinska 30, 49282 Konjščina</izvorni_sadrzaj>
    <derivirana_varijabla naziv="DomainObject.Predmet.ProtustrankaFormatedWithAdressOIB_1"> FIP-ING jednostavno društvo s ograničenom odgovornošću za graditeljstvo, trgovinu i usluge, OIB 88808402835, Varaždinska 30, 49282 Konjščina</derivirana_varijabla>
  </DomainObject.Predmet.ProtustrankaFormatedWithAdressOIB>
  <DomainObject.Predmet.ProtustrankaWithAdress>
    <izvorni_sadrzaj>FIP-ING jednostavno društvo s ograničenom odgovornošću za graditeljstvo, trgovinu i usluge Varaždinska 30, 49282 Konjščina</izvorni_sadrzaj>
    <derivirana_varijabla naziv="DomainObject.Predmet.ProtustrankaWithAdress_1">FIP-ING jednostavno društvo s ograničenom odgovornošću za graditeljstvo, trgovinu i usluge Varaždinska 30, 49282 Konjščina</derivirana_varijabla>
  </DomainObject.Predmet.ProtustrankaWithAdress>
  <DomainObject.Predmet.ProtustrankaWithAdressOIB>
    <izvorni_sadrzaj>FIP-ING jednostavno društvo s ograničenom odgovornošću za graditeljstvo, trgovinu i usluge, OIB 88808402835, Varaždinska 30, 49282 Konjščina</izvorni_sadrzaj>
    <derivirana_varijabla naziv="DomainObject.Predmet.ProtustrankaWithAdressOIB_1">FIP-ING jednostavno društvo s ograničenom odgovornošću za graditeljstvo, trgovinu i usluge, OIB 88808402835, Varaždinska 30, 49282 Konjščina</derivirana_varijabla>
  </DomainObject.Predmet.ProtustrankaWithAdressOIB>
  <DomainObject.Predmet.ProtustrankaNazivFormated>
    <izvorni_sadrzaj>FIP-ING jednostavno društvo s ograničenom odgovornošću za graditeljstvo, trgovinu i usluge</izvorni_sadrzaj>
    <derivirana_varijabla naziv="DomainObject.Predmet.ProtustrankaNazivFormated_1">FIP-ING jednostavno društvo s ograničenom odgovornošću za graditeljstvo, trgovinu i usluge</derivirana_varijabla>
  </DomainObject.Predmet.ProtustrankaNazivFormated>
  <DomainObject.Predmet.ProtustrankaNazivFormatedOIB>
    <izvorni_sadrzaj>FIP-ING jednostavno društvo s ograničenom odgovornošću za graditeljstvo, trgovinu i usluge, OIB 88808402835</izvorni_sadrzaj>
    <derivirana_varijabla naziv="DomainObject.Predmet.ProtustrankaNazivFormatedOIB_1">FIP-ING jednostavno društvo s ograničenom odgovornošću za graditeljstvo, trgovinu i usluge, OIB 88808402835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FIP-ING jednostavno društvo s ograničenom odgovornošću za graditeljstvo, trgovinu i usluge</item>
    </izvorni_sadrzaj>
    <derivirana_varijabla naziv="DomainObject.Predmet.ProtuStrankaListFormated_1">
      <item>FIP-ING jednostavno društvo s ograničenom odgovornošću za graditeljstvo, trgovinu i usluge</item>
    </derivirana_varijabla>
  </DomainObject.Predmet.ProtuStrankaListFormated>
  <DomainObject.Predmet.ProtuStrankaListFormatedOIB>
    <izvorni_sadrzaj>
      <item>FIP-ING jednostavno društvo s ograničenom odgovornošću za graditeljstvo, trgovinu i usluge, OIB 88808402835</item>
    </izvorni_sadrzaj>
    <derivirana_varijabla naziv="DomainObject.Predmet.ProtuStrankaListFormatedOIB_1">
      <item>FIP-ING jednostavno društvo s ograničenom odgovornošću za graditeljstvo, trgovinu i usluge, OIB 88808402835</item>
    </derivirana_varijabla>
  </DomainObject.Predmet.ProtuStrankaListFormatedOIB>
  <DomainObject.Predmet.ProtuStrankaListFormatedWithAdress>
    <izvorni_sadrzaj>
      <item>FIP-ING jednostavno društvo s ograničenom odgovornošću za graditeljstvo, trgovinu i usluge, Varaždinska 30, 49282 Konjščina</item>
    </izvorni_sadrzaj>
    <derivirana_varijabla naziv="DomainObject.Predmet.ProtuStrankaListFormatedWithAdress_1">
      <item>FIP-ING jednostavno društvo s ograničenom odgovornošću za graditeljstvo, trgovinu i usluge, Varaždinska 30, 49282 Konjščina</item>
    </derivirana_varijabla>
  </DomainObject.Predmet.ProtuStrankaListFormatedWithAdress>
  <DomainObject.Predmet.ProtuStrankaListFormatedWithAdressOIB>
    <izvorni_sadrzaj>
      <item>FIP-ING jednostavno društvo s ograničenom odgovornošću za graditeljstvo, trgovinu i usluge, OIB 88808402835, Varaždinska 30, 49282 Konjščina</item>
    </izvorni_sadrzaj>
    <derivirana_varijabla naziv="DomainObject.Predmet.ProtuStrankaListFormatedWithAdressOIB_1">
      <item>FIP-ING jednostavno društvo s ograničenom odgovornošću za graditeljstvo, trgovinu i usluge, OIB 88808402835, Varaždinska 30, 49282 Konjščina</item>
    </derivirana_varijabla>
  </DomainObject.Predmet.ProtuStrankaListFormatedWithAdressOIB>
  <DomainObject.Predmet.ProtuStrankaListNazivFormated>
    <izvorni_sadrzaj>
      <item>FIP-ING jednostavno društvo s ograničenom odgovornošću za graditeljstvo, trgovinu i usluge</item>
    </izvorni_sadrzaj>
    <derivirana_varijabla naziv="DomainObject.Predmet.ProtuStrankaListNazivFormated_1">
      <item>FIP-ING jednostavno društvo s ograničenom odgovornošću za graditeljstvo, trgovinu i usluge</item>
    </derivirana_varijabla>
  </DomainObject.Predmet.ProtuStrankaListNazivFormated>
  <DomainObject.Predmet.ProtuStrankaListNazivFormatedOIB>
    <izvorni_sadrzaj>
      <item>FIP-ING jednostavno društvo s ograničenom odgovornošću za graditeljstvo, trgovinu i usluge, OIB 88808402835</item>
    </izvorni_sadrzaj>
    <derivirana_varijabla naziv="DomainObject.Predmet.ProtuStrankaListNazivFormatedOIB_1">
      <item>FIP-ING jednostavno društvo s ograničenom odgovornošću za graditeljstvo, trgovinu i usluge, OIB 88808402835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FIP-ING jednostavno društvo s ograničenom odgovornošću za graditeljstvo, trgovinu i usluge</izvorni_sadrzaj>
    <derivirana_varijabla naziv="DomainObject.Predmet.ProtustrankaIDrugi_1">FIP-ING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FIP-ING jednostavno društvo s ograničenom odgovornošću za graditeljstvo, trgovinu i usluge, OIB 88808402835, Varaždinska 30, 49282 Konjščina</izvorni_sadrzaj>
    <derivirana_varijabla naziv="DomainObject.Predmet.ProtustrankaIDrugiAdressOIB_1">FIP-ING jednostavno društvo s ograničenom odgovornošću za graditeljstvo, trgovinu i usluge, OIB 88808402835, Varaždinska 30,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FIP-ING jednostavno društvo s ograničenom odgovornošću za graditeljstvo, trgovinu i usluge</item>
      <item>FINA Regionalni centar Zagreb</item>
    </izvorni_sadrzaj>
    <derivirana_varijabla naziv="DomainObject.Predmet.SudioniciListNaziv_1">
      <item>FIP-ING jednostavno društvo s ograničenom odgovornošću za graditeljstvo, trgovinu i usluge</item>
      <item>FINA Regionalni centar Zagreb</item>
    </derivirana_varijabla>
  </DomainObject.Predmet.SudioniciListNaziv>
  <DomainObject.Predmet.SudioniciListAdressOIB>
    <izvorni_sadrzaj>
      <item>FIP-ING jednostavno društvo s ograničenom odgovornošću za graditeljstvo, trgovinu i usluge, OIB 88808402835, Varaždinska 30,49282 Konjščina</item>
      <item>FINA Regionalni centar Zagreb, OIB 85821130368, Trg svibanjskih žrtava 1995. br. 1,10000 Zagreb</item>
    </izvorni_sadrzaj>
    <derivirana_varijabla naziv="DomainObject.Predmet.SudioniciListAdressOIB_1">
      <item>FIP-ING jednostavno društvo s ograničenom odgovornošću za graditeljstvo, trgovinu i usluge, OIB 88808402835, Varaždinska 30,49282 Konjščina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88808402835</item>
      <item>, OIB 85821130368</item>
    </izvorni_sadrzaj>
    <derivirana_varijabla naziv="DomainObject.Predmet.SudioniciListNazivOIB_1">
      <item>, OIB 88808402835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19874-9408-4AFA-B6A5-7D6C6D77F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1918</properties:Characters>
  <properties:Lines>48</properties:Lines>
  <properties:Paragraphs>13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2016-08-19T11:19:00Z</cp:lastPrinted>
  <dcterms:modified xmlns:xsi="http://www.w3.org/2001/XMLSchema-instance" xsi:type="dcterms:W3CDTF">2016-08-19T11:19:00Z</dcterms:modified>
  <cp:revision>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